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4D4" w:rsidRPr="00721E48" w:rsidRDefault="008914D4" w:rsidP="00E2053C">
      <w:pPr>
        <w:jc w:val="center"/>
      </w:pPr>
      <w:r>
        <w:t>2012-2013</w:t>
      </w:r>
      <w:r w:rsidRPr="00721E48">
        <w:t xml:space="preserve"> EĞİTİM ÖĞRETİM YILI MİMAR SİNAN İLKÖĞRETİM OKULU 4/</w:t>
      </w:r>
      <w:r>
        <w:t>C</w:t>
      </w:r>
      <w:bookmarkStart w:id="0" w:name="_GoBack"/>
      <w:bookmarkEnd w:id="0"/>
      <w:r w:rsidRPr="00721E48">
        <w:t xml:space="preserve"> SINIFI </w:t>
      </w:r>
    </w:p>
    <w:p w:rsidR="008914D4" w:rsidRPr="00721E48" w:rsidRDefault="008914D4" w:rsidP="00E2053C">
      <w:pPr>
        <w:jc w:val="center"/>
      </w:pPr>
      <w:r w:rsidRPr="00721E48">
        <w:t>SOSYAL BİLGİLER DERSİ 2. DÖNEM 1. SINAVI</w:t>
      </w:r>
    </w:p>
    <w:p w:rsidR="008914D4" w:rsidRPr="00721E48" w:rsidRDefault="008914D4" w:rsidP="00E2053C"/>
    <w:p w:rsidR="008914D4" w:rsidRPr="00721E48" w:rsidRDefault="008914D4">
      <w:r w:rsidRPr="00721E48">
        <w:t>Adı – Soyadı:</w:t>
      </w:r>
    </w:p>
    <w:p w:rsidR="008914D4" w:rsidRPr="00721E48" w:rsidRDefault="008914D4" w:rsidP="00E2053C">
      <w:r w:rsidRPr="00721E48">
        <w:t>Numarası:</w:t>
      </w:r>
    </w:p>
    <w:p w:rsidR="008914D4" w:rsidRPr="00721E48" w:rsidRDefault="008914D4" w:rsidP="00E2053C">
      <w:pPr>
        <w:tabs>
          <w:tab w:val="left" w:pos="3465"/>
        </w:tabs>
      </w:pPr>
      <w:r w:rsidRPr="00721E48">
        <w:tab/>
        <w:t>SORULAR</w:t>
      </w:r>
    </w:p>
    <w:p w:rsidR="008914D4" w:rsidRPr="00721E48" w:rsidRDefault="008914D4" w:rsidP="00EA3FB3">
      <w:pPr>
        <w:pStyle w:val="ListParagraph"/>
        <w:numPr>
          <w:ilvl w:val="0"/>
          <w:numId w:val="11"/>
        </w:numPr>
        <w:tabs>
          <w:tab w:val="left" w:pos="3465"/>
        </w:tabs>
      </w:pPr>
      <w:r w:rsidRPr="00721E48">
        <w:t xml:space="preserve">Çocuklar aşağıdaki yazılı cümlelerin bazı kelimelerini sildim. Sizden bu kelimeleri cümlede doğru boşluklara yerleştireceğinize </w:t>
      </w:r>
      <w:r>
        <w:t>istiyorum</w:t>
      </w:r>
      <w:r w:rsidRPr="00721E48">
        <w:t>. ( Her soru 2 puan 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13"/>
      </w:tblGrid>
      <w:tr w:rsidR="008914D4" w:rsidRPr="00721E48">
        <w:tc>
          <w:tcPr>
            <w:tcW w:w="10913" w:type="dxa"/>
          </w:tcPr>
          <w:p w:rsidR="008914D4" w:rsidRPr="003F3AAD" w:rsidRDefault="008914D4" w:rsidP="003F3AAD">
            <w:pPr>
              <w:pStyle w:val="ListParagraph"/>
              <w:tabs>
                <w:tab w:val="left" w:pos="3465"/>
              </w:tabs>
              <w:ind w:left="0"/>
              <w:rPr>
                <w:sz w:val="22"/>
                <w:szCs w:val="22"/>
              </w:rPr>
            </w:pPr>
            <w:r w:rsidRPr="003F3AAD">
              <w:rPr>
                <w:sz w:val="22"/>
                <w:szCs w:val="22"/>
              </w:rPr>
              <w:t xml:space="preserve">Telefon – Garanti belgesi – Şemsi Efendi – Mahalle Mektebi – Hicri – Mucit – Hammadde – Ova – Meslek – Takvim –Miladi - </w:t>
            </w:r>
          </w:p>
        </w:tc>
      </w:tr>
    </w:tbl>
    <w:p w:rsidR="008914D4" w:rsidRPr="00721E48" w:rsidRDefault="008914D4" w:rsidP="00EA3FB3">
      <w:pPr>
        <w:tabs>
          <w:tab w:val="left" w:pos="3465"/>
        </w:tabs>
      </w:pPr>
    </w:p>
    <w:p w:rsidR="008914D4" w:rsidRPr="00721E48" w:rsidRDefault="008914D4" w:rsidP="00E2053C">
      <w:pPr>
        <w:numPr>
          <w:ilvl w:val="0"/>
          <w:numId w:val="2"/>
        </w:numPr>
        <w:spacing w:line="360" w:lineRule="auto"/>
      </w:pPr>
      <w:r w:rsidRPr="00721E48">
        <w:t>Ay yılına göre düzenlenen takvime ……………….. takvim denir.</w:t>
      </w:r>
    </w:p>
    <w:p w:rsidR="008914D4" w:rsidRPr="00721E48" w:rsidRDefault="008914D4" w:rsidP="00E2053C">
      <w:pPr>
        <w:numPr>
          <w:ilvl w:val="0"/>
          <w:numId w:val="2"/>
        </w:numPr>
        <w:spacing w:line="360" w:lineRule="auto"/>
      </w:pPr>
      <w:r w:rsidRPr="00721E48">
        <w:t>…………………1876 yılında Graham Bell tarafından icat edilmiştir.</w:t>
      </w:r>
    </w:p>
    <w:p w:rsidR="008914D4" w:rsidRPr="00721E48" w:rsidRDefault="008914D4" w:rsidP="00E2053C">
      <w:pPr>
        <w:numPr>
          <w:ilvl w:val="0"/>
          <w:numId w:val="2"/>
        </w:numPr>
        <w:spacing w:line="360" w:lineRule="auto"/>
      </w:pPr>
      <w:r w:rsidRPr="00721E48">
        <w:t>Yeni bir buluş ortaya koyan kişiye ……………….. denir.</w:t>
      </w:r>
    </w:p>
    <w:p w:rsidR="008914D4" w:rsidRPr="00721E48" w:rsidRDefault="008914D4" w:rsidP="005F2DAC">
      <w:pPr>
        <w:numPr>
          <w:ilvl w:val="0"/>
          <w:numId w:val="2"/>
        </w:numPr>
        <w:spacing w:line="360" w:lineRule="auto"/>
      </w:pPr>
      <w:r w:rsidRPr="00721E48">
        <w:t>Dayanıklı tüketim malları satın alırken . . . . . . . . . . . . . . . . . . . . ……….. ni imzalatıp almalıyız.</w:t>
      </w:r>
    </w:p>
    <w:p w:rsidR="008914D4" w:rsidRPr="00721E48" w:rsidRDefault="008914D4" w:rsidP="00E2053C">
      <w:pPr>
        <w:numPr>
          <w:ilvl w:val="0"/>
          <w:numId w:val="2"/>
        </w:numPr>
        <w:spacing w:line="360" w:lineRule="auto"/>
      </w:pPr>
      <w:r w:rsidRPr="00721E48">
        <w:t>Üretim sürecinde kullanılan işlenmemiş her türlü maddeye …………………………… denir.</w:t>
      </w:r>
    </w:p>
    <w:p w:rsidR="008914D4" w:rsidRPr="00721E48" w:rsidRDefault="008914D4" w:rsidP="00E2053C">
      <w:pPr>
        <w:numPr>
          <w:ilvl w:val="0"/>
          <w:numId w:val="2"/>
        </w:numPr>
        <w:spacing w:line="360" w:lineRule="auto"/>
      </w:pPr>
      <w:r w:rsidRPr="00721E48">
        <w:t>İnsanların ihtiyaçlarını karşılama uğraşları sonucunda ………………….. ortaya çıkmıştır.</w:t>
      </w:r>
    </w:p>
    <w:p w:rsidR="008914D4" w:rsidRPr="00721E48" w:rsidRDefault="008914D4" w:rsidP="00E2053C">
      <w:pPr>
        <w:numPr>
          <w:ilvl w:val="0"/>
          <w:numId w:val="2"/>
        </w:numPr>
        <w:spacing w:line="360" w:lineRule="auto"/>
      </w:pPr>
      <w:r w:rsidRPr="00721E48">
        <w:t>Çevresine göre alçakta olan geniş düzlüklere …………………….. denir.</w:t>
      </w:r>
    </w:p>
    <w:p w:rsidR="008914D4" w:rsidRPr="00721E48" w:rsidRDefault="008914D4" w:rsidP="00772C91">
      <w:pPr>
        <w:numPr>
          <w:ilvl w:val="0"/>
          <w:numId w:val="2"/>
        </w:numPr>
        <w:spacing w:line="360" w:lineRule="auto"/>
      </w:pPr>
      <w:r w:rsidRPr="00721E48">
        <w:t>Zamanın, gün, ay, ya da yıl gibi parçalara bölünüp düzenli bir şekilde kronolojik sıraya konulmasına …………………………… denir.</w:t>
      </w:r>
    </w:p>
    <w:p w:rsidR="008914D4" w:rsidRPr="00721E48" w:rsidRDefault="008914D4" w:rsidP="00E2053C">
      <w:pPr>
        <w:numPr>
          <w:ilvl w:val="0"/>
          <w:numId w:val="2"/>
        </w:numPr>
        <w:spacing w:line="360" w:lineRule="auto"/>
      </w:pPr>
      <w:r w:rsidRPr="00721E48">
        <w:t xml:space="preserve">Mustafa Kemal Atatürk ilk önce …………………………………………. </w:t>
      </w:r>
      <w:r>
        <w:t>d</w:t>
      </w:r>
      <w:r w:rsidRPr="00721E48">
        <w:t>aha sonra ……………………………………………….. okuluna gitti.</w:t>
      </w:r>
    </w:p>
    <w:p w:rsidR="008914D4" w:rsidRPr="00721E48" w:rsidRDefault="008914D4" w:rsidP="00E2053C">
      <w:pPr>
        <w:numPr>
          <w:ilvl w:val="0"/>
          <w:numId w:val="2"/>
        </w:numPr>
        <w:spacing w:line="360" w:lineRule="auto"/>
      </w:pPr>
      <w:r w:rsidRPr="00721E48">
        <w:t>Güneş yılına göre düzenlenen takvime ……………….. takvim denir</w:t>
      </w:r>
    </w:p>
    <w:p w:rsidR="008914D4" w:rsidRPr="00721E48" w:rsidRDefault="008914D4" w:rsidP="00772C91">
      <w:pPr>
        <w:spacing w:line="360" w:lineRule="auto"/>
      </w:pPr>
      <w:r w:rsidRPr="00721E48">
        <w:rPr>
          <w:b/>
          <w:bCs/>
        </w:rPr>
        <w:t>B</w:t>
      </w:r>
      <w:r w:rsidRPr="00721E48">
        <w:t>- Doğru cümlelerin başındaki boşluklara “D” yanlış cümlelerin başındaki boşluklara “Y” harfini yazınız.</w:t>
      </w:r>
    </w:p>
    <w:p w:rsidR="008914D4" w:rsidRPr="00721E48" w:rsidRDefault="008914D4" w:rsidP="00772C91">
      <w:pPr>
        <w:spacing w:line="360" w:lineRule="auto"/>
      </w:pPr>
      <w:r w:rsidRPr="00721E48">
        <w:t xml:space="preserve">    ( Her soru 2 puan )</w:t>
      </w:r>
    </w:p>
    <w:p w:rsidR="008914D4" w:rsidRPr="00721E48" w:rsidRDefault="008914D4" w:rsidP="00E2053C">
      <w:pPr>
        <w:numPr>
          <w:ilvl w:val="0"/>
          <w:numId w:val="3"/>
        </w:numPr>
      </w:pPr>
      <w:r w:rsidRPr="00721E48">
        <w:t>(…)  Teknoloji hayatımızı zorlaştırmıştır</w:t>
      </w:r>
    </w:p>
    <w:p w:rsidR="008914D4" w:rsidRPr="00721E48" w:rsidRDefault="008914D4" w:rsidP="00E2053C">
      <w:pPr>
        <w:numPr>
          <w:ilvl w:val="0"/>
          <w:numId w:val="3"/>
        </w:numPr>
      </w:pPr>
      <w:r w:rsidRPr="00721E48">
        <w:t>(…)  Hicri takvimin başlangıcı Hz Muhammed (SAV) Mekke’den Medine’ye hicretiyle başlar.</w:t>
      </w:r>
    </w:p>
    <w:p w:rsidR="008914D4" w:rsidRPr="00721E48" w:rsidRDefault="008914D4" w:rsidP="00E2053C">
      <w:pPr>
        <w:numPr>
          <w:ilvl w:val="0"/>
          <w:numId w:val="3"/>
        </w:numPr>
      </w:pPr>
      <w:r w:rsidRPr="00721E48">
        <w:t>(…)  Gezmek, oynamak, sinemaya gitmek temel ihtiyaçlarımızdandır.</w:t>
      </w:r>
    </w:p>
    <w:p w:rsidR="008914D4" w:rsidRPr="00721E48" w:rsidRDefault="008914D4" w:rsidP="00E038CF">
      <w:pPr>
        <w:numPr>
          <w:ilvl w:val="0"/>
          <w:numId w:val="3"/>
        </w:numPr>
      </w:pPr>
      <w:r w:rsidRPr="00721E48">
        <w:t>(…)  Bilinçli bir tüketici, aldığı mala dikkat ettiği gibi tüketici haklarını da bilir.</w:t>
      </w:r>
    </w:p>
    <w:p w:rsidR="008914D4" w:rsidRPr="00721E48" w:rsidRDefault="008914D4" w:rsidP="00E038CF">
      <w:pPr>
        <w:pStyle w:val="ListParagraph"/>
        <w:numPr>
          <w:ilvl w:val="0"/>
          <w:numId w:val="3"/>
        </w:numPr>
      </w:pPr>
      <w:r w:rsidRPr="00721E48">
        <w:t>(… ) Miladi takvim, Ay yılına göre düzenlenmiştir</w:t>
      </w:r>
    </w:p>
    <w:p w:rsidR="008914D4" w:rsidRPr="00721E48" w:rsidRDefault="008914D4" w:rsidP="00E038CF">
      <w:pPr>
        <w:pStyle w:val="ListParagraph"/>
        <w:numPr>
          <w:ilvl w:val="0"/>
          <w:numId w:val="3"/>
        </w:numPr>
      </w:pPr>
      <w:r w:rsidRPr="00721E48">
        <w:t>(…)  Dünya’ nın Güneş etrafında bir tur atması ile Güneş yılı oluşur.</w:t>
      </w:r>
    </w:p>
    <w:p w:rsidR="008914D4" w:rsidRPr="00721E48" w:rsidRDefault="008914D4" w:rsidP="00E038CF">
      <w:pPr>
        <w:pStyle w:val="ListParagraph"/>
        <w:numPr>
          <w:ilvl w:val="0"/>
          <w:numId w:val="3"/>
        </w:numPr>
      </w:pPr>
      <w:r w:rsidRPr="00721E48">
        <w:t>(…)  Teknolojik ürünler, zaman içinde değişim göstermez</w:t>
      </w:r>
    </w:p>
    <w:p w:rsidR="008914D4" w:rsidRPr="00721E48" w:rsidRDefault="008914D4" w:rsidP="00E038CF">
      <w:pPr>
        <w:numPr>
          <w:ilvl w:val="0"/>
          <w:numId w:val="3"/>
        </w:numPr>
      </w:pPr>
      <w:r w:rsidRPr="00721E48">
        <w:t>(…)  Ailemizin gelir ve giderlerini gösterdiğimiz çizelgeye aile bütçesi denir</w:t>
      </w:r>
    </w:p>
    <w:p w:rsidR="008914D4" w:rsidRPr="00721E48" w:rsidRDefault="008914D4" w:rsidP="00E038CF">
      <w:pPr>
        <w:numPr>
          <w:ilvl w:val="0"/>
          <w:numId w:val="3"/>
        </w:numPr>
      </w:pPr>
      <w:r w:rsidRPr="00721E48">
        <w:t>(…)  Sümerler ilk ay takvimini düzenlemişlerdir.</w:t>
      </w:r>
    </w:p>
    <w:p w:rsidR="008914D4" w:rsidRPr="00721E48" w:rsidRDefault="008914D4" w:rsidP="00772C91">
      <w:pPr>
        <w:numPr>
          <w:ilvl w:val="0"/>
          <w:numId w:val="3"/>
        </w:numPr>
      </w:pPr>
      <w:r w:rsidRPr="00721E48">
        <w:t>(…)  TSE damgası bir malın kalite standartlarına uygun olduğunu gösterir.</w:t>
      </w:r>
    </w:p>
    <w:p w:rsidR="008914D4" w:rsidRPr="00721E48" w:rsidRDefault="008914D4" w:rsidP="00E2053C">
      <w:r w:rsidRPr="00721E48">
        <w:rPr>
          <w:b/>
          <w:bCs/>
        </w:rPr>
        <w:t>C</w:t>
      </w:r>
      <w:r w:rsidRPr="00721E48">
        <w:t>- Aşağıdaki sorularda doğru olan şıkkı işaretleyin. ( Her soru 4 puan )</w:t>
      </w:r>
    </w:p>
    <w:p w:rsidR="008914D4" w:rsidRPr="00721E48" w:rsidRDefault="008914D4" w:rsidP="00E2053C">
      <w:pPr>
        <w:pStyle w:val="ListParagraph"/>
        <w:numPr>
          <w:ilvl w:val="0"/>
          <w:numId w:val="5"/>
        </w:numPr>
      </w:pPr>
      <w:r w:rsidRPr="00721E48">
        <w:t>Teknoloji günlük hayatta pek çok alanda kullanılmaktadır. Aşağıdaki teknolojik araçlardan hangisi eğitim</w:t>
      </w:r>
    </w:p>
    <w:p w:rsidR="008914D4" w:rsidRPr="00721E48" w:rsidRDefault="008914D4" w:rsidP="00E2053C">
      <w:pPr>
        <w:ind w:left="120"/>
      </w:pPr>
      <w:r w:rsidRPr="00721E48">
        <w:t xml:space="preserve">      alanında kullanılmaktadır. </w:t>
      </w:r>
    </w:p>
    <w:p w:rsidR="008914D4" w:rsidRPr="00721E48" w:rsidRDefault="008914D4" w:rsidP="00C22BC5">
      <w:r w:rsidRPr="00721E48">
        <w:t xml:space="preserve">        A) Çamaşır makinesi</w:t>
      </w:r>
      <w:r w:rsidRPr="00721E48">
        <w:tab/>
      </w:r>
      <w:r w:rsidRPr="00721E48">
        <w:tab/>
      </w:r>
      <w:r w:rsidRPr="00721E48">
        <w:tab/>
      </w:r>
      <w:r w:rsidRPr="00721E48">
        <w:tab/>
        <w:t>B) Akıllı tahta</w:t>
      </w:r>
    </w:p>
    <w:p w:rsidR="008914D4" w:rsidRPr="00721E48" w:rsidRDefault="008914D4" w:rsidP="00C22BC5">
      <w:r w:rsidRPr="00721E48">
        <w:t xml:space="preserve">        C) Cep telefonu</w:t>
      </w:r>
      <w:r w:rsidRPr="00721E48">
        <w:tab/>
      </w:r>
      <w:r w:rsidRPr="00721E48">
        <w:tab/>
      </w:r>
      <w:r w:rsidRPr="00721E48">
        <w:tab/>
      </w:r>
      <w:r w:rsidRPr="00721E48">
        <w:tab/>
      </w:r>
      <w:r w:rsidRPr="00721E48">
        <w:tab/>
        <w:t>D) Uçak</w:t>
      </w:r>
    </w:p>
    <w:p w:rsidR="008914D4" w:rsidRPr="00721E48" w:rsidRDefault="008914D4" w:rsidP="00C22BC5"/>
    <w:p w:rsidR="008914D4" w:rsidRPr="00721E48" w:rsidRDefault="008914D4" w:rsidP="00C22BC5">
      <w:pPr>
        <w:pStyle w:val="ListParagraph"/>
        <w:numPr>
          <w:ilvl w:val="0"/>
          <w:numId w:val="5"/>
        </w:numPr>
      </w:pPr>
      <w:r w:rsidRPr="00721E48">
        <w:t>Teknolojinin bizim için pek çok faydası vardır. Aşağıdaki faydalarından hangisi en önemlisidir?</w:t>
      </w:r>
    </w:p>
    <w:p w:rsidR="008914D4" w:rsidRPr="00721E48" w:rsidRDefault="008914D4" w:rsidP="00C22BC5">
      <w:pPr>
        <w:pStyle w:val="ListParagraph"/>
        <w:numPr>
          <w:ilvl w:val="0"/>
          <w:numId w:val="6"/>
        </w:numPr>
      </w:pPr>
      <w:r w:rsidRPr="00721E48">
        <w:t>Boş zamanlarımızı değerlendirir.               B) Bizi eğlendirir.</w:t>
      </w:r>
    </w:p>
    <w:p w:rsidR="008914D4" w:rsidRPr="00721E48" w:rsidRDefault="008914D4" w:rsidP="00C22BC5">
      <w:pPr>
        <w:pStyle w:val="ListParagraph"/>
        <w:numPr>
          <w:ilvl w:val="0"/>
          <w:numId w:val="7"/>
        </w:numPr>
      </w:pPr>
      <w:r w:rsidRPr="00721E48">
        <w:t>Hayatımızı kolaylaştırır.                            D) Bizi sosyalleştirir.</w:t>
      </w:r>
    </w:p>
    <w:p w:rsidR="008914D4" w:rsidRPr="00721E48" w:rsidRDefault="008914D4" w:rsidP="00C22BC5">
      <w:pPr>
        <w:pStyle w:val="ListParagraph"/>
        <w:ind w:left="840"/>
      </w:pPr>
    </w:p>
    <w:p w:rsidR="008914D4" w:rsidRPr="00721E48" w:rsidRDefault="008914D4" w:rsidP="00C22BC5">
      <w:pPr>
        <w:pStyle w:val="ListParagraph"/>
        <w:numPr>
          <w:ilvl w:val="0"/>
          <w:numId w:val="5"/>
        </w:numPr>
      </w:pPr>
      <w:r w:rsidRPr="00721E48">
        <w:t>Türk’ler tarih boyunca pek çok takvim kullanmışlardır. Aşağıdaki takvimlerden hangisini Türk’ler kullanmamıştır?</w:t>
      </w:r>
    </w:p>
    <w:p w:rsidR="008914D4" w:rsidRPr="00721E48" w:rsidRDefault="008914D4" w:rsidP="00C22BC5">
      <w:pPr>
        <w:pStyle w:val="ListParagraph"/>
        <w:numPr>
          <w:ilvl w:val="0"/>
          <w:numId w:val="9"/>
        </w:numPr>
      </w:pPr>
      <w:r w:rsidRPr="00721E48">
        <w:t>12 hayvanlı takvim                                     B) Cevheri takvim</w:t>
      </w:r>
    </w:p>
    <w:p w:rsidR="008914D4" w:rsidRPr="00721E48" w:rsidRDefault="008914D4" w:rsidP="00C22BC5">
      <w:r w:rsidRPr="00721E48">
        <w:t xml:space="preserve">        C)  Miladi takvim                                             D)  Hicri takvim</w:t>
      </w:r>
    </w:p>
    <w:p w:rsidR="008914D4" w:rsidRPr="00721E48" w:rsidRDefault="008914D4" w:rsidP="00C22BC5"/>
    <w:p w:rsidR="008914D4" w:rsidRPr="00721E48" w:rsidRDefault="008914D4" w:rsidP="005F2DAC">
      <w:pPr>
        <w:ind w:left="120"/>
      </w:pPr>
    </w:p>
    <w:p w:rsidR="008914D4" w:rsidRPr="00721E48" w:rsidRDefault="008914D4" w:rsidP="00E6173B">
      <w:pPr>
        <w:pStyle w:val="ListParagraph"/>
        <w:numPr>
          <w:ilvl w:val="0"/>
          <w:numId w:val="5"/>
        </w:numPr>
      </w:pPr>
      <w:r w:rsidRPr="00721E48">
        <w:t>Ulaşımı ve taşımacılığı kolaylaştırmak için birçok taşıt yapılmıştır. Bunlar farklı zamanlarda bulunmuş ve zamanla daha geliştirilmiştir. Aşağıdaki taşıtlardan hangisi ilk önce bulunmuştur?</w:t>
      </w:r>
    </w:p>
    <w:p w:rsidR="008914D4" w:rsidRPr="00721E48" w:rsidRDefault="008914D4" w:rsidP="00E6173B">
      <w:pPr>
        <w:pStyle w:val="ListParagraph"/>
        <w:ind w:left="480"/>
      </w:pPr>
      <w:r w:rsidRPr="00721E48">
        <w:t>A) Gemi</w:t>
      </w:r>
      <w:r w:rsidRPr="00721E48">
        <w:tab/>
        <w:t xml:space="preserve">                   B) Tren              </w:t>
      </w:r>
      <w:r w:rsidRPr="00721E48">
        <w:tab/>
        <w:t xml:space="preserve">                 C) </w:t>
      </w:r>
      <w:r>
        <w:t>Uçak</w:t>
      </w:r>
      <w:r w:rsidRPr="00721E48">
        <w:tab/>
        <w:t xml:space="preserve">                              D) Otobüs</w:t>
      </w:r>
    </w:p>
    <w:p w:rsidR="008914D4" w:rsidRPr="00721E48" w:rsidRDefault="008914D4" w:rsidP="00E6173B">
      <w:pPr>
        <w:pStyle w:val="ListParagraph"/>
        <w:ind w:left="480"/>
      </w:pPr>
    </w:p>
    <w:p w:rsidR="008914D4" w:rsidRPr="00721E48" w:rsidRDefault="008914D4" w:rsidP="0013474B">
      <w:pPr>
        <w:pStyle w:val="ListParagraph"/>
        <w:numPr>
          <w:ilvl w:val="0"/>
          <w:numId w:val="5"/>
        </w:numPr>
      </w:pPr>
      <w:r w:rsidRPr="00721E48">
        <w:t>Artık yılın eklendiği ay aşağıdakilerden hangisidir?</w:t>
      </w:r>
    </w:p>
    <w:p w:rsidR="008914D4" w:rsidRPr="00721E48" w:rsidRDefault="008914D4" w:rsidP="0013474B">
      <w:r w:rsidRPr="00721E48">
        <w:t xml:space="preserve">         A ) Mayıs</w:t>
      </w:r>
      <w:r w:rsidRPr="00721E48">
        <w:tab/>
        <w:t xml:space="preserve">     B ) Ağustos</w:t>
      </w:r>
      <w:r w:rsidRPr="00721E48">
        <w:tab/>
      </w:r>
      <w:r w:rsidRPr="00721E48">
        <w:tab/>
        <w:t xml:space="preserve">    C ) Kasım</w:t>
      </w:r>
      <w:r w:rsidRPr="00721E48">
        <w:tab/>
        <w:t xml:space="preserve">                               D ) Şubat  </w:t>
      </w:r>
    </w:p>
    <w:p w:rsidR="008914D4" w:rsidRPr="00721E48" w:rsidRDefault="008914D4" w:rsidP="0013474B"/>
    <w:p w:rsidR="008914D4" w:rsidRPr="00721E48" w:rsidRDefault="008914D4" w:rsidP="00E6173B">
      <w:pPr>
        <w:pStyle w:val="ListParagraph"/>
        <w:numPr>
          <w:ilvl w:val="0"/>
          <w:numId w:val="5"/>
        </w:numPr>
      </w:pPr>
      <w:r w:rsidRPr="00721E48">
        <w:t>Bu ayki aile bütçemi hazırlamam gerekiyor. Aşağıya bazı ihtiyaçlarımı yazdım. Buna göre aile bütçesini hazırlarken aşağıdaki ihtiyaçlarından hangisini en sona almalıyım?</w:t>
      </w:r>
    </w:p>
    <w:p w:rsidR="008914D4" w:rsidRPr="00721E48" w:rsidRDefault="008914D4" w:rsidP="00E6173B">
      <w:pPr>
        <w:pStyle w:val="ListParagraph"/>
        <w:ind w:left="480"/>
      </w:pPr>
      <w:r w:rsidRPr="00721E48">
        <w:t>A) Kira</w:t>
      </w:r>
      <w:r w:rsidRPr="00721E48">
        <w:tab/>
        <w:t xml:space="preserve">                  B) Giyim</w:t>
      </w:r>
      <w:r w:rsidRPr="00721E48">
        <w:tab/>
        <w:t xml:space="preserve">                       </w:t>
      </w:r>
      <w:r>
        <w:t xml:space="preserve">    </w:t>
      </w:r>
      <w:r w:rsidRPr="00721E48">
        <w:t>C)</w:t>
      </w:r>
      <w:r>
        <w:t xml:space="preserve"> Sinema</w:t>
      </w:r>
      <w:r w:rsidRPr="00721E48">
        <w:tab/>
        <w:t xml:space="preserve">            </w:t>
      </w:r>
      <w:r>
        <w:t xml:space="preserve">                 </w:t>
      </w:r>
      <w:r w:rsidRPr="00721E48">
        <w:t xml:space="preserve">D) </w:t>
      </w:r>
      <w:r w:rsidRPr="00EA3FB3">
        <w:t>Beslenme</w:t>
      </w:r>
      <w:r w:rsidRPr="00EA3FB3">
        <w:tab/>
      </w:r>
    </w:p>
    <w:p w:rsidR="008914D4" w:rsidRPr="00721E48" w:rsidRDefault="008914D4" w:rsidP="00E6173B">
      <w:pPr>
        <w:pStyle w:val="ListParagraph"/>
        <w:ind w:left="480"/>
      </w:pPr>
    </w:p>
    <w:p w:rsidR="008914D4" w:rsidRPr="00721E48" w:rsidRDefault="008914D4" w:rsidP="00E6173B">
      <w:pPr>
        <w:pStyle w:val="ListParagraph"/>
        <w:numPr>
          <w:ilvl w:val="0"/>
          <w:numId w:val="5"/>
        </w:numPr>
      </w:pPr>
      <w:r w:rsidRPr="00721E48">
        <w:t>Aşağıdakilerden hangisinde son kullanma tarihi bulunmaz?</w:t>
      </w:r>
    </w:p>
    <w:p w:rsidR="008914D4" w:rsidRPr="00721E48" w:rsidRDefault="008914D4" w:rsidP="00E6173B">
      <w:r w:rsidRPr="00721E48">
        <w:t xml:space="preserve">        A) İlaç</w:t>
      </w:r>
      <w:r w:rsidRPr="00721E48">
        <w:tab/>
      </w:r>
      <w:r w:rsidRPr="00721E48">
        <w:tab/>
        <w:t xml:space="preserve">     B) Makarna</w:t>
      </w:r>
      <w:r w:rsidRPr="00721E48">
        <w:tab/>
      </w:r>
      <w:r w:rsidRPr="00721E48">
        <w:tab/>
      </w:r>
      <w:r>
        <w:t xml:space="preserve">  </w:t>
      </w:r>
      <w:r w:rsidRPr="00721E48">
        <w:t xml:space="preserve">C) Buzdolabı </w:t>
      </w:r>
      <w:r w:rsidRPr="00721E48">
        <w:tab/>
      </w:r>
      <w:r w:rsidRPr="00721E48">
        <w:tab/>
      </w:r>
      <w:r>
        <w:t xml:space="preserve">      </w:t>
      </w:r>
      <w:r w:rsidRPr="00721E48">
        <w:t xml:space="preserve"> D) Dondurma</w:t>
      </w:r>
    </w:p>
    <w:p w:rsidR="008914D4" w:rsidRPr="00721E48" w:rsidRDefault="008914D4" w:rsidP="00E6173B"/>
    <w:p w:rsidR="008914D4" w:rsidRPr="00721E48" w:rsidRDefault="008914D4" w:rsidP="00E6173B">
      <w:pPr>
        <w:pStyle w:val="ListParagraph"/>
        <w:numPr>
          <w:ilvl w:val="0"/>
          <w:numId w:val="5"/>
        </w:numPr>
      </w:pPr>
      <w:r w:rsidRPr="00721E48">
        <w:t>Marketten aldığımız bir ürün bize ulaşıncaya kadar pek çok aşamadan geçer. Bu aşamanın sıralaması aşağıdaki şıklardan hangisinde doğru verilmiştir?</w:t>
      </w:r>
    </w:p>
    <w:p w:rsidR="008914D4" w:rsidRPr="00721E48" w:rsidRDefault="008914D4" w:rsidP="00E6173B">
      <w:pPr>
        <w:pStyle w:val="ListParagraph"/>
        <w:ind w:left="480"/>
      </w:pPr>
      <w:r w:rsidRPr="00721E48">
        <w:t xml:space="preserve">A) Üretim – Hammadde – Tüketim – Dağıtım               B) Hammadde – Üretim – Dağıtım  – Tüketim </w:t>
      </w:r>
    </w:p>
    <w:p w:rsidR="008914D4" w:rsidRPr="00721E48" w:rsidRDefault="008914D4" w:rsidP="00E6173B">
      <w:pPr>
        <w:pStyle w:val="ListParagraph"/>
        <w:ind w:left="480"/>
      </w:pPr>
      <w:r w:rsidRPr="00721E48">
        <w:t>C) Tüketim – Üretim – Dağıtım – Hammadde               D) Hammadde – Üretim – Tüketim – Dağıtım</w:t>
      </w:r>
    </w:p>
    <w:p w:rsidR="008914D4" w:rsidRPr="00721E48" w:rsidRDefault="008914D4" w:rsidP="00E6173B">
      <w:pPr>
        <w:pStyle w:val="ListParagraph"/>
        <w:ind w:left="480"/>
      </w:pPr>
    </w:p>
    <w:p w:rsidR="008914D4" w:rsidRPr="00721E48" w:rsidRDefault="008914D4" w:rsidP="00915BEF">
      <w:pPr>
        <w:pStyle w:val="ListParagraph"/>
        <w:numPr>
          <w:ilvl w:val="0"/>
          <w:numId w:val="5"/>
        </w:numPr>
      </w:pPr>
      <w:r w:rsidRPr="00721E48">
        <w:t>Aşağıdakilerden hangisi geçmişte kullanılan saat çeşitlerinden biri değildir?</w:t>
      </w:r>
    </w:p>
    <w:p w:rsidR="008914D4" w:rsidRPr="00721E48" w:rsidRDefault="008914D4" w:rsidP="00915BEF">
      <w:pPr>
        <w:pStyle w:val="ListParagraph"/>
        <w:ind w:left="480"/>
      </w:pPr>
      <w:r w:rsidRPr="00721E48">
        <w:t>A) Su saati                  B) Kum saati                    C) Ay saati                           D) Güneş saati</w:t>
      </w:r>
    </w:p>
    <w:p w:rsidR="008914D4" w:rsidRPr="00721E48" w:rsidRDefault="008914D4" w:rsidP="00915BEF">
      <w:pPr>
        <w:pStyle w:val="ListParagraph"/>
        <w:ind w:left="480"/>
      </w:pPr>
    </w:p>
    <w:p w:rsidR="008914D4" w:rsidRPr="00721E48" w:rsidRDefault="008914D4" w:rsidP="00721E48">
      <w:pPr>
        <w:pStyle w:val="ListParagraph"/>
        <w:numPr>
          <w:ilvl w:val="0"/>
          <w:numId w:val="5"/>
        </w:numPr>
      </w:pPr>
      <w:r w:rsidRPr="00721E48">
        <w:t>Takvimlerle ilgili verilen bilgilerden hangisi yanlıştır?</w:t>
      </w:r>
    </w:p>
    <w:p w:rsidR="008914D4" w:rsidRPr="00721E48" w:rsidRDefault="008914D4" w:rsidP="00721E48">
      <w:r w:rsidRPr="00721E48">
        <w:t xml:space="preserve">       A) Ülkemizde Hicri Takvimden önce Miladi Takvim kullanılmaktaydı.                                           </w:t>
      </w:r>
    </w:p>
    <w:p w:rsidR="008914D4" w:rsidRPr="00721E48" w:rsidRDefault="008914D4" w:rsidP="00721E48">
      <w:r w:rsidRPr="00721E48">
        <w:t xml:space="preserve">       B) Miladi Takvim Güneş yılına göre düzenlenmiştir.</w:t>
      </w:r>
    </w:p>
    <w:p w:rsidR="008914D4" w:rsidRPr="00721E48" w:rsidRDefault="008914D4" w:rsidP="00721E48">
      <w:r w:rsidRPr="00721E48">
        <w:t xml:space="preserve">       C) Cumhuriyet’ten sonra Hicri Takvim yerine Miladi Takvim kullanılmıştır.                                                                                                                 </w:t>
      </w:r>
    </w:p>
    <w:p w:rsidR="008914D4" w:rsidRPr="00721E48" w:rsidRDefault="008914D4" w:rsidP="004D4CA4">
      <w:r w:rsidRPr="00721E48">
        <w:t xml:space="preserve">       D) Hicri Takvim Ay yılına göre düzenlenmiştir.</w:t>
      </w:r>
    </w:p>
    <w:p w:rsidR="008914D4" w:rsidRPr="00721E48" w:rsidRDefault="008914D4" w:rsidP="004D4CA4"/>
    <w:p w:rsidR="008914D4" w:rsidRPr="00721E48" w:rsidRDefault="008914D4" w:rsidP="004D4CA4">
      <w:r w:rsidRPr="00721E48">
        <w:rPr>
          <w:b/>
          <w:bCs/>
        </w:rPr>
        <w:t>D</w:t>
      </w:r>
      <w:r w:rsidRPr="00721E48">
        <w:t xml:space="preserve">- Aşağıdaki kutucukta karışık olarak verilen teknolojik ürünleri, kullanıldığı alanın adı yazılı olan kutucuğa  </w:t>
      </w:r>
    </w:p>
    <w:p w:rsidR="008914D4" w:rsidRPr="00721E48" w:rsidRDefault="008914D4" w:rsidP="004D4CA4">
      <w:r w:rsidRPr="00721E48">
        <w:t xml:space="preserve">     yerleştiriniz. ( 20  puan )</w:t>
      </w:r>
    </w:p>
    <w:p w:rsidR="008914D4" w:rsidRPr="00721E48" w:rsidRDefault="008914D4" w:rsidP="004D4CA4">
      <w:r w:rsidRPr="00721E48">
        <w:t xml:space="preserve">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37"/>
      </w:tblGrid>
      <w:tr w:rsidR="008914D4" w:rsidRPr="00721E48">
        <w:trPr>
          <w:trHeight w:val="344"/>
        </w:trPr>
        <w:tc>
          <w:tcPr>
            <w:tcW w:w="10237" w:type="dxa"/>
          </w:tcPr>
          <w:p w:rsidR="008914D4" w:rsidRPr="003F3AAD" w:rsidRDefault="008914D4" w:rsidP="004D4CA4">
            <w:pPr>
              <w:rPr>
                <w:sz w:val="22"/>
                <w:szCs w:val="22"/>
              </w:rPr>
            </w:pPr>
            <w:r w:rsidRPr="003F3AAD">
              <w:rPr>
                <w:sz w:val="22"/>
                <w:szCs w:val="22"/>
              </w:rPr>
              <w:t xml:space="preserve">röntgen  – telefon – tren – aşı –   uçak  -  e posta  -  fotokopi stetoskop – televizyon – akıllı tahta – gemi - tepegöz </w:t>
            </w:r>
          </w:p>
          <w:p w:rsidR="008914D4" w:rsidRPr="003F3AAD" w:rsidRDefault="008914D4" w:rsidP="004D4CA4">
            <w:pPr>
              <w:rPr>
                <w:sz w:val="22"/>
                <w:szCs w:val="22"/>
              </w:rPr>
            </w:pPr>
          </w:p>
        </w:tc>
      </w:tr>
    </w:tbl>
    <w:p w:rsidR="008914D4" w:rsidRPr="00721E48" w:rsidRDefault="008914D4" w:rsidP="00477B53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98"/>
        <w:gridCol w:w="2572"/>
        <w:gridCol w:w="2693"/>
        <w:gridCol w:w="2551"/>
      </w:tblGrid>
      <w:tr w:rsidR="008914D4" w:rsidRPr="00721E48">
        <w:trPr>
          <w:trHeight w:val="2185"/>
        </w:trPr>
        <w:tc>
          <w:tcPr>
            <w:tcW w:w="2498" w:type="dxa"/>
          </w:tcPr>
          <w:p w:rsidR="008914D4" w:rsidRPr="003F3AAD" w:rsidRDefault="008914D4" w:rsidP="00477B53">
            <w:pPr>
              <w:rPr>
                <w:sz w:val="22"/>
                <w:szCs w:val="22"/>
              </w:rPr>
            </w:pPr>
            <w:r w:rsidRPr="003F3AAD">
              <w:rPr>
                <w:sz w:val="22"/>
                <w:szCs w:val="22"/>
              </w:rPr>
              <w:t>SAĞLIK ALANINDA</w:t>
            </w:r>
          </w:p>
          <w:p w:rsidR="008914D4" w:rsidRPr="003F3AAD" w:rsidRDefault="008914D4" w:rsidP="00477B53">
            <w:pPr>
              <w:rPr>
                <w:sz w:val="22"/>
                <w:szCs w:val="22"/>
              </w:rPr>
            </w:pPr>
          </w:p>
          <w:p w:rsidR="008914D4" w:rsidRPr="003F3AAD" w:rsidRDefault="008914D4" w:rsidP="00477B53">
            <w:pPr>
              <w:rPr>
                <w:sz w:val="22"/>
                <w:szCs w:val="22"/>
              </w:rPr>
            </w:pPr>
            <w:r w:rsidRPr="003F3AAD">
              <w:rPr>
                <w:sz w:val="22"/>
                <w:szCs w:val="22"/>
              </w:rPr>
              <w:t>………………………</w:t>
            </w:r>
          </w:p>
          <w:p w:rsidR="008914D4" w:rsidRPr="003F3AAD" w:rsidRDefault="008914D4" w:rsidP="00477B53">
            <w:pPr>
              <w:rPr>
                <w:sz w:val="22"/>
                <w:szCs w:val="22"/>
              </w:rPr>
            </w:pPr>
          </w:p>
          <w:p w:rsidR="008914D4" w:rsidRPr="003F3AAD" w:rsidRDefault="008914D4" w:rsidP="00477B53">
            <w:pPr>
              <w:rPr>
                <w:sz w:val="22"/>
                <w:szCs w:val="22"/>
              </w:rPr>
            </w:pPr>
            <w:r w:rsidRPr="003F3AAD">
              <w:rPr>
                <w:sz w:val="22"/>
                <w:szCs w:val="22"/>
              </w:rPr>
              <w:t>………………………</w:t>
            </w:r>
          </w:p>
          <w:p w:rsidR="008914D4" w:rsidRPr="003F3AAD" w:rsidRDefault="008914D4" w:rsidP="00477B53">
            <w:pPr>
              <w:rPr>
                <w:sz w:val="22"/>
                <w:szCs w:val="22"/>
              </w:rPr>
            </w:pPr>
          </w:p>
          <w:p w:rsidR="008914D4" w:rsidRPr="003F3AAD" w:rsidRDefault="008914D4" w:rsidP="00477B53">
            <w:pPr>
              <w:rPr>
                <w:sz w:val="22"/>
                <w:szCs w:val="22"/>
              </w:rPr>
            </w:pPr>
            <w:r w:rsidRPr="003F3AAD">
              <w:rPr>
                <w:sz w:val="22"/>
                <w:szCs w:val="22"/>
              </w:rPr>
              <w:t>………………………</w:t>
            </w:r>
          </w:p>
          <w:p w:rsidR="008914D4" w:rsidRPr="003F3AAD" w:rsidRDefault="008914D4" w:rsidP="00477B53">
            <w:pPr>
              <w:rPr>
                <w:sz w:val="22"/>
                <w:szCs w:val="22"/>
              </w:rPr>
            </w:pPr>
          </w:p>
        </w:tc>
        <w:tc>
          <w:tcPr>
            <w:tcW w:w="2572" w:type="dxa"/>
          </w:tcPr>
          <w:p w:rsidR="008914D4" w:rsidRPr="003F3AAD" w:rsidRDefault="008914D4" w:rsidP="00477B53">
            <w:pPr>
              <w:rPr>
                <w:sz w:val="22"/>
                <w:szCs w:val="22"/>
              </w:rPr>
            </w:pPr>
            <w:r w:rsidRPr="003F3AAD">
              <w:rPr>
                <w:sz w:val="22"/>
                <w:szCs w:val="22"/>
              </w:rPr>
              <w:t>İLETİŞİM ALANINDA</w:t>
            </w:r>
          </w:p>
          <w:p w:rsidR="008914D4" w:rsidRPr="003F3AAD" w:rsidRDefault="008914D4" w:rsidP="00477B53">
            <w:pPr>
              <w:rPr>
                <w:sz w:val="22"/>
                <w:szCs w:val="22"/>
              </w:rPr>
            </w:pPr>
          </w:p>
          <w:p w:rsidR="008914D4" w:rsidRPr="003F3AAD" w:rsidRDefault="008914D4" w:rsidP="00477B53">
            <w:pPr>
              <w:rPr>
                <w:sz w:val="22"/>
                <w:szCs w:val="22"/>
              </w:rPr>
            </w:pPr>
            <w:r w:rsidRPr="003F3AAD">
              <w:rPr>
                <w:sz w:val="22"/>
                <w:szCs w:val="22"/>
              </w:rPr>
              <w:t>………………………</w:t>
            </w:r>
          </w:p>
          <w:p w:rsidR="008914D4" w:rsidRPr="003F3AAD" w:rsidRDefault="008914D4" w:rsidP="00477B53">
            <w:pPr>
              <w:rPr>
                <w:sz w:val="22"/>
                <w:szCs w:val="22"/>
              </w:rPr>
            </w:pPr>
          </w:p>
          <w:p w:rsidR="008914D4" w:rsidRPr="003F3AAD" w:rsidRDefault="008914D4" w:rsidP="00477B53">
            <w:pPr>
              <w:rPr>
                <w:sz w:val="22"/>
                <w:szCs w:val="22"/>
              </w:rPr>
            </w:pPr>
            <w:r w:rsidRPr="003F3AAD">
              <w:rPr>
                <w:sz w:val="22"/>
                <w:szCs w:val="22"/>
              </w:rPr>
              <w:t>………………………</w:t>
            </w:r>
          </w:p>
          <w:p w:rsidR="008914D4" w:rsidRPr="003F3AAD" w:rsidRDefault="008914D4" w:rsidP="00477B53">
            <w:pPr>
              <w:rPr>
                <w:sz w:val="22"/>
                <w:szCs w:val="22"/>
              </w:rPr>
            </w:pPr>
          </w:p>
          <w:p w:rsidR="008914D4" w:rsidRPr="003F3AAD" w:rsidRDefault="008914D4" w:rsidP="00477B53">
            <w:pPr>
              <w:rPr>
                <w:sz w:val="22"/>
                <w:szCs w:val="22"/>
              </w:rPr>
            </w:pPr>
            <w:r w:rsidRPr="003F3AAD">
              <w:rPr>
                <w:sz w:val="22"/>
                <w:szCs w:val="22"/>
              </w:rPr>
              <w:t>……………………..</w:t>
            </w:r>
          </w:p>
        </w:tc>
        <w:tc>
          <w:tcPr>
            <w:tcW w:w="2693" w:type="dxa"/>
          </w:tcPr>
          <w:p w:rsidR="008914D4" w:rsidRPr="003F3AAD" w:rsidRDefault="008914D4" w:rsidP="00477B53">
            <w:pPr>
              <w:rPr>
                <w:sz w:val="22"/>
                <w:szCs w:val="22"/>
              </w:rPr>
            </w:pPr>
            <w:r w:rsidRPr="003F3AAD">
              <w:rPr>
                <w:sz w:val="22"/>
                <w:szCs w:val="22"/>
              </w:rPr>
              <w:t>EĞİTİM ALANINDA</w:t>
            </w:r>
          </w:p>
          <w:p w:rsidR="008914D4" w:rsidRPr="003F3AAD" w:rsidRDefault="008914D4" w:rsidP="00477B53">
            <w:pPr>
              <w:rPr>
                <w:sz w:val="22"/>
                <w:szCs w:val="22"/>
              </w:rPr>
            </w:pPr>
          </w:p>
          <w:p w:rsidR="008914D4" w:rsidRPr="003F3AAD" w:rsidRDefault="008914D4" w:rsidP="00477B53">
            <w:pPr>
              <w:rPr>
                <w:sz w:val="22"/>
                <w:szCs w:val="22"/>
              </w:rPr>
            </w:pPr>
            <w:r w:rsidRPr="003F3AAD">
              <w:rPr>
                <w:sz w:val="22"/>
                <w:szCs w:val="22"/>
              </w:rPr>
              <w:t>…………………………</w:t>
            </w:r>
          </w:p>
          <w:p w:rsidR="008914D4" w:rsidRPr="003F3AAD" w:rsidRDefault="008914D4" w:rsidP="00477B53">
            <w:pPr>
              <w:rPr>
                <w:sz w:val="22"/>
                <w:szCs w:val="22"/>
              </w:rPr>
            </w:pPr>
          </w:p>
          <w:p w:rsidR="008914D4" w:rsidRPr="003F3AAD" w:rsidRDefault="008914D4" w:rsidP="00477B53">
            <w:pPr>
              <w:rPr>
                <w:sz w:val="22"/>
                <w:szCs w:val="22"/>
              </w:rPr>
            </w:pPr>
            <w:r w:rsidRPr="003F3AAD">
              <w:rPr>
                <w:sz w:val="22"/>
                <w:szCs w:val="22"/>
              </w:rPr>
              <w:t>…………………………</w:t>
            </w:r>
          </w:p>
          <w:p w:rsidR="008914D4" w:rsidRPr="003F3AAD" w:rsidRDefault="008914D4" w:rsidP="00477B53">
            <w:pPr>
              <w:rPr>
                <w:sz w:val="22"/>
                <w:szCs w:val="22"/>
              </w:rPr>
            </w:pPr>
          </w:p>
          <w:p w:rsidR="008914D4" w:rsidRPr="003F3AAD" w:rsidRDefault="008914D4" w:rsidP="00477B53">
            <w:pPr>
              <w:rPr>
                <w:sz w:val="22"/>
                <w:szCs w:val="22"/>
              </w:rPr>
            </w:pPr>
            <w:r w:rsidRPr="003F3AAD">
              <w:rPr>
                <w:sz w:val="22"/>
                <w:szCs w:val="22"/>
              </w:rPr>
              <w:t>………………………..</w:t>
            </w:r>
          </w:p>
        </w:tc>
        <w:tc>
          <w:tcPr>
            <w:tcW w:w="2551" w:type="dxa"/>
          </w:tcPr>
          <w:p w:rsidR="008914D4" w:rsidRPr="003F3AAD" w:rsidRDefault="008914D4" w:rsidP="00477B53">
            <w:pPr>
              <w:rPr>
                <w:sz w:val="22"/>
                <w:szCs w:val="22"/>
              </w:rPr>
            </w:pPr>
            <w:r w:rsidRPr="003F3AAD">
              <w:rPr>
                <w:sz w:val="22"/>
                <w:szCs w:val="22"/>
              </w:rPr>
              <w:t>ULAŞIM ALANINDA</w:t>
            </w:r>
          </w:p>
          <w:p w:rsidR="008914D4" w:rsidRPr="003F3AAD" w:rsidRDefault="008914D4" w:rsidP="00477B53">
            <w:pPr>
              <w:rPr>
                <w:sz w:val="22"/>
                <w:szCs w:val="22"/>
              </w:rPr>
            </w:pPr>
          </w:p>
          <w:p w:rsidR="008914D4" w:rsidRPr="003F3AAD" w:rsidRDefault="008914D4" w:rsidP="00477B53">
            <w:pPr>
              <w:rPr>
                <w:sz w:val="22"/>
                <w:szCs w:val="22"/>
              </w:rPr>
            </w:pPr>
            <w:r w:rsidRPr="003F3AAD">
              <w:rPr>
                <w:sz w:val="22"/>
                <w:szCs w:val="22"/>
              </w:rPr>
              <w:t>………………………</w:t>
            </w:r>
          </w:p>
          <w:p w:rsidR="008914D4" w:rsidRPr="003F3AAD" w:rsidRDefault="008914D4" w:rsidP="00477B53">
            <w:pPr>
              <w:rPr>
                <w:sz w:val="22"/>
                <w:szCs w:val="22"/>
              </w:rPr>
            </w:pPr>
          </w:p>
          <w:p w:rsidR="008914D4" w:rsidRPr="003F3AAD" w:rsidRDefault="008914D4" w:rsidP="00477B53">
            <w:pPr>
              <w:rPr>
                <w:sz w:val="22"/>
                <w:szCs w:val="22"/>
              </w:rPr>
            </w:pPr>
            <w:r w:rsidRPr="003F3AAD">
              <w:rPr>
                <w:sz w:val="22"/>
                <w:szCs w:val="22"/>
              </w:rPr>
              <w:t>………………………..</w:t>
            </w:r>
          </w:p>
          <w:p w:rsidR="008914D4" w:rsidRPr="003F3AAD" w:rsidRDefault="008914D4" w:rsidP="00477B53">
            <w:pPr>
              <w:rPr>
                <w:sz w:val="22"/>
                <w:szCs w:val="22"/>
              </w:rPr>
            </w:pPr>
          </w:p>
          <w:p w:rsidR="008914D4" w:rsidRPr="003F3AAD" w:rsidRDefault="008914D4" w:rsidP="00477B53">
            <w:pPr>
              <w:rPr>
                <w:sz w:val="22"/>
                <w:szCs w:val="22"/>
              </w:rPr>
            </w:pPr>
            <w:r w:rsidRPr="003F3AAD">
              <w:rPr>
                <w:sz w:val="22"/>
                <w:szCs w:val="22"/>
              </w:rPr>
              <w:t>………………………</w:t>
            </w:r>
          </w:p>
        </w:tc>
      </w:tr>
    </w:tbl>
    <w:p w:rsidR="008914D4" w:rsidRPr="00721E48" w:rsidRDefault="008914D4" w:rsidP="00477B53"/>
    <w:p w:rsidR="008914D4" w:rsidRPr="00721E48" w:rsidRDefault="008914D4" w:rsidP="00477B53">
      <w:pPr>
        <w:rPr>
          <w:sz w:val="22"/>
          <w:szCs w:val="22"/>
        </w:rPr>
      </w:pPr>
      <w:r w:rsidRPr="00721E48">
        <w:rPr>
          <w:sz w:val="22"/>
          <w:szCs w:val="22"/>
        </w:rPr>
        <w:t xml:space="preserve">                                    </w:t>
      </w:r>
    </w:p>
    <w:p w:rsidR="008914D4" w:rsidRPr="00721E48" w:rsidRDefault="008914D4" w:rsidP="00C22BC5">
      <w:pPr>
        <w:pStyle w:val="ListParagraph"/>
        <w:ind w:left="840"/>
        <w:rPr>
          <w:sz w:val="22"/>
          <w:szCs w:val="22"/>
        </w:rPr>
      </w:pPr>
      <w:r w:rsidRPr="00721E48">
        <w:rPr>
          <w:sz w:val="22"/>
          <w:szCs w:val="22"/>
        </w:rPr>
        <w:br w:type="textWrapping" w:clear="all"/>
      </w:r>
      <w:hyperlink r:id="rId5" w:history="1">
        <w:r w:rsidRPr="00DC2114">
          <w:rPr>
            <w:rStyle w:val="Hyperlink"/>
            <w:sz w:val="22"/>
            <w:szCs w:val="22"/>
          </w:rPr>
          <w:t>www.sorubak.com</w:t>
        </w:r>
      </w:hyperlink>
      <w:r>
        <w:rPr>
          <w:sz w:val="22"/>
          <w:szCs w:val="22"/>
        </w:rPr>
        <w:t xml:space="preserve"> </w:t>
      </w:r>
    </w:p>
    <w:p w:rsidR="008914D4" w:rsidRPr="00721E48" w:rsidRDefault="008914D4" w:rsidP="00C22BC5">
      <w:pPr>
        <w:ind w:left="480"/>
        <w:rPr>
          <w:sz w:val="22"/>
          <w:szCs w:val="22"/>
        </w:rPr>
      </w:pPr>
    </w:p>
    <w:p w:rsidR="008914D4" w:rsidRPr="00721E48" w:rsidRDefault="008914D4" w:rsidP="00C22BC5">
      <w:pPr>
        <w:pStyle w:val="ListParagraph"/>
        <w:ind w:left="840"/>
        <w:rPr>
          <w:sz w:val="22"/>
          <w:szCs w:val="22"/>
        </w:rPr>
      </w:pPr>
    </w:p>
    <w:p w:rsidR="008914D4" w:rsidRPr="00721E48" w:rsidRDefault="008914D4" w:rsidP="00E2053C">
      <w:pPr>
        <w:ind w:left="120"/>
        <w:rPr>
          <w:sz w:val="28"/>
          <w:szCs w:val="28"/>
        </w:rPr>
      </w:pPr>
      <w:r w:rsidRPr="00721E48">
        <w:rPr>
          <w:sz w:val="22"/>
          <w:szCs w:val="22"/>
        </w:rPr>
        <w:t xml:space="preserve"> </w:t>
      </w:r>
      <w:r>
        <w:rPr>
          <w:sz w:val="32"/>
          <w:szCs w:val="32"/>
        </w:rPr>
        <w:t xml:space="preserve">                             </w:t>
      </w:r>
      <w:r w:rsidRPr="00721E48">
        <w:rPr>
          <w:sz w:val="28"/>
          <w:szCs w:val="28"/>
        </w:rPr>
        <w:t>HEPİNİZE BAŞARILAR DİLERİM</w:t>
      </w:r>
    </w:p>
    <w:p w:rsidR="008914D4" w:rsidRPr="00721E48" w:rsidRDefault="008914D4" w:rsidP="00E2053C">
      <w:pPr>
        <w:ind w:left="180"/>
        <w:rPr>
          <w:sz w:val="22"/>
          <w:szCs w:val="22"/>
        </w:rPr>
      </w:pPr>
      <w:r w:rsidRPr="00721E48">
        <w:rPr>
          <w:sz w:val="22"/>
          <w:szCs w:val="22"/>
        </w:rPr>
        <w:t xml:space="preserve">     </w:t>
      </w:r>
    </w:p>
    <w:p w:rsidR="008914D4" w:rsidRPr="00721E48" w:rsidRDefault="008914D4" w:rsidP="00E2053C">
      <w:pPr>
        <w:ind w:left="720"/>
        <w:rPr>
          <w:sz w:val="22"/>
          <w:szCs w:val="22"/>
        </w:rPr>
      </w:pPr>
    </w:p>
    <w:p w:rsidR="008914D4" w:rsidRPr="00721E48" w:rsidRDefault="008914D4" w:rsidP="00E2053C">
      <w:pPr>
        <w:pStyle w:val="ListParagraph"/>
        <w:spacing w:line="360" w:lineRule="auto"/>
        <w:rPr>
          <w:sz w:val="22"/>
          <w:szCs w:val="22"/>
        </w:rPr>
      </w:pPr>
    </w:p>
    <w:p w:rsidR="008914D4" w:rsidRPr="00721E48" w:rsidRDefault="008914D4" w:rsidP="00E2053C">
      <w:pPr>
        <w:spacing w:line="360" w:lineRule="auto"/>
        <w:rPr>
          <w:sz w:val="22"/>
          <w:szCs w:val="22"/>
        </w:rPr>
      </w:pPr>
    </w:p>
    <w:sectPr w:rsidR="008914D4" w:rsidRPr="00721E48" w:rsidSect="00E6173B">
      <w:pgSz w:w="11906" w:h="16838"/>
      <w:pgMar w:top="709" w:right="424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A3B00"/>
    <w:multiLevelType w:val="hybridMultilevel"/>
    <w:tmpl w:val="CD282E24"/>
    <w:lvl w:ilvl="0" w:tplc="B63A55BE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60" w:hanging="360"/>
      </w:pPr>
    </w:lvl>
    <w:lvl w:ilvl="2" w:tplc="041F001B">
      <w:start w:val="1"/>
      <w:numFmt w:val="lowerRoman"/>
      <w:lvlText w:val="%3."/>
      <w:lvlJc w:val="right"/>
      <w:pPr>
        <w:ind w:left="2280" w:hanging="180"/>
      </w:pPr>
    </w:lvl>
    <w:lvl w:ilvl="3" w:tplc="041F000F">
      <w:start w:val="1"/>
      <w:numFmt w:val="decimal"/>
      <w:lvlText w:val="%4."/>
      <w:lvlJc w:val="left"/>
      <w:pPr>
        <w:ind w:left="3000" w:hanging="360"/>
      </w:pPr>
    </w:lvl>
    <w:lvl w:ilvl="4" w:tplc="041F0019">
      <w:start w:val="1"/>
      <w:numFmt w:val="lowerLetter"/>
      <w:lvlText w:val="%5."/>
      <w:lvlJc w:val="left"/>
      <w:pPr>
        <w:ind w:left="3720" w:hanging="360"/>
      </w:pPr>
    </w:lvl>
    <w:lvl w:ilvl="5" w:tplc="041F001B">
      <w:start w:val="1"/>
      <w:numFmt w:val="lowerRoman"/>
      <w:lvlText w:val="%6."/>
      <w:lvlJc w:val="right"/>
      <w:pPr>
        <w:ind w:left="4440" w:hanging="180"/>
      </w:pPr>
    </w:lvl>
    <w:lvl w:ilvl="6" w:tplc="041F000F">
      <w:start w:val="1"/>
      <w:numFmt w:val="decimal"/>
      <w:lvlText w:val="%7."/>
      <w:lvlJc w:val="left"/>
      <w:pPr>
        <w:ind w:left="5160" w:hanging="360"/>
      </w:pPr>
    </w:lvl>
    <w:lvl w:ilvl="7" w:tplc="041F0019">
      <w:start w:val="1"/>
      <w:numFmt w:val="lowerLetter"/>
      <w:lvlText w:val="%8."/>
      <w:lvlJc w:val="left"/>
      <w:pPr>
        <w:ind w:left="5880" w:hanging="360"/>
      </w:pPr>
    </w:lvl>
    <w:lvl w:ilvl="8" w:tplc="041F001B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0CB11D00"/>
    <w:multiLevelType w:val="hybridMultilevel"/>
    <w:tmpl w:val="305214F2"/>
    <w:lvl w:ilvl="0" w:tplc="C99E6B60">
      <w:start w:val="1"/>
      <w:numFmt w:val="decimal"/>
      <w:lvlText w:val="%1-"/>
      <w:lvlJc w:val="left"/>
      <w:pPr>
        <w:ind w:left="4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E1B2717"/>
    <w:multiLevelType w:val="hybridMultilevel"/>
    <w:tmpl w:val="E98AD244"/>
    <w:lvl w:ilvl="0" w:tplc="80641146">
      <w:start w:val="3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60" w:hanging="360"/>
      </w:pPr>
    </w:lvl>
    <w:lvl w:ilvl="2" w:tplc="041F001B">
      <w:start w:val="1"/>
      <w:numFmt w:val="lowerRoman"/>
      <w:lvlText w:val="%3."/>
      <w:lvlJc w:val="right"/>
      <w:pPr>
        <w:ind w:left="2280" w:hanging="180"/>
      </w:pPr>
    </w:lvl>
    <w:lvl w:ilvl="3" w:tplc="041F000F">
      <w:start w:val="1"/>
      <w:numFmt w:val="decimal"/>
      <w:lvlText w:val="%4."/>
      <w:lvlJc w:val="left"/>
      <w:pPr>
        <w:ind w:left="3000" w:hanging="360"/>
      </w:pPr>
    </w:lvl>
    <w:lvl w:ilvl="4" w:tplc="041F0019">
      <w:start w:val="1"/>
      <w:numFmt w:val="lowerLetter"/>
      <w:lvlText w:val="%5."/>
      <w:lvlJc w:val="left"/>
      <w:pPr>
        <w:ind w:left="3720" w:hanging="360"/>
      </w:pPr>
    </w:lvl>
    <w:lvl w:ilvl="5" w:tplc="041F001B">
      <w:start w:val="1"/>
      <w:numFmt w:val="lowerRoman"/>
      <w:lvlText w:val="%6."/>
      <w:lvlJc w:val="right"/>
      <w:pPr>
        <w:ind w:left="4440" w:hanging="180"/>
      </w:pPr>
    </w:lvl>
    <w:lvl w:ilvl="6" w:tplc="041F000F">
      <w:start w:val="1"/>
      <w:numFmt w:val="decimal"/>
      <w:lvlText w:val="%7."/>
      <w:lvlJc w:val="left"/>
      <w:pPr>
        <w:ind w:left="5160" w:hanging="360"/>
      </w:pPr>
    </w:lvl>
    <w:lvl w:ilvl="7" w:tplc="041F0019">
      <w:start w:val="1"/>
      <w:numFmt w:val="lowerLetter"/>
      <w:lvlText w:val="%8."/>
      <w:lvlJc w:val="left"/>
      <w:pPr>
        <w:ind w:left="5880" w:hanging="360"/>
      </w:pPr>
    </w:lvl>
    <w:lvl w:ilvl="8" w:tplc="041F001B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1E5B34C8"/>
    <w:multiLevelType w:val="hybridMultilevel"/>
    <w:tmpl w:val="9CA84ED8"/>
    <w:lvl w:ilvl="0" w:tplc="1C6250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1F5708"/>
    <w:multiLevelType w:val="hybridMultilevel"/>
    <w:tmpl w:val="78E0C5BE"/>
    <w:lvl w:ilvl="0" w:tplc="9F0C04A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4656DA"/>
    <w:multiLevelType w:val="hybridMultilevel"/>
    <w:tmpl w:val="04B63662"/>
    <w:lvl w:ilvl="0" w:tplc="EA100206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2748FF"/>
    <w:multiLevelType w:val="hybridMultilevel"/>
    <w:tmpl w:val="7B7E1CE2"/>
    <w:lvl w:ilvl="0" w:tplc="AEBE1B58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60" w:hanging="360"/>
      </w:pPr>
    </w:lvl>
    <w:lvl w:ilvl="2" w:tplc="041F001B">
      <w:start w:val="1"/>
      <w:numFmt w:val="lowerRoman"/>
      <w:lvlText w:val="%3."/>
      <w:lvlJc w:val="right"/>
      <w:pPr>
        <w:ind w:left="2280" w:hanging="180"/>
      </w:pPr>
    </w:lvl>
    <w:lvl w:ilvl="3" w:tplc="041F000F">
      <w:start w:val="1"/>
      <w:numFmt w:val="decimal"/>
      <w:lvlText w:val="%4."/>
      <w:lvlJc w:val="left"/>
      <w:pPr>
        <w:ind w:left="3000" w:hanging="360"/>
      </w:pPr>
    </w:lvl>
    <w:lvl w:ilvl="4" w:tplc="041F0019">
      <w:start w:val="1"/>
      <w:numFmt w:val="lowerLetter"/>
      <w:lvlText w:val="%5."/>
      <w:lvlJc w:val="left"/>
      <w:pPr>
        <w:ind w:left="3720" w:hanging="360"/>
      </w:pPr>
    </w:lvl>
    <w:lvl w:ilvl="5" w:tplc="041F001B">
      <w:start w:val="1"/>
      <w:numFmt w:val="lowerRoman"/>
      <w:lvlText w:val="%6."/>
      <w:lvlJc w:val="right"/>
      <w:pPr>
        <w:ind w:left="4440" w:hanging="180"/>
      </w:pPr>
    </w:lvl>
    <w:lvl w:ilvl="6" w:tplc="041F000F">
      <w:start w:val="1"/>
      <w:numFmt w:val="decimal"/>
      <w:lvlText w:val="%7."/>
      <w:lvlJc w:val="left"/>
      <w:pPr>
        <w:ind w:left="5160" w:hanging="360"/>
      </w:pPr>
    </w:lvl>
    <w:lvl w:ilvl="7" w:tplc="041F0019">
      <w:start w:val="1"/>
      <w:numFmt w:val="lowerLetter"/>
      <w:lvlText w:val="%8."/>
      <w:lvlJc w:val="left"/>
      <w:pPr>
        <w:ind w:left="5880" w:hanging="360"/>
      </w:pPr>
    </w:lvl>
    <w:lvl w:ilvl="8" w:tplc="041F001B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47E446D3"/>
    <w:multiLevelType w:val="hybridMultilevel"/>
    <w:tmpl w:val="71D0949C"/>
    <w:lvl w:ilvl="0" w:tplc="3EF6BAC4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60" w:hanging="360"/>
      </w:pPr>
    </w:lvl>
    <w:lvl w:ilvl="2" w:tplc="041F001B">
      <w:start w:val="1"/>
      <w:numFmt w:val="lowerRoman"/>
      <w:lvlText w:val="%3."/>
      <w:lvlJc w:val="right"/>
      <w:pPr>
        <w:ind w:left="2280" w:hanging="180"/>
      </w:pPr>
    </w:lvl>
    <w:lvl w:ilvl="3" w:tplc="041F000F">
      <w:start w:val="1"/>
      <w:numFmt w:val="decimal"/>
      <w:lvlText w:val="%4."/>
      <w:lvlJc w:val="left"/>
      <w:pPr>
        <w:ind w:left="3000" w:hanging="360"/>
      </w:pPr>
    </w:lvl>
    <w:lvl w:ilvl="4" w:tplc="041F0019">
      <w:start w:val="1"/>
      <w:numFmt w:val="lowerLetter"/>
      <w:lvlText w:val="%5."/>
      <w:lvlJc w:val="left"/>
      <w:pPr>
        <w:ind w:left="3720" w:hanging="360"/>
      </w:pPr>
    </w:lvl>
    <w:lvl w:ilvl="5" w:tplc="041F001B">
      <w:start w:val="1"/>
      <w:numFmt w:val="lowerRoman"/>
      <w:lvlText w:val="%6."/>
      <w:lvlJc w:val="right"/>
      <w:pPr>
        <w:ind w:left="4440" w:hanging="180"/>
      </w:pPr>
    </w:lvl>
    <w:lvl w:ilvl="6" w:tplc="041F000F">
      <w:start w:val="1"/>
      <w:numFmt w:val="decimal"/>
      <w:lvlText w:val="%7."/>
      <w:lvlJc w:val="left"/>
      <w:pPr>
        <w:ind w:left="5160" w:hanging="360"/>
      </w:pPr>
    </w:lvl>
    <w:lvl w:ilvl="7" w:tplc="041F0019">
      <w:start w:val="1"/>
      <w:numFmt w:val="lowerLetter"/>
      <w:lvlText w:val="%8."/>
      <w:lvlJc w:val="left"/>
      <w:pPr>
        <w:ind w:left="5880" w:hanging="360"/>
      </w:pPr>
    </w:lvl>
    <w:lvl w:ilvl="8" w:tplc="041F001B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4DE62E7A"/>
    <w:multiLevelType w:val="hybridMultilevel"/>
    <w:tmpl w:val="A4F61D02"/>
    <w:lvl w:ilvl="0" w:tplc="02CC97C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E530E0"/>
    <w:multiLevelType w:val="hybridMultilevel"/>
    <w:tmpl w:val="B4AEEAB6"/>
    <w:lvl w:ilvl="0" w:tplc="2700905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6E03D52"/>
    <w:multiLevelType w:val="hybridMultilevel"/>
    <w:tmpl w:val="2B605F9C"/>
    <w:lvl w:ilvl="0" w:tplc="58341B7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7"/>
  </w:num>
  <w:num w:numId="10">
    <w:abstractNumId w:val="5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053C"/>
    <w:rsid w:val="0013474B"/>
    <w:rsid w:val="001971A4"/>
    <w:rsid w:val="0036623E"/>
    <w:rsid w:val="003F3AAD"/>
    <w:rsid w:val="00477B53"/>
    <w:rsid w:val="004D4CA4"/>
    <w:rsid w:val="005F2DAC"/>
    <w:rsid w:val="006340D0"/>
    <w:rsid w:val="00721E48"/>
    <w:rsid w:val="00772C91"/>
    <w:rsid w:val="00834E70"/>
    <w:rsid w:val="008914D4"/>
    <w:rsid w:val="00915BEF"/>
    <w:rsid w:val="00B641EA"/>
    <w:rsid w:val="00BD0187"/>
    <w:rsid w:val="00C22BC5"/>
    <w:rsid w:val="00C851B4"/>
    <w:rsid w:val="00CC3D61"/>
    <w:rsid w:val="00DC2114"/>
    <w:rsid w:val="00E038CF"/>
    <w:rsid w:val="00E2053C"/>
    <w:rsid w:val="00E6173B"/>
    <w:rsid w:val="00EA3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53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2053C"/>
    <w:pPr>
      <w:ind w:left="720"/>
    </w:pPr>
  </w:style>
  <w:style w:type="table" w:styleId="TableGrid">
    <w:name w:val="Table Grid"/>
    <w:basedOn w:val="TableNormal"/>
    <w:uiPriority w:val="99"/>
    <w:rsid w:val="004D4CA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77B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77B53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CC3D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123</TotalTime>
  <Pages>2</Pages>
  <Words>796</Words>
  <Characters>4539</Characters>
  <Application>Microsoft Office Outlook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EDANUR</cp:lastModifiedBy>
  <cp:revision>6</cp:revision>
  <dcterms:created xsi:type="dcterms:W3CDTF">2012-03-10T06:35:00Z</dcterms:created>
  <dcterms:modified xsi:type="dcterms:W3CDTF">2013-03-17T17:55:00Z</dcterms:modified>
</cp:coreProperties>
</file>