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722" w:rsidRDefault="00CC3722" w:rsidP="00B625F3">
      <w:pPr>
        <w:jc w:val="center"/>
        <w:rPr>
          <w:b/>
          <w:bCs/>
          <w:u w:val="single"/>
        </w:rPr>
      </w:pPr>
      <w:hyperlink r:id="rId4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  <w:u w:val="single"/>
        </w:rPr>
        <w:t xml:space="preserve"> </w:t>
      </w:r>
    </w:p>
    <w:p w:rsidR="00CC3722" w:rsidRDefault="00CC3722" w:rsidP="00381F2A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26.45pt;margin-top:-41.55pt;width:510.7pt;height:40.2pt;z-index:251658240;visibility:visible;v-text-anchor:middle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C3722" w:rsidRPr="00EF2DB7" w:rsidRDefault="00CC3722" w:rsidP="00381F2A">
                  <w:pPr>
                    <w:jc w:val="center"/>
                    <w:rPr>
                      <w:rFonts w:ascii="ALFABET98" w:hAnsi="ALFABET98" w:cs="ALFABET98"/>
                      <w:b/>
                      <w:bCs/>
                      <w:color w:val="F79646"/>
                      <w:sz w:val="32"/>
                      <w:szCs w:val="32"/>
                    </w:rPr>
                  </w:pPr>
                  <w:r w:rsidRPr="00EF2DB7">
                    <w:rPr>
                      <w:rFonts w:ascii="ALFABET98" w:hAnsi="ALFABET98" w:cs="ALFABET98"/>
                      <w:b/>
                      <w:bCs/>
                      <w:color w:val="F79646"/>
                      <w:sz w:val="32"/>
                      <w:szCs w:val="32"/>
                    </w:rPr>
                    <w:t xml:space="preserve">4. SINIF </w:t>
                  </w:r>
                  <w:r w:rsidRPr="00EF2DB7">
                    <w:rPr>
                      <w:rFonts w:ascii="Times New Roman" w:hAnsi="Times New Roman" w:cs="Times New Roman"/>
                      <w:b/>
                      <w:bCs/>
                      <w:color w:val="F79646"/>
                      <w:sz w:val="32"/>
                      <w:szCs w:val="32"/>
                    </w:rPr>
                    <w:t>–</w:t>
                  </w:r>
                  <w:r w:rsidRPr="00EF2DB7">
                    <w:rPr>
                      <w:rFonts w:ascii="ALFABET98 Tur" w:hAnsi="ALFABET98 Tur" w:cs="ALFABET98 Tur"/>
                      <w:b/>
                      <w:bCs/>
                      <w:color w:val="F79646"/>
                      <w:sz w:val="32"/>
                      <w:szCs w:val="32"/>
                    </w:rPr>
                    <w:t xml:space="preserve"> KESİRLERDE TOPLAMA İŞLEMİ </w:t>
                  </w:r>
                </w:p>
              </w:txbxContent>
            </v:textbox>
          </v:shape>
        </w:pict>
      </w:r>
      <w:r w:rsidRPr="00931F1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216.75pt;height:93pt;visibility:visible">
            <v:imagedata r:id="rId5" o:title="" croptop="-18548f" cropbottom="-15752f"/>
            <o:lock v:ext="edit" aspectratio="f"/>
          </v:shape>
        </w:pict>
      </w:r>
      <w:r>
        <w:t xml:space="preserve"> </w:t>
      </w:r>
      <w:r w:rsidRPr="00931F1A">
        <w:rPr>
          <w:noProof/>
          <w:lang w:eastAsia="tr-TR"/>
        </w:rPr>
        <w:pict>
          <v:shape id="Diyagram 3" o:spid="_x0000_i1026" type="#_x0000_t75" style="width:217.5pt;height:93.75pt;visibility:visible">
            <v:imagedata r:id="rId6" o:title="" croptop="-18877f" cropbottom="-16371f"/>
            <o:lock v:ext="edit" aspectratio="f"/>
          </v:shape>
        </w:pict>
      </w:r>
      <w:bookmarkStart w:id="0" w:name="_GoBack"/>
      <w:bookmarkEnd w:id="0"/>
      <w:r w:rsidRPr="00931F1A">
        <w:rPr>
          <w:noProof/>
          <w:lang w:eastAsia="tr-TR"/>
        </w:rPr>
        <w:pict>
          <v:shape id="Diyagram 4" o:spid="_x0000_i1027" type="#_x0000_t75" style="width:217.5pt;height:93.75pt;visibility:visible">
            <v:imagedata r:id="rId7" o:title="" croptop="-18877f" cropbottom="-16371f"/>
            <o:lock v:ext="edit" aspectratio="f"/>
          </v:shape>
        </w:pict>
      </w:r>
      <w:r>
        <w:t xml:space="preserve"> </w:t>
      </w:r>
      <w:r w:rsidRPr="00931F1A">
        <w:rPr>
          <w:noProof/>
          <w:lang w:eastAsia="tr-TR"/>
        </w:rPr>
        <w:pict>
          <v:shape id="Diyagram 5" o:spid="_x0000_i1028" type="#_x0000_t75" style="width:218.25pt;height:96.75pt;visibility:visible">
            <v:imagedata r:id="rId8" o:title="" croptop="-20591f" cropbottom="-18172f"/>
            <o:lock v:ext="edit" aspectratio="f"/>
          </v:shape>
        </w:pict>
      </w:r>
      <w:r w:rsidRPr="00931F1A">
        <w:rPr>
          <w:noProof/>
          <w:lang w:eastAsia="tr-TR"/>
        </w:rPr>
        <w:pict>
          <v:shape id="Diyagram 6" o:spid="_x0000_i1029" type="#_x0000_t75" style="width:217.5pt;height:87pt;visibility:visible">
            <v:imagedata r:id="rId9" o:title="" croptop="-14771f" cropbottom="-12425f"/>
            <o:lock v:ext="edit" aspectratio="f"/>
          </v:shape>
        </w:pict>
      </w:r>
      <w:r>
        <w:t xml:space="preserve"> </w:t>
      </w:r>
      <w:r w:rsidRPr="00931F1A">
        <w:rPr>
          <w:noProof/>
          <w:lang w:eastAsia="tr-TR"/>
        </w:rPr>
        <w:pict>
          <v:shape id="Diyagram 7" o:spid="_x0000_i1030" type="#_x0000_t75" style="width:217.5pt;height:75.75pt;visibility:visible">
            <v:imagedata r:id="rId10" o:title="" croptop="-9172f" cropbottom="-6452f"/>
            <o:lock v:ext="edit" aspectratio="f"/>
          </v:shape>
        </w:pict>
      </w:r>
      <w:r w:rsidRPr="00931F1A">
        <w:rPr>
          <w:noProof/>
          <w:lang w:eastAsia="tr-TR"/>
        </w:rPr>
        <w:pict>
          <v:shape id="Diyagram 8" o:spid="_x0000_i1031" type="#_x0000_t75" style="width:218.25pt;height:86.25pt;visibility:visible">
            <v:imagedata r:id="rId11" o:title="" croptop="-14892f" cropbottom="-12150f"/>
            <o:lock v:ext="edit" aspectratio="f"/>
          </v:shape>
        </w:pict>
      </w:r>
      <w:r>
        <w:t xml:space="preserve"> </w:t>
      </w:r>
      <w:r w:rsidRPr="00931F1A">
        <w:rPr>
          <w:noProof/>
          <w:lang w:eastAsia="tr-TR"/>
        </w:rPr>
        <w:pict>
          <v:shape id="Diyagram 9" o:spid="_x0000_i1032" type="#_x0000_t75" style="width:217.5pt;height:81.75pt;visibility:visible">
            <v:imagedata r:id="rId12" o:title="" croptop="-12745f" cropbottom="-10025f"/>
            <o:lock v:ext="edit" aspectratio="f"/>
          </v:shape>
        </w:pict>
      </w:r>
    </w:p>
    <w:p w:rsidR="00CC3722" w:rsidRDefault="00CC3722" w:rsidP="00381F2A">
      <w:r w:rsidRPr="00931F1A">
        <w:rPr>
          <w:noProof/>
          <w:lang w:eastAsia="tr-TR"/>
        </w:rPr>
        <w:pict>
          <v:shape id="Diyagram 10" o:spid="_x0000_i1033" type="#_x0000_t75" style="width:218.25pt;height:93pt;visibility:visible">
            <v:imagedata r:id="rId13" o:title="" croptop="-18548f" cropbottom="-15752f"/>
            <o:lock v:ext="edit" aspectratio="f"/>
          </v:shape>
        </w:pict>
      </w:r>
      <w:r>
        <w:t xml:space="preserve"> </w:t>
      </w:r>
      <w:r w:rsidRPr="00931F1A">
        <w:rPr>
          <w:noProof/>
          <w:lang w:eastAsia="tr-TR"/>
        </w:rPr>
        <w:pict>
          <v:shape id="Diyagram 11" o:spid="_x0000_i1034" type="#_x0000_t75" style="width:216.75pt;height:93.75pt;visibility:visible">
            <v:imagedata r:id="rId14" o:title="" croptop="-18877f" cropbottom="-16371f"/>
            <o:lock v:ext="edit" aspectratio="f"/>
          </v:shape>
        </w:pict>
      </w:r>
      <w:r w:rsidRPr="00931F1A">
        <w:rPr>
          <w:noProof/>
          <w:lang w:eastAsia="tr-TR"/>
        </w:rPr>
        <w:pict>
          <v:shape id="Diyagram 12" o:spid="_x0000_i1035" type="#_x0000_t75" style="width:216.75pt;height:93.75pt;visibility:visible">
            <v:imagedata r:id="rId15" o:title="" croptop="-18877f" cropbottom="-16371f"/>
            <o:lock v:ext="edit" aspectratio="f"/>
          </v:shape>
        </w:pict>
      </w:r>
      <w:r>
        <w:t xml:space="preserve"> </w:t>
      </w:r>
      <w:r w:rsidRPr="00931F1A">
        <w:rPr>
          <w:noProof/>
          <w:lang w:eastAsia="tr-TR"/>
        </w:rPr>
        <w:pict>
          <v:shape id="Diyagram 13" o:spid="_x0000_i1036" type="#_x0000_t75" style="width:216.75pt;height:96.75pt;visibility:visible">
            <v:imagedata r:id="rId16" o:title="" croptop="-20591f" cropbottom="-18172f"/>
            <o:lock v:ext="edit" aspectratio="f"/>
          </v:shape>
        </w:pict>
      </w:r>
      <w:r w:rsidRPr="00931F1A">
        <w:rPr>
          <w:noProof/>
          <w:lang w:eastAsia="tr-TR"/>
        </w:rPr>
        <w:pict>
          <v:shape id="Diyagram 14" o:spid="_x0000_i1037" type="#_x0000_t75" style="width:216.75pt;height:81.75pt;visibility:visible">
            <v:imagedata r:id="rId17" o:title="" croptop="-12211f" cropbottom="-9652f"/>
            <o:lock v:ext="edit" aspectratio="f"/>
          </v:shape>
        </w:pict>
      </w:r>
      <w:r>
        <w:t xml:space="preserve"> </w:t>
      </w:r>
      <w:r w:rsidRPr="00931F1A">
        <w:rPr>
          <w:noProof/>
          <w:lang w:eastAsia="tr-TR"/>
        </w:rPr>
        <w:pict>
          <v:shape id="Diyagram 15" o:spid="_x0000_i1038" type="#_x0000_t75" style="width:216.75pt;height:75.75pt;visibility:visible">
            <v:imagedata r:id="rId18" o:title="" croptop="-9172f" cropbottom="-6452f"/>
            <o:lock v:ext="edit" aspectratio="f"/>
          </v:shape>
        </w:pict>
      </w:r>
      <w:r>
        <w:t xml:space="preserve"> </w:t>
      </w:r>
    </w:p>
    <w:p w:rsidR="00CC3722" w:rsidRDefault="00CC3722" w:rsidP="00381F2A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p w:rsidR="00CC3722" w:rsidRDefault="00CC3722"/>
    <w:sectPr w:rsidR="00CC3722" w:rsidSect="00381F2A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F2A"/>
    <w:rsid w:val="000357D5"/>
    <w:rsid w:val="002D346D"/>
    <w:rsid w:val="00381F2A"/>
    <w:rsid w:val="00402931"/>
    <w:rsid w:val="00931F1A"/>
    <w:rsid w:val="00994497"/>
    <w:rsid w:val="00AC3CAF"/>
    <w:rsid w:val="00B021CB"/>
    <w:rsid w:val="00B04259"/>
    <w:rsid w:val="00B625F3"/>
    <w:rsid w:val="00CC3722"/>
    <w:rsid w:val="00EF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7D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81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1F2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625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4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15</Words>
  <Characters>86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2</cp:revision>
  <dcterms:created xsi:type="dcterms:W3CDTF">2013-03-04T23:55:00Z</dcterms:created>
  <dcterms:modified xsi:type="dcterms:W3CDTF">2013-03-21T16:21:00Z</dcterms:modified>
  <cp:category>www.sorubak.com</cp:category>
</cp:coreProperties>
</file>