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377" w:rsidRPr="001B4123" w:rsidRDefault="005B3377" w:rsidP="00CD08EA">
      <w:pPr>
        <w:pStyle w:val="NoSpacing"/>
        <w:tabs>
          <w:tab w:val="left" w:pos="8685"/>
        </w:tabs>
        <w:rPr>
          <w:rFonts w:ascii="ALFABET98" w:hAnsi="ALFABET98" w:cs="ALFABET98"/>
          <w:b/>
          <w:bCs/>
          <w:sz w:val="24"/>
          <w:szCs w:val="24"/>
        </w:rPr>
      </w:pPr>
    </w:p>
    <w:p w:rsidR="005B3377" w:rsidRPr="001B4123" w:rsidRDefault="005B3377" w:rsidP="00CD08EA">
      <w:pPr>
        <w:pStyle w:val="NoSpacing"/>
        <w:tabs>
          <w:tab w:val="left" w:pos="8685"/>
        </w:tabs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ADI-SOYADI:</w:t>
      </w:r>
      <w:r w:rsidRPr="001B4123">
        <w:rPr>
          <w:rFonts w:ascii="Astron Boy Wonder" w:hAnsi="Astron Boy Wonder" w:cs="Astron Boy Wonder"/>
          <w:b/>
          <w:bCs/>
          <w:sz w:val="24"/>
          <w:szCs w:val="24"/>
        </w:rPr>
        <w:t xml:space="preserve">……………………………………                                     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>TARİH:</w:t>
      </w:r>
      <w:r w:rsidRPr="001B4123">
        <w:rPr>
          <w:rFonts w:ascii="Astron Boy Wonder" w:hAnsi="Astron Boy Wonder" w:cs="Astron Boy Wonder"/>
          <w:b/>
          <w:bCs/>
          <w:sz w:val="24"/>
          <w:szCs w:val="24"/>
        </w:rPr>
        <w:t>…</w:t>
      </w:r>
      <w:r w:rsidRPr="001B4123">
        <w:rPr>
          <w:rFonts w:ascii="ALFABET98" w:hAnsi="ALFABET98" w:cs="ALFABET98"/>
          <w:b/>
          <w:bCs/>
          <w:sz w:val="24"/>
          <w:szCs w:val="24"/>
        </w:rPr>
        <w:t>/05/2013</w:t>
      </w:r>
    </w:p>
    <w:p w:rsidR="005B3377" w:rsidRPr="001B4123" w:rsidRDefault="005B3377" w:rsidP="00CD08EA">
      <w:pPr>
        <w:pStyle w:val="NoSpacing"/>
        <w:tabs>
          <w:tab w:val="left" w:pos="8685"/>
        </w:tabs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NUMARASI:</w:t>
      </w:r>
      <w:r w:rsidRPr="001B4123">
        <w:rPr>
          <w:rFonts w:ascii="Astron Boy Wonder" w:hAnsi="Astron Boy Wonder" w:cs="Astron Boy Wonder"/>
          <w:b/>
          <w:bCs/>
          <w:sz w:val="24"/>
          <w:szCs w:val="24"/>
        </w:rPr>
        <w:t xml:space="preserve">……………………………………                                         </w:t>
      </w:r>
      <w:r w:rsidRPr="001B4123">
        <w:rPr>
          <w:rFonts w:ascii="ALFABET98" w:hAnsi="ALFABET98" w:cs="ALFABET98"/>
          <w:b/>
          <w:bCs/>
          <w:sz w:val="24"/>
          <w:szCs w:val="24"/>
        </w:rPr>
        <w:t>NOTU:</w:t>
      </w:r>
    </w:p>
    <w:p w:rsidR="005B3377" w:rsidRPr="001B4123" w:rsidRDefault="005B3377" w:rsidP="00AF1277">
      <w:pPr>
        <w:pStyle w:val="NoSpacing"/>
        <w:jc w:val="center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F1277">
      <w:pPr>
        <w:pStyle w:val="NoSpacing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4. SINIF FEN VE TEKNOLOJİ DERSİ 2.DÖNEM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3.YAZILI SORULARI</w:t>
      </w:r>
    </w:p>
    <w:p w:rsidR="005B3377" w:rsidRPr="001B4123" w:rsidRDefault="005B3377" w:rsidP="00AF1277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  <w:hyperlink r:id="rId7" w:history="1">
        <w:r>
          <w:rPr>
            <w:rStyle w:val="Hyperlink"/>
            <w:rFonts w:ascii="ALFABET98" w:hAnsi="ALFABET98" w:cs="ALFABET98"/>
            <w:sz w:val="24"/>
            <w:szCs w:val="24"/>
          </w:rPr>
          <w:t>www.sorubak.com</w:t>
        </w:r>
      </w:hyperlink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A-Aşağıdaki cümleleri kutudaki uygun kelimelerle tamamlayınız.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(4*5=20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solunum -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 xml:space="preserve">dolaşım-madde-eklem-yakut </w:t>
      </w:r>
      <w:r w:rsidRPr="001B4123">
        <w:rPr>
          <w:rFonts w:ascii="ALFABET98" w:hAnsi="ALFABET98" w:cs="ALFABET98"/>
          <w:b/>
          <w:bCs/>
          <w:sz w:val="24"/>
          <w:szCs w:val="24"/>
        </w:rPr>
        <w:t>-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>ısı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1-</w:t>
      </w:r>
      <w:r w:rsidRPr="001B4123">
        <w:rPr>
          <w:rFonts w:ascii="ALFABET98 Tur" w:hAnsi="ALFABET98 Tur" w:cs="ALFABET98 Tur"/>
          <w:sz w:val="24"/>
          <w:szCs w:val="24"/>
        </w:rPr>
        <w:t>Vücudumuzda bulunan kemiklerin birbirine bağlandığı yere</w:t>
      </w:r>
      <w:r w:rsidRPr="001B4123">
        <w:rPr>
          <w:rFonts w:ascii="Astron Boy Wonder" w:hAnsi="Astron Boy Wonder" w:cs="Astron Boy Wonder"/>
          <w:sz w:val="24"/>
          <w:szCs w:val="24"/>
        </w:rPr>
        <w:t>………………………</w:t>
      </w:r>
      <w:r w:rsidRPr="001B4123">
        <w:rPr>
          <w:rFonts w:ascii="ALFABET98" w:hAnsi="ALFABET98" w:cs="ALFABET98"/>
          <w:sz w:val="24"/>
          <w:szCs w:val="24"/>
        </w:rPr>
        <w:t>denir.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2-</w:t>
      </w:r>
      <w:r w:rsidRPr="001B4123">
        <w:rPr>
          <w:rFonts w:ascii="ALFABET98 Tur" w:hAnsi="ALFABET98 Tur" w:cs="ALFABET98 Tur"/>
          <w:sz w:val="24"/>
          <w:szCs w:val="24"/>
        </w:rPr>
        <w:t>Ağız ve burun boşluğunun birleştiği yere</w:t>
      </w:r>
      <w:r w:rsidRPr="001B4123">
        <w:rPr>
          <w:rFonts w:ascii="Astron Boy Wonder" w:hAnsi="Astron Boy Wonder" w:cs="Astron Boy Wonder"/>
          <w:sz w:val="24"/>
          <w:szCs w:val="24"/>
        </w:rPr>
        <w:t>………………………………</w:t>
      </w:r>
      <w:r w:rsidRPr="001B4123">
        <w:rPr>
          <w:rFonts w:ascii="ALFABET98 Tur" w:hAnsi="ALFABET98 Tur" w:cs="ALFABET98 Tur"/>
          <w:sz w:val="24"/>
          <w:szCs w:val="24"/>
        </w:rPr>
        <w:t>.adı verilir.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3-</w:t>
      </w:r>
      <w:r w:rsidRPr="001B4123">
        <w:rPr>
          <w:rFonts w:ascii="ALFABET98 Tur" w:hAnsi="ALFABET98 Tur" w:cs="ALFABET98 Tur"/>
          <w:sz w:val="24"/>
          <w:szCs w:val="24"/>
        </w:rPr>
        <w:t>Kanın vücuttaki  hareketine</w:t>
      </w:r>
      <w:r w:rsidRPr="001B4123">
        <w:rPr>
          <w:rFonts w:ascii="Astron Boy Wonder" w:hAnsi="Astron Boy Wonder" w:cs="Astron Boy Wonder"/>
          <w:sz w:val="24"/>
          <w:szCs w:val="24"/>
        </w:rPr>
        <w:t>…………………………</w:t>
      </w:r>
      <w:r w:rsidRPr="001B4123">
        <w:rPr>
          <w:rFonts w:ascii="ALFABET98 Tur" w:hAnsi="ALFABET98 Tur" w:cs="ALFABET98 Tur"/>
          <w:sz w:val="24"/>
          <w:szCs w:val="24"/>
        </w:rPr>
        <w:t>adı verilir.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4-</w:t>
      </w:r>
      <w:r w:rsidRPr="001B4123">
        <w:rPr>
          <w:rFonts w:ascii="ALFABET98 Tur" w:hAnsi="ALFABET98 Tur" w:cs="ALFABET98 Tur"/>
          <w:sz w:val="24"/>
          <w:szCs w:val="24"/>
        </w:rPr>
        <w:t>Kütlesi olan ve uzayda yer kaplayan varlıklara</w:t>
      </w:r>
      <w:r w:rsidRPr="001B4123">
        <w:rPr>
          <w:rFonts w:ascii="Astron Boy Wonder" w:hAnsi="Astron Boy Wonder" w:cs="Astron Boy Wonder"/>
          <w:sz w:val="24"/>
          <w:szCs w:val="24"/>
        </w:rPr>
        <w:t>……………</w:t>
      </w:r>
      <w:r w:rsidRPr="001B4123">
        <w:rPr>
          <w:rFonts w:ascii="ALFABET98" w:hAnsi="ALFABET98" w:cs="ALFABET98"/>
          <w:sz w:val="24"/>
          <w:szCs w:val="24"/>
        </w:rPr>
        <w:t>..denir.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5-</w:t>
      </w:r>
      <w:r w:rsidRPr="001B4123">
        <w:rPr>
          <w:rFonts w:ascii="ALFABET98 Tur" w:hAnsi="ALFABET98 Tur" w:cs="ALFABET98 Tur"/>
          <w:sz w:val="24"/>
          <w:szCs w:val="24"/>
        </w:rPr>
        <w:t xml:space="preserve">Aralarında sıcaklık farkı olan iki madde arasında </w:t>
      </w:r>
      <w:r w:rsidRPr="001B4123">
        <w:rPr>
          <w:rFonts w:ascii="Astron Boy Wonder" w:hAnsi="Astron Boy Wonder" w:cs="Astron Boy Wonder"/>
          <w:sz w:val="24"/>
          <w:szCs w:val="24"/>
        </w:rPr>
        <w:t>……………………</w:t>
      </w:r>
      <w:r w:rsidRPr="001B4123">
        <w:rPr>
          <w:rFonts w:ascii="ALFABET98 Tur" w:hAnsi="ALFABET98 Tur" w:cs="ALFABET98 Tur"/>
          <w:sz w:val="24"/>
          <w:szCs w:val="24"/>
        </w:rPr>
        <w:t>..akışı olur.</w:t>
      </w:r>
    </w:p>
    <w:p w:rsidR="005B3377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B-Aşağıdaki cümlelerden doğru bilgi içerenlerin başın</w:t>
      </w:r>
      <w:r w:rsidRPr="001B4123">
        <w:rPr>
          <w:rFonts w:ascii="ALFABET98" w:hAnsi="ALFABET98" w:cs="ALFABET98"/>
          <w:b/>
          <w:bCs/>
          <w:sz w:val="24"/>
          <w:szCs w:val="24"/>
        </w:rPr>
        <w:t>a ‘D’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>yanlış bilgi içerenlerin başına ‘Y‘ koyunuz.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1-(   )</w:t>
      </w:r>
      <w:r w:rsidRPr="001B4123">
        <w:rPr>
          <w:rFonts w:ascii="ALFABET98 Tur" w:hAnsi="ALFABET98 Tur" w:cs="ALFABET98 Tur"/>
          <w:sz w:val="24"/>
          <w:szCs w:val="24"/>
        </w:rPr>
        <w:t>Toprağın suyun ve rüzgarın etkisiyle taşınmasına maden arama denir.</w:t>
      </w:r>
      <w:r w:rsidRPr="001B4123">
        <w:rPr>
          <w:rFonts w:ascii="ALFABET98" w:hAnsi="ALFABET98" w:cs="ALFABET98"/>
          <w:sz w:val="24"/>
          <w:szCs w:val="24"/>
        </w:rPr>
        <w:t xml:space="preserve"> (4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2-(   )</w:t>
      </w:r>
      <w:r w:rsidRPr="001B4123">
        <w:rPr>
          <w:rFonts w:ascii="ALFABET98 Tur" w:hAnsi="ALFABET98 Tur" w:cs="ALFABET98 Tur"/>
          <w:sz w:val="24"/>
          <w:szCs w:val="24"/>
        </w:rPr>
        <w:t>Davul doğal ses kaynağıdır.</w:t>
      </w:r>
      <w:r w:rsidRPr="001B4123">
        <w:rPr>
          <w:rFonts w:ascii="ALFABET98" w:hAnsi="ALFABET98" w:cs="ALFABET98"/>
          <w:sz w:val="24"/>
          <w:szCs w:val="24"/>
        </w:rPr>
        <w:t xml:space="preserve"> (4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3-(   )</w:t>
      </w:r>
      <w:r w:rsidRPr="001B4123">
        <w:rPr>
          <w:rFonts w:ascii="ALFABET98 Tur" w:hAnsi="ALFABET98 Tur" w:cs="ALFABET98 Tur"/>
          <w:sz w:val="24"/>
          <w:szCs w:val="24"/>
        </w:rPr>
        <w:t>Ses şiddeti artırılamaz.</w:t>
      </w:r>
      <w:r w:rsidRPr="001B4123">
        <w:rPr>
          <w:rFonts w:ascii="ALFABET98" w:hAnsi="ALFABET98" w:cs="ALFABET98"/>
          <w:sz w:val="24"/>
          <w:szCs w:val="24"/>
        </w:rPr>
        <w:t xml:space="preserve"> (4puan)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4-(   )</w:t>
      </w:r>
      <w:r w:rsidRPr="001B4123">
        <w:rPr>
          <w:rFonts w:ascii="ALFABET98 Tur" w:hAnsi="ALFABET98 Tur" w:cs="ALFABET98 Tur"/>
          <w:sz w:val="24"/>
          <w:szCs w:val="24"/>
        </w:rPr>
        <w:t>Ekonomik değeri olan minarelerle maden adı verilir.</w:t>
      </w:r>
      <w:r w:rsidRPr="001B4123">
        <w:rPr>
          <w:rFonts w:ascii="ALFABET98" w:hAnsi="ALFABET98" w:cs="ALFABET98"/>
          <w:sz w:val="24"/>
          <w:szCs w:val="24"/>
        </w:rPr>
        <w:t xml:space="preserve"> (4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5-(   )</w:t>
      </w:r>
      <w:r w:rsidRPr="001B4123">
        <w:rPr>
          <w:rFonts w:ascii="ALFABET98 Tur" w:hAnsi="ALFABET98 Tur" w:cs="ALFABET98 Tur"/>
          <w:sz w:val="24"/>
          <w:szCs w:val="24"/>
        </w:rPr>
        <w:t>Yer kabuğunun altında ateş küre bulunur.</w:t>
      </w:r>
      <w:r w:rsidRPr="001B4123">
        <w:rPr>
          <w:rFonts w:ascii="ALFABET98" w:hAnsi="ALFABET98" w:cs="ALFABET98"/>
          <w:sz w:val="24"/>
          <w:szCs w:val="24"/>
        </w:rPr>
        <w:t xml:space="preserve"> (4 puan)</w:t>
      </w:r>
    </w:p>
    <w:p w:rsidR="005B3377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C-Aşağıda verilen tanımlar ile karşılığı olan kavramları eşleştiriniz. Tanımların sonundaki boşluğa kavramın başındaki harfi yazınız.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</w:t>
      </w:r>
      <w:r>
        <w:rPr>
          <w:rFonts w:ascii="ALFABET98" w:hAnsi="ALFABET98" w:cs="ALFABET98"/>
          <w:b/>
          <w:bCs/>
          <w:sz w:val="24"/>
          <w:szCs w:val="24"/>
        </w:rPr>
        <w:t>(4*5=20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1-</w:t>
      </w:r>
      <w:r w:rsidRPr="001B4123">
        <w:rPr>
          <w:rFonts w:ascii="ALFABET98 Tur" w:hAnsi="ALFABET98 Tur" w:cs="ALFABET98 Tur"/>
          <w:sz w:val="24"/>
          <w:szCs w:val="24"/>
        </w:rPr>
        <w:t>Canlıların yaşadıkları alanları ve yaşayışlarını inceleyen bilim insanıdır</w:t>
      </w:r>
      <w:r w:rsidRPr="001B4123">
        <w:rPr>
          <w:rFonts w:ascii="ALFABET98" w:hAnsi="ALFABET98" w:cs="ALFABET98"/>
          <w:b/>
          <w:bCs/>
          <w:sz w:val="24"/>
          <w:szCs w:val="24"/>
        </w:rPr>
        <w:t>. (   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2-</w:t>
      </w:r>
      <w:r w:rsidRPr="001B4123">
        <w:rPr>
          <w:rFonts w:ascii="ALFABET98 Tur" w:hAnsi="ALFABET98 Tur" w:cs="ALFABET98 Tur"/>
          <w:sz w:val="24"/>
          <w:szCs w:val="24"/>
        </w:rPr>
        <w:t>Zararlı atıkların çevreye zararsız hale getirilmesi işlemidir</w:t>
      </w:r>
      <w:r w:rsidRPr="001B4123">
        <w:rPr>
          <w:rFonts w:ascii="ALFABET98" w:hAnsi="ALFABET98" w:cs="ALFABET98"/>
          <w:b/>
          <w:bCs/>
          <w:sz w:val="24"/>
          <w:szCs w:val="24"/>
        </w:rPr>
        <w:t>. (   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3-</w:t>
      </w:r>
      <w:r w:rsidRPr="001B4123">
        <w:rPr>
          <w:rFonts w:ascii="ALFABET98 Tur" w:hAnsi="ALFABET98 Tur" w:cs="ALFABET98 Tur"/>
          <w:sz w:val="24"/>
          <w:szCs w:val="24"/>
        </w:rPr>
        <w:t>Bitkileri hayvanlardan ayıran özelliktir.</w:t>
      </w:r>
      <w:r w:rsidRPr="001B4123">
        <w:rPr>
          <w:rFonts w:ascii="ALFABET98" w:hAnsi="ALFABET98" w:cs="ALFABET98"/>
          <w:sz w:val="24"/>
          <w:szCs w:val="24"/>
        </w:rPr>
        <w:t xml:space="preserve"> </w:t>
      </w:r>
      <w:r w:rsidRPr="001B4123">
        <w:rPr>
          <w:rFonts w:ascii="ALFABET98" w:hAnsi="ALFABET98" w:cs="ALFABET98"/>
          <w:b/>
          <w:bCs/>
          <w:sz w:val="24"/>
          <w:szCs w:val="24"/>
        </w:rPr>
        <w:t>(   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4-</w:t>
      </w:r>
      <w:r w:rsidRPr="001B4123">
        <w:rPr>
          <w:rFonts w:ascii="ALFABET98 Tur" w:hAnsi="ALFABET98 Tur" w:cs="ALFABET98 Tur"/>
          <w:sz w:val="24"/>
          <w:szCs w:val="24"/>
        </w:rPr>
        <w:t>İnsanların en çok kullandığı doğal kaynaklardan b</w:t>
      </w:r>
      <w:r w:rsidRPr="001B4123">
        <w:rPr>
          <w:rFonts w:ascii="ALFABET98" w:hAnsi="ALFABET98" w:cs="ALFABET98"/>
          <w:sz w:val="24"/>
          <w:szCs w:val="24"/>
        </w:rPr>
        <w:t xml:space="preserve">irisidir. </w:t>
      </w:r>
      <w:r w:rsidRPr="001B4123">
        <w:rPr>
          <w:rFonts w:ascii="ALFABET98" w:hAnsi="ALFABET98" w:cs="ALFABET98"/>
          <w:b/>
          <w:bCs/>
          <w:sz w:val="24"/>
          <w:szCs w:val="24"/>
        </w:rPr>
        <w:t>(   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5-</w:t>
      </w:r>
      <w:r w:rsidRPr="001B4123">
        <w:rPr>
          <w:rFonts w:ascii="ALFABET98 Tur" w:hAnsi="ALFABET98 Tur" w:cs="ALFABET98 Tur"/>
          <w:sz w:val="24"/>
          <w:szCs w:val="24"/>
        </w:rPr>
        <w:t>Sanayi tesisleri ve evlerden çıkan kirli suların çevreye bırakılmadan önce yapılması gereken işlemdir.</w:t>
      </w:r>
      <w:r>
        <w:rPr>
          <w:rFonts w:ascii="ALFABET98" w:hAnsi="ALFABET98" w:cs="ALFABET98"/>
          <w:b/>
          <w:bCs/>
          <w:sz w:val="24"/>
          <w:szCs w:val="24"/>
        </w:rPr>
        <w:t>( )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a-b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>esin üretme  b-arıtma   c-biyolog    d-arıtma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  e-su</w:t>
      </w:r>
    </w:p>
    <w:p w:rsidR="005B3377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F1277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D-Aşağıdaki çoktan seçmeli soruların  doğru cevabını işaretleyiniz.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</w:t>
      </w:r>
      <w:r>
        <w:rPr>
          <w:rFonts w:ascii="ALFABET98" w:hAnsi="ALFABET98" w:cs="ALFABET98"/>
          <w:b/>
          <w:bCs/>
          <w:sz w:val="24"/>
          <w:szCs w:val="24"/>
        </w:rPr>
        <w:t>(4*10=40</w:t>
      </w:r>
      <w:r w:rsidRPr="001B4123">
        <w:rPr>
          <w:rFonts w:ascii="ALFABET98" w:hAnsi="ALFABET98" w:cs="ALFABET98"/>
          <w:b/>
          <w:bCs/>
          <w:sz w:val="24"/>
          <w:szCs w:val="24"/>
        </w:rPr>
        <w:t xml:space="preserve"> Puan)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44"/>
          <w:szCs w:val="44"/>
        </w:rPr>
      </w:pPr>
      <w:r w:rsidRPr="001B4123">
        <w:rPr>
          <w:rFonts w:ascii="Times New Roman" w:hAnsi="Times New Roman" w:cs="Times New Roman"/>
          <w:sz w:val="44"/>
          <w:szCs w:val="44"/>
        </w:rPr>
        <w:t>………………………………………………………………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1-</w:t>
      </w:r>
      <w:r w:rsidRPr="001B4123">
        <w:rPr>
          <w:rFonts w:ascii="ALFABET98" w:hAnsi="ALFABET98" w:cs="ALFABET98"/>
          <w:sz w:val="24"/>
          <w:szCs w:val="24"/>
        </w:rPr>
        <w:t xml:space="preserve">         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>1-Yaprakların çürümesi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 xml:space="preserve">            </w:t>
      </w:r>
      <w:r w:rsidRPr="001B4123">
        <w:rPr>
          <w:rFonts w:ascii="ALFABET98 Tur" w:hAnsi="ALFABET98 Tur" w:cs="ALFABET98 Tur"/>
          <w:b/>
          <w:bCs/>
          <w:sz w:val="24"/>
          <w:szCs w:val="24"/>
        </w:rPr>
        <w:t xml:space="preserve">2-Portakalın küflenmesi   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 xml:space="preserve">            3-Undan ekmek elde edilmesi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Yukarıda verilen  olayların hangilerinde mikroskobik canlıların etkisi vardır?</w:t>
      </w:r>
    </w:p>
    <w:p w:rsidR="005B3377" w:rsidRPr="001B4123" w:rsidRDefault="005B3377" w:rsidP="00F649DF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 xml:space="preserve">A.Yalnız 1              </w:t>
      </w:r>
      <w:r w:rsidRPr="001B4123">
        <w:rPr>
          <w:rFonts w:ascii="ALFABET98" w:hAnsi="ALFABET98" w:cs="ALFABET98"/>
          <w:sz w:val="24"/>
          <w:szCs w:val="24"/>
        </w:rPr>
        <w:t xml:space="preserve">  B.</w:t>
      </w:r>
      <w:r w:rsidRPr="001B4123">
        <w:rPr>
          <w:rFonts w:ascii="ALFABET98 Tur" w:hAnsi="ALFABET98 Tur" w:cs="ALFABET98 Tur"/>
          <w:sz w:val="24"/>
          <w:szCs w:val="24"/>
        </w:rPr>
        <w:t xml:space="preserve">Yalnız 2               </w:t>
      </w:r>
      <w:r w:rsidRPr="001B4123">
        <w:rPr>
          <w:rFonts w:ascii="ALFABET98" w:hAnsi="ALFABET98" w:cs="ALFABET98"/>
          <w:sz w:val="24"/>
          <w:szCs w:val="24"/>
        </w:rPr>
        <w:t xml:space="preserve">  C.1 ve 2                    D.2 ve 3</w:t>
      </w:r>
    </w:p>
    <w:p w:rsidR="005B3377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053B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2-</w:t>
      </w:r>
      <w:r w:rsidRPr="001B4123">
        <w:rPr>
          <w:rFonts w:ascii="ALFABET98 Tur" w:hAnsi="ALFABET98 Tur" w:cs="ALFABET98 Tur"/>
          <w:sz w:val="24"/>
          <w:szCs w:val="24"/>
        </w:rPr>
        <w:t>Aşağıda verilen canlıların hangisi küçük su birikintisinde bulunmaz?</w:t>
      </w:r>
    </w:p>
    <w:p w:rsidR="005B3377" w:rsidRPr="001B4123" w:rsidRDefault="005B3377" w:rsidP="00A053B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A.Kurbağa       B.Yengeç          C.</w:t>
      </w:r>
      <w:r w:rsidRPr="001B4123">
        <w:rPr>
          <w:rFonts w:ascii="ALFABET98" w:hAnsi="ALFABET98" w:cs="ALFABET98"/>
          <w:sz w:val="24"/>
          <w:szCs w:val="24"/>
        </w:rPr>
        <w:t>Salyangoz                         D.</w:t>
      </w:r>
      <w:r w:rsidRPr="001B4123">
        <w:rPr>
          <w:rFonts w:ascii="ALFABET98 Tur" w:hAnsi="ALFABET98 Tur" w:cs="ALFABET98 Tur"/>
          <w:sz w:val="24"/>
          <w:szCs w:val="24"/>
        </w:rPr>
        <w:t>Balık</w:t>
      </w:r>
    </w:p>
    <w:p w:rsidR="005B3377" w:rsidRDefault="005B3377" w:rsidP="006A10A4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3377" w:rsidRDefault="005B3377" w:rsidP="006A10A4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3377" w:rsidRDefault="005B3377" w:rsidP="006A10A4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3377" w:rsidRDefault="005B3377" w:rsidP="006A10A4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3377" w:rsidRPr="001B4123" w:rsidRDefault="005B3377" w:rsidP="006A10A4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3377" w:rsidRPr="001B4123" w:rsidRDefault="005B3377" w:rsidP="00A053B3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3-</w:t>
      </w:r>
      <w:r w:rsidRPr="001B4123">
        <w:rPr>
          <w:rFonts w:ascii="ALFABET98 Tur" w:hAnsi="ALFABET98 Tur" w:cs="ALFABET98 Tur"/>
          <w:sz w:val="24"/>
          <w:szCs w:val="24"/>
        </w:rPr>
        <w:t>Aşağıdakilerden hangisi doğal ışık kaynağıdır?</w:t>
      </w:r>
    </w:p>
    <w:p w:rsidR="005B3377" w:rsidRPr="001B4123" w:rsidRDefault="005B3377" w:rsidP="00A053B3">
      <w:pPr>
        <w:pStyle w:val="NoSpacing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A.Ay     B.</w:t>
      </w:r>
      <w:r w:rsidRPr="001B4123">
        <w:rPr>
          <w:rFonts w:ascii="ALFABET98 Tur" w:hAnsi="ALFABET98 Tur" w:cs="ALFABET98 Tur"/>
          <w:sz w:val="24"/>
          <w:szCs w:val="24"/>
        </w:rPr>
        <w:t>Ateş Böceği     C.Ampul      D.</w:t>
      </w:r>
      <w:r w:rsidRPr="001B4123">
        <w:rPr>
          <w:rFonts w:ascii="ALFABET98" w:hAnsi="ALFABET98" w:cs="ALFABET98"/>
          <w:sz w:val="24"/>
          <w:szCs w:val="24"/>
        </w:rPr>
        <w:t>Mum</w:t>
      </w:r>
    </w:p>
    <w:p w:rsidR="005B3377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4-</w:t>
      </w:r>
      <w:r w:rsidRPr="001B4123">
        <w:rPr>
          <w:rFonts w:ascii="ALFABET98 Tur" w:hAnsi="ALFABET98 Tur" w:cs="ALFABET98 Tur"/>
          <w:sz w:val="24"/>
          <w:szCs w:val="24"/>
        </w:rPr>
        <w:t>Aşağıdaki bilgilerden hangisi doğrudur?</w:t>
      </w: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A.</w:t>
      </w:r>
      <w:r w:rsidRPr="001B4123">
        <w:rPr>
          <w:rFonts w:ascii="ALFABET98 Tur" w:hAnsi="ALFABET98 Tur" w:cs="ALFABET98 Tur"/>
          <w:sz w:val="24"/>
          <w:szCs w:val="24"/>
        </w:rPr>
        <w:t>Işık gözümüze doğrudan gelmelidir.</w:t>
      </w:r>
      <w:r w:rsidRPr="001B4123">
        <w:rPr>
          <w:rFonts w:ascii="ALFABET98" w:hAnsi="ALFABET98" w:cs="ALFABET98"/>
          <w:sz w:val="24"/>
          <w:szCs w:val="24"/>
        </w:rPr>
        <w:t xml:space="preserve">   B.</w:t>
      </w:r>
      <w:r w:rsidRPr="001B4123">
        <w:rPr>
          <w:rFonts w:ascii="ALFABET98 Tur" w:hAnsi="ALFABET98 Tur" w:cs="ALFABET98 Tur"/>
          <w:sz w:val="24"/>
          <w:szCs w:val="24"/>
        </w:rPr>
        <w:t>İçinde bulunduğumuz ortam az ışıklı olmalıdır.</w:t>
      </w: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C.</w:t>
      </w:r>
      <w:r w:rsidRPr="001B4123">
        <w:rPr>
          <w:rFonts w:ascii="ALFABET98 Tur" w:hAnsi="ALFABET98 Tur" w:cs="ALFABET98 Tur"/>
          <w:sz w:val="24"/>
          <w:szCs w:val="24"/>
        </w:rPr>
        <w:t>Işık,gözlerimizi kamaştıracak kadar parlak olmalıdır.</w:t>
      </w:r>
      <w:r w:rsidRPr="001B4123">
        <w:rPr>
          <w:rFonts w:ascii="ALFABET98" w:hAnsi="ALFABET98" w:cs="ALFABET98"/>
          <w:sz w:val="24"/>
          <w:szCs w:val="24"/>
        </w:rPr>
        <w:t>D.</w:t>
      </w:r>
      <w:r w:rsidRPr="001B4123">
        <w:rPr>
          <w:rFonts w:ascii="ALFABET98 Tur" w:hAnsi="ALFABET98 Tur" w:cs="ALFABET98 Tur"/>
          <w:sz w:val="24"/>
          <w:szCs w:val="24"/>
        </w:rPr>
        <w:t>Aşırı miktardaki dış aydınlatma ışık kirliliğine sebep olabilir.</w:t>
      </w:r>
    </w:p>
    <w:p w:rsidR="005B3377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6A10A4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5-</w:t>
      </w:r>
      <w:r w:rsidRPr="001B4123">
        <w:rPr>
          <w:rFonts w:ascii="ALFABET98 Tur" w:hAnsi="ALFABET98 Tur" w:cs="ALFABET98 Tur"/>
          <w:sz w:val="24"/>
          <w:szCs w:val="24"/>
        </w:rPr>
        <w:t>Vücut için gerekli olan besin ve oksijen aşağıdaki yapıların hangisiyle gerekli yerlere ulaştırılır?</w:t>
      </w: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A.Karaciğer              B.Kan                    C.Yutak                   D.Akciğerler</w:t>
      </w:r>
      <w:r w:rsidRPr="001B4123">
        <w:rPr>
          <w:rFonts w:ascii="ALFABET98" w:hAnsi="ALFABET98" w:cs="ALFABET98"/>
          <w:sz w:val="24"/>
          <w:szCs w:val="24"/>
        </w:rPr>
        <w:t xml:space="preserve">    </w:t>
      </w:r>
    </w:p>
    <w:p w:rsidR="005B3377" w:rsidRPr="001B4123" w:rsidRDefault="005B3377" w:rsidP="006A10A4">
      <w:pPr>
        <w:rPr>
          <w:rFonts w:ascii="ALFABET98" w:hAnsi="ALFABET98" w:cs="ALFABET98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352.3pt;margin-top:.3pt;width:73.5pt;height:100.5pt;z-index:-251658240;visibility:visible" wrapcoords="-220 0 -220 21439 21600 21439 21600 0 -220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3" o:spid="_x0000_s1027" type="#_x0000_t75" style="position:absolute;margin-left:213.55pt;margin-top:15.3pt;width:113.25pt;height:98.25pt;z-index:-251657216;visibility:visible" wrapcoords="-143 0 -143 21435 21600 21435 21600 0 -143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Resim 1" o:spid="_x0000_s1028" type="#_x0000_t75" style="position:absolute;margin-left:17.05pt;margin-top:20.55pt;width:141pt;height:89.25pt;z-index:-251656192;visibility:visible" wrapcoords="-115 0 -115 21418 21600 21418 21600 0 -115 0">
            <v:imagedata r:id="rId10" o:title=""/>
            <w10:wrap type="tight"/>
          </v:shape>
        </w:pict>
      </w:r>
      <w:r w:rsidRPr="001B4123">
        <w:rPr>
          <w:rFonts w:ascii="ALFABET98" w:hAnsi="ALFABET98" w:cs="ALFABET98"/>
          <w:sz w:val="24"/>
          <w:szCs w:val="24"/>
        </w:rPr>
        <w:t xml:space="preserve">       </w:t>
      </w:r>
    </w:p>
    <w:p w:rsidR="005B3377" w:rsidRPr="001B4123" w:rsidRDefault="005B3377" w:rsidP="00A57D5A">
      <w:pPr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57D5A">
      <w:pPr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57D5A">
      <w:pPr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6-</w:t>
      </w:r>
      <w:r w:rsidRPr="001B4123">
        <w:rPr>
          <w:rFonts w:ascii="ALFABET98 Tur" w:hAnsi="ALFABET98 Tur" w:cs="ALFABET98 Tur"/>
          <w:sz w:val="24"/>
          <w:szCs w:val="24"/>
        </w:rPr>
        <w:t>Yukarıda verilenlerden hangileri uyku halindeki canlılara örnek olabilir?</w:t>
      </w:r>
    </w:p>
    <w:p w:rsidR="005B3377" w:rsidRPr="001B4123" w:rsidRDefault="005B3377" w:rsidP="00A053B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A.Tohum-Üzüm             B.Tohum-Yumurta                    C.Üzüm-Yumurta                   D.Hepsi</w:t>
      </w:r>
    </w:p>
    <w:p w:rsidR="005B3377" w:rsidRDefault="005B3377" w:rsidP="00A57D5A">
      <w:pPr>
        <w:pStyle w:val="NoSpacing"/>
        <w:rPr>
          <w:sz w:val="24"/>
          <w:szCs w:val="24"/>
        </w:rPr>
      </w:pPr>
    </w:p>
    <w:p w:rsidR="005B3377" w:rsidRPr="001B4123" w:rsidRDefault="005B3377" w:rsidP="00A57D5A">
      <w:pPr>
        <w:pStyle w:val="NoSpacing"/>
        <w:rPr>
          <w:sz w:val="24"/>
          <w:szCs w:val="24"/>
        </w:rPr>
      </w:pPr>
    </w:p>
    <w:p w:rsidR="005B3377" w:rsidRPr="001B4123" w:rsidRDefault="005B3377" w:rsidP="00E570C1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7-</w:t>
      </w:r>
      <w:r w:rsidRPr="001B4123">
        <w:rPr>
          <w:rFonts w:ascii="ALFABET98 Tur" w:hAnsi="ALFABET98 Tur" w:cs="ALFABET98 Tur"/>
          <w:sz w:val="24"/>
          <w:szCs w:val="24"/>
        </w:rPr>
        <w:t>Aşağıdakilerden hangisi insanların doğaya verdiği zararlardan biri değildir?</w:t>
      </w:r>
    </w:p>
    <w:p w:rsidR="005B3377" w:rsidRPr="001B4123" w:rsidRDefault="005B3377" w:rsidP="00E570C1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A.</w:t>
      </w:r>
      <w:r w:rsidRPr="001B4123">
        <w:rPr>
          <w:rFonts w:ascii="ALFABET98 Tur" w:hAnsi="ALFABET98 Tur" w:cs="ALFABET98 Tur"/>
          <w:sz w:val="24"/>
          <w:szCs w:val="24"/>
        </w:rPr>
        <w:t>Atıkları arıtmadan çevreye bırakmamız        B.Evimizdeki çöpleri sokağa atmamamız</w:t>
      </w:r>
    </w:p>
    <w:p w:rsidR="005B3377" w:rsidRPr="001B4123" w:rsidRDefault="005B3377" w:rsidP="00E570C1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sz w:val="24"/>
          <w:szCs w:val="24"/>
        </w:rPr>
        <w:t>C.</w:t>
      </w:r>
      <w:r w:rsidRPr="001B4123">
        <w:rPr>
          <w:rFonts w:ascii="ALFABET98 Tur" w:hAnsi="ALFABET98 Tur" w:cs="ALFABET98 Tur"/>
          <w:sz w:val="24"/>
          <w:szCs w:val="24"/>
        </w:rPr>
        <w:t>Ağaçları bilinçsizce kesmemiz                          D.Su kaynaklarını bilinçli kullanmamız</w:t>
      </w:r>
    </w:p>
    <w:p w:rsidR="005B3377" w:rsidRPr="001B4123" w:rsidRDefault="005B3377" w:rsidP="00E570C1">
      <w:pPr>
        <w:rPr>
          <w:sz w:val="24"/>
          <w:szCs w:val="24"/>
        </w:rPr>
      </w:pP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8-</w:t>
      </w:r>
      <w:r w:rsidRPr="001B4123">
        <w:rPr>
          <w:rFonts w:ascii="ALFABET98 Tur" w:hAnsi="ALFABET98 Tur" w:cs="ALFABET98 Tur"/>
          <w:sz w:val="24"/>
          <w:szCs w:val="24"/>
        </w:rPr>
        <w:t xml:space="preserve">Aşağıdakilerden hangisi bulunduğu kabı </w:t>
      </w:r>
      <w:r w:rsidRPr="001B4123">
        <w:rPr>
          <w:rFonts w:ascii="ALFABET98" w:hAnsi="ALFABET98" w:cs="ALFABET98"/>
          <w:sz w:val="24"/>
          <w:szCs w:val="24"/>
        </w:rPr>
        <w:t>tamamen doldurabilir?</w:t>
      </w: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A.Tuz     B.Hava     C.Kum             D.Taş</w:t>
      </w:r>
    </w:p>
    <w:p w:rsidR="005B3377" w:rsidRDefault="005B3377" w:rsidP="00E570C1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E570C1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9-</w:t>
      </w:r>
      <w:r w:rsidRPr="001B4123">
        <w:rPr>
          <w:rFonts w:ascii="ALFABET98 Tur" w:hAnsi="ALFABET98 Tur" w:cs="ALFABET98 Tur"/>
          <w:sz w:val="24"/>
          <w:szCs w:val="24"/>
        </w:rPr>
        <w:t>Hangisi tüm sıvılara ait bir özelliktir?</w:t>
      </w: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A.Belli bir şekli vardır  B.Renksizdir    C.Katı hale geçemez   D.Bulunduğu kabın şeklini alır</w:t>
      </w:r>
    </w:p>
    <w:p w:rsidR="005B3377" w:rsidRDefault="005B3377" w:rsidP="00E570C1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E570C1">
      <w:pPr>
        <w:pStyle w:val="NoSpacing"/>
        <w:rPr>
          <w:rFonts w:ascii="ALFABET98" w:hAnsi="ALFABET98" w:cs="ALFABET98"/>
          <w:sz w:val="24"/>
          <w:szCs w:val="24"/>
        </w:rPr>
      </w:pP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" w:hAnsi="ALFABET98" w:cs="ALFABET98"/>
          <w:b/>
          <w:bCs/>
          <w:sz w:val="24"/>
          <w:szCs w:val="24"/>
        </w:rPr>
        <w:t>10-</w:t>
      </w:r>
      <w:r w:rsidRPr="001B4123">
        <w:rPr>
          <w:rFonts w:ascii="ALFABET98 Tur" w:hAnsi="ALFABET98 Tur" w:cs="ALFABET98 Tur"/>
          <w:sz w:val="24"/>
          <w:szCs w:val="24"/>
        </w:rPr>
        <w:t>Hangi durumda cisim hızlanan hareket yapar?</w:t>
      </w: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>A.Pistten havalanan uçak                           B.Durağa yanaşan otobüs</w:t>
      </w:r>
    </w:p>
    <w:p w:rsidR="005B3377" w:rsidRPr="001B4123" w:rsidRDefault="005B3377" w:rsidP="001B4123">
      <w:pPr>
        <w:pStyle w:val="NoSpacing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4830"/>
        </w:tabs>
        <w:rPr>
          <w:rFonts w:ascii="ALFABET98" w:hAnsi="ALFABET98" w:cs="ALFABET98"/>
          <w:sz w:val="24"/>
          <w:szCs w:val="24"/>
        </w:rPr>
      </w:pPr>
      <w:r w:rsidRPr="001B4123">
        <w:rPr>
          <w:rFonts w:ascii="ALFABET98 Tur" w:hAnsi="ALFABET98 Tur" w:cs="ALFABET98 Tur"/>
          <w:sz w:val="24"/>
          <w:szCs w:val="24"/>
        </w:rPr>
        <w:t xml:space="preserve">C.Havaya atılan top </w:t>
      </w:r>
      <w:r w:rsidRPr="001B4123">
        <w:rPr>
          <w:rFonts w:ascii="ALFABET98 Tur" w:hAnsi="ALFABET98 Tur" w:cs="ALFABET98 Tur"/>
          <w:sz w:val="24"/>
          <w:szCs w:val="24"/>
        </w:rPr>
        <w:tab/>
        <w:t>D.Kırmızı ışıkta bekleyen araba</w:t>
      </w:r>
    </w:p>
    <w:p w:rsidR="005B3377" w:rsidRDefault="005B3377" w:rsidP="00E570C1">
      <w:pPr>
        <w:rPr>
          <w:sz w:val="24"/>
          <w:szCs w:val="24"/>
        </w:rPr>
      </w:pPr>
    </w:p>
    <w:p w:rsidR="005B3377" w:rsidRDefault="005B3377" w:rsidP="001B4123">
      <w:pPr>
        <w:rPr>
          <w:sz w:val="24"/>
          <w:szCs w:val="24"/>
        </w:rPr>
      </w:pPr>
    </w:p>
    <w:p w:rsidR="005B3377" w:rsidRPr="001B4123" w:rsidRDefault="005B3377" w:rsidP="001B4123">
      <w:pPr>
        <w:tabs>
          <w:tab w:val="left" w:pos="4755"/>
        </w:tabs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1B4123">
        <w:rPr>
          <w:rFonts w:ascii="ALFABET98 Tur" w:hAnsi="ALFABET98 Tur" w:cs="ALFABET98 Tur"/>
          <w:b/>
          <w:bCs/>
          <w:sz w:val="24"/>
          <w:szCs w:val="24"/>
        </w:rPr>
        <w:t>Başarılar Dilerim.</w:t>
      </w:r>
    </w:p>
    <w:sectPr w:rsidR="005B3377" w:rsidRPr="001B4123" w:rsidSect="00B704CF">
      <w:pgSz w:w="11906" w:h="16838"/>
      <w:pgMar w:top="129" w:right="566" w:bottom="426" w:left="709" w:header="13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377" w:rsidRDefault="005B3377" w:rsidP="00B704CF">
      <w:pPr>
        <w:spacing w:after="0" w:line="240" w:lineRule="auto"/>
      </w:pPr>
      <w:r>
        <w:separator/>
      </w:r>
    </w:p>
  </w:endnote>
  <w:endnote w:type="continuationSeparator" w:id="1">
    <w:p w:rsidR="005B3377" w:rsidRDefault="005B3377" w:rsidP="00B7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stron Boy Wonder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377" w:rsidRDefault="005B3377" w:rsidP="00B704CF">
      <w:pPr>
        <w:spacing w:after="0" w:line="240" w:lineRule="auto"/>
      </w:pPr>
      <w:r>
        <w:separator/>
      </w:r>
    </w:p>
  </w:footnote>
  <w:footnote w:type="continuationSeparator" w:id="1">
    <w:p w:rsidR="005B3377" w:rsidRDefault="005B3377" w:rsidP="00B70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31D0"/>
    <w:multiLevelType w:val="hybridMultilevel"/>
    <w:tmpl w:val="A38A8B22"/>
    <w:lvl w:ilvl="0" w:tplc="4F20F1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277"/>
    <w:rsid w:val="001524FE"/>
    <w:rsid w:val="001B4123"/>
    <w:rsid w:val="001E45FC"/>
    <w:rsid w:val="00300257"/>
    <w:rsid w:val="003B04AB"/>
    <w:rsid w:val="004450BC"/>
    <w:rsid w:val="004E069E"/>
    <w:rsid w:val="005B3377"/>
    <w:rsid w:val="005B4C4B"/>
    <w:rsid w:val="00647295"/>
    <w:rsid w:val="006A10A4"/>
    <w:rsid w:val="00890D2B"/>
    <w:rsid w:val="00A053B3"/>
    <w:rsid w:val="00A57D5A"/>
    <w:rsid w:val="00A91CDA"/>
    <w:rsid w:val="00AD2C13"/>
    <w:rsid w:val="00AE3621"/>
    <w:rsid w:val="00AF1277"/>
    <w:rsid w:val="00AF315C"/>
    <w:rsid w:val="00B704CF"/>
    <w:rsid w:val="00BB64D8"/>
    <w:rsid w:val="00C53D5E"/>
    <w:rsid w:val="00CD08EA"/>
    <w:rsid w:val="00D265EC"/>
    <w:rsid w:val="00DC4FF9"/>
    <w:rsid w:val="00E570C1"/>
    <w:rsid w:val="00EB14BA"/>
    <w:rsid w:val="00F6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F1277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B7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04CF"/>
  </w:style>
  <w:style w:type="paragraph" w:styleId="Footer">
    <w:name w:val="footer"/>
    <w:basedOn w:val="Normal"/>
    <w:link w:val="FooterChar"/>
    <w:uiPriority w:val="99"/>
    <w:semiHidden/>
    <w:rsid w:val="00B7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04CF"/>
  </w:style>
  <w:style w:type="paragraph" w:styleId="BalloonText">
    <w:name w:val="Balloon Text"/>
    <w:basedOn w:val="Normal"/>
    <w:link w:val="BalloonTextChar"/>
    <w:uiPriority w:val="99"/>
    <w:semiHidden/>
    <w:rsid w:val="00A57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7D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C4F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3</Pages>
  <Words>551</Words>
  <Characters>3141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YagmurPC</dc:creator>
  <cp:keywords>www.sorubak.com</cp:keywords>
  <dc:description>www.sorubak.com</dc:description>
  <cp:lastModifiedBy>eda</cp:lastModifiedBy>
  <cp:revision>8</cp:revision>
  <cp:lastPrinted>2013-05-20T21:23:00Z</cp:lastPrinted>
  <dcterms:created xsi:type="dcterms:W3CDTF">2013-05-18T18:38:00Z</dcterms:created>
  <dcterms:modified xsi:type="dcterms:W3CDTF">2013-05-26T18:49:00Z</dcterms:modified>
  <cp:category>www.sorubak.com</cp:category>
</cp:coreProperties>
</file>