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33" w:rsidRPr="005D4D3E" w:rsidRDefault="00236633" w:rsidP="005D4D3E">
      <w:pPr>
        <w:pStyle w:val="NoSpacing"/>
        <w:jc w:val="center"/>
        <w:rPr>
          <w:rFonts w:ascii="ALFABET98" w:hAnsi="ALFABET98" w:cs="ALFABET98"/>
          <w:b/>
          <w:bCs/>
          <w:color w:val="00B0F0"/>
          <w:sz w:val="24"/>
          <w:szCs w:val="24"/>
        </w:rPr>
      </w:pPr>
      <w:r>
        <w:rPr>
          <w:rFonts w:ascii="ALFABET98 Tur" w:hAnsi="ALFABET98 Tur" w:cs="ALFABET98 Tur"/>
          <w:b/>
          <w:bCs/>
          <w:color w:val="00B0F0"/>
          <w:sz w:val="24"/>
          <w:szCs w:val="24"/>
        </w:rPr>
        <w:t>YUSUF KÖSTEM İLK</w:t>
      </w:r>
      <w:r w:rsidRPr="005D4D3E">
        <w:rPr>
          <w:rFonts w:ascii="ALFABET98 Tur" w:hAnsi="ALFABET98 Tur" w:cs="ALFABET98 Tur"/>
          <w:b/>
          <w:bCs/>
          <w:color w:val="00B0F0"/>
          <w:sz w:val="24"/>
          <w:szCs w:val="24"/>
        </w:rPr>
        <w:t>OKULU MATEMATİK DERSİ II. DÖNEM II. SINAV SORULARI</w:t>
      </w:r>
    </w:p>
    <w:p w:rsidR="00236633" w:rsidRDefault="00236633" w:rsidP="00ED168F">
      <w:pPr>
        <w:pStyle w:val="NoSpacing"/>
        <w:jc w:val="center"/>
        <w:rPr>
          <w:sz w:val="28"/>
          <w:szCs w:val="28"/>
        </w:rPr>
      </w:pPr>
    </w:p>
    <w:p w:rsidR="00236633" w:rsidRPr="004B4861" w:rsidRDefault="00236633" w:rsidP="00ED168F">
      <w:pPr>
        <w:pStyle w:val="NoSpacing"/>
        <w:rPr>
          <w:rFonts w:ascii="ALFABET98" w:hAnsi="ALFABET98" w:cs="ALFABET98"/>
          <w:b/>
          <w:bCs/>
          <w:noProof/>
          <w:color w:val="FF0000"/>
          <w:sz w:val="24"/>
          <w:szCs w:val="24"/>
          <w:lang w:eastAsia="tr-TR"/>
        </w:rPr>
      </w:pPr>
      <w:r w:rsidRPr="004B4861"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          1) Aşağıdaki açıları isimlendiriniz ve iletkinizle ölçüp yazınız</w:t>
      </w:r>
      <w:r w:rsidRPr="004B4861">
        <w:rPr>
          <w:rFonts w:ascii="ALFABET98" w:hAnsi="ALFABET98" w:cs="ALFABET98"/>
          <w:b/>
          <w:bCs/>
          <w:color w:val="FF0000"/>
          <w:sz w:val="24"/>
          <w:szCs w:val="24"/>
        </w:rPr>
        <w:t>.</w:t>
      </w:r>
      <w:r w:rsidRPr="004B4861">
        <w:rPr>
          <w:rFonts w:ascii="ALFABET98" w:hAnsi="ALFABET98" w:cs="ALFABET98"/>
          <w:b/>
          <w:bCs/>
          <w:noProof/>
          <w:color w:val="FF0000"/>
          <w:sz w:val="24"/>
          <w:szCs w:val="24"/>
          <w:lang w:eastAsia="tr-TR"/>
        </w:rPr>
        <w:t xml:space="preserve"> (15P)</w:t>
      </w:r>
    </w:p>
    <w:p w:rsidR="00236633" w:rsidRPr="00346CE2" w:rsidRDefault="00236633" w:rsidP="00ED168F">
      <w:pPr>
        <w:pStyle w:val="NoSpacing"/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26" type="#_x0000_t32" style="position:absolute;margin-left:66.8pt;margin-top:8.25pt;width:91.55pt;height:108.45pt;rotation:-1454730fd;flip:y;z-index:251625984;visibility:visible" strokecolor="#00b050" strokeweight="2pt">
            <v:stroke endarrow="block"/>
          </v:shape>
        </w:pict>
      </w:r>
    </w:p>
    <w:p w:rsidR="00236633" w:rsidRDefault="00236633" w:rsidP="00ED168F">
      <w:pPr>
        <w:pStyle w:val="NoSpacing"/>
        <w:rPr>
          <w:sz w:val="28"/>
          <w:szCs w:val="28"/>
        </w:rPr>
      </w:pPr>
      <w:hyperlink r:id="rId6" w:history="1">
        <w:r>
          <w:rPr>
            <w:rStyle w:val="Hyperlink"/>
            <w:rFonts w:ascii="ALFABET98" w:hAnsi="ALFABET98" w:cs="ALFABET98"/>
            <w:b/>
            <w:bCs/>
          </w:rPr>
          <w:t>www.sorubak.com</w:t>
        </w:r>
      </w:hyperlink>
      <w:r>
        <w:rPr>
          <w:noProof/>
          <w:lang w:eastAsia="tr-TR"/>
        </w:rPr>
        <w:pict>
          <v:group id="Grup 45" o:spid="_x0000_s1027" style="position:absolute;margin-left:424.35pt;margin-top:11.6pt;width:142.45pt;height:85.6pt;rotation:-3261572fd;z-index:251636224;mso-position-horizontal-relative:text;mso-position-vertical-relative:text" coordorigin="-4636,3042" coordsize="28231,12459">
            <v:group id="Grup 46" o:spid="_x0000_s1028" style="position:absolute;left:-1070;top:3042;width:3873;height:7601;rotation:1454730fd" coordorigin="3217,2973" coordsize="610,1197">
              <v:shape id="_x0000_s1029" type="#_x0000_t32" style="position:absolute;left:3253;top:2973;width:574;height:1197;rotation:-1454730fd;flip:x y;visibility:visible" o:connectortype="straight" strokecolor="#00b050" strokeweight="2pt">
                <v:stroke endarrow="block"/>
              </v:shape>
              <v:line id="_x0000_s1030" style="position:absolute;rotation:1454730fd;flip:x;visibility:visible" from="3217,3353" to="3401,3401" o:connectortype="straight" strokeweight="3pt"/>
            </v:group>
            <v:group id="Grup 49" o:spid="_x0000_s1031" style="position:absolute;left:2658;top:10738;width:20294;height:7" coordorigin="4018,3919" coordsize="3196,195">
              <v:shape id="AutoShape 25" o:spid="_x0000_s1032" type="#_x0000_t32" style="position:absolute;left:4018;top:3994;width:3196;height:27;flip:y;visibility:visible" o:connectortype="straight" strokecolor="red" strokeweight="2pt">
                <v:stroke endarrow="block"/>
              </v:shape>
              <v:line id="Line 26" o:spid="_x0000_s1033" style="position:absolute;visibility:visible" from="6851,3919" to="6851,4114" o:connectortype="straight" strokeweight="3pt"/>
            </v:group>
            <v:shape id="Serbest Form 52" o:spid="_x0000_s1034" style="position:absolute;left:523;top:8416;width:2983;height:4340;rotation:3349748fd;visibility:visible" coordsize="21600,21600" o:spt="100" adj="0,,0" path="m,2521nfc3118,865,6596,-1,10127,v1549,,3093,166,4606,497em,2521nsc3118,865,6596,-1,10127,v1549,,3093,166,4606,497l10127,21600,,2521xe" filled="f" strokeweight="2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0,50664;298301,9988;205029,434087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3" o:spid="_x0000_s1035" type="#_x0000_t202" style="position:absolute;left:2347;top:11035;width:5077;height:4100;visibility:visible" filled="f" stroked="f">
              <v:textbox>
                <w:txbxContent>
                  <w:p w:rsidR="00236633" w:rsidRDefault="00236633" w:rsidP="00CC6363">
                    <w:r>
                      <w:t>S</w:t>
                    </w:r>
                  </w:p>
                </w:txbxContent>
              </v:textbox>
            </v:shape>
            <v:shape id="Metin Kutusu 54" o:spid="_x0000_s1036" type="#_x0000_t202" style="position:absolute;left:18717;top:11640;width:4877;height:3861;visibility:visible" filled="f" stroked="f">
              <v:textbox>
                <w:txbxContent>
                  <w:p w:rsidR="00236633" w:rsidRDefault="00236633" w:rsidP="00CC6363">
                    <w:r>
                      <w:t>Y</w:t>
                    </w:r>
                  </w:p>
                </w:txbxContent>
              </v:textbox>
            </v:shape>
            <v:shape id="Metin Kutusu 55" o:spid="_x0000_s1037" type="#_x0000_t202" style="position:absolute;left:-4636;top:4101;width:6436;height:4766;visibility:visible" filled="f" stroked="f">
              <v:textbox>
                <w:txbxContent>
                  <w:p w:rsidR="00236633" w:rsidRDefault="00236633" w:rsidP="00CC6363">
                    <w:r>
                      <w:t>F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29" o:spid="_x0000_s1038" type="#_x0000_t202" style="position:absolute;margin-left:138.65pt;margin-top:6pt;width:14.45pt;height:30.35pt;z-index:251632128;visibility:visible;mso-position-horizontal-relative:text;mso-position-vertical-relative:text" filled="f" stroked="f">
            <v:textbox>
              <w:txbxContent>
                <w:p w:rsidR="00236633" w:rsidRDefault="00236633" w:rsidP="00ED168F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23" o:spid="_x0000_s1039" style="position:absolute;margin-left:49.65pt;margin-top:80.6pt;width:136.15pt;height:.05pt;z-index:251628032;mso-position-horizontal-relative:text;mso-position-vertical-relative:text" coordorigin="4018,3919" coordsize="3196,195">
            <v:shape id="AutoShape 25" o:spid="_x0000_s1040" type="#_x0000_t32" style="position:absolute;left:4018;top:3994;width:3196;height:27;flip:y;visibility:visible" o:connectortype="straight" strokecolor="red" strokeweight="2pt">
              <v:stroke endarrow="block"/>
            </v:shape>
            <v:line id="Line 26" o:spid="_x0000_s1041" style="position:absolute;visibility:visible" from="6851,3919" to="6851,4114" o:connectortype="straight" strokeweight="3pt"/>
          </v:group>
        </w:pict>
      </w:r>
      <w:r>
        <w:rPr>
          <w:noProof/>
          <w:lang w:eastAsia="tr-TR"/>
        </w:rPr>
        <w:pict>
          <v:line id="_x0000_s1042" style="position:absolute;rotation:1454730fd;z-index:251634176;visibility:visible;mso-position-horizontal-relative:text;mso-position-vertical-relative:text" from="148.35pt,76.8pt" to="154.45pt,83.95pt" strokeweight="3pt"/>
        </w:pict>
      </w:r>
      <w:r>
        <w:rPr>
          <w:noProof/>
          <w:lang w:eastAsia="tr-TR"/>
        </w:rPr>
        <w:pict>
          <v:shape id="Metin Kutusu 27" o:spid="_x0000_s1043" type="#_x0000_t202" style="position:absolute;margin-left:33.8pt;margin-top:72.1pt;width:14.45pt;height:30.35pt;z-index:251630080;visibility:visible;mso-position-horizontal-relative:text;mso-position-vertical-relative:text" filled="f" stroked="f">
            <v:textbox>
              <w:txbxContent>
                <w:p w:rsidR="00236633" w:rsidRPr="00367008" w:rsidRDefault="00236633" w:rsidP="00ED168F">
                  <w:r w:rsidRPr="00367008">
                    <w:t>A</w:t>
                  </w:r>
                </w:p>
              </w:txbxContent>
            </v:textbox>
          </v:shape>
        </w:pict>
      </w:r>
    </w:p>
    <w:p w:rsidR="00236633" w:rsidRDefault="00236633" w:rsidP="00ED168F">
      <w:pPr>
        <w:pStyle w:val="NoSpacing"/>
        <w:rPr>
          <w:sz w:val="28"/>
          <w:szCs w:val="28"/>
        </w:rPr>
      </w:pPr>
      <w:r>
        <w:rPr>
          <w:noProof/>
          <w:lang w:eastAsia="tr-TR"/>
        </w:rPr>
        <w:pict>
          <v:group id="Grup 31" o:spid="_x0000_s1044" style="position:absolute;margin-left:229.8pt;margin-top:9.05pt;width:161.8pt;height:101.85pt;z-index:251633152" coordorigin="-3209,3042" coordsize="26162,12939">
            <v:group id="Grup 32" o:spid="_x0000_s1045" style="position:absolute;left:-1070;top:3042;width:3873;height:7601;rotation:1454730fd" coordorigin="3217,2973" coordsize="610,1197">
              <v:shape id="_x0000_s1046" type="#_x0000_t32" style="position:absolute;left:3253;top:2973;width:574;height:1197;rotation:-1454730fd;flip:x y;visibility:visible" o:connectortype="straight" strokecolor="#00b050" strokeweight="2pt">
                <v:stroke endarrow="block"/>
              </v:shape>
              <v:line id="_x0000_s1047" style="position:absolute;rotation:1454730fd;flip:x;visibility:visible" from="3217,3353" to="3401,3401" o:connectortype="straight" strokeweight="3pt"/>
            </v:group>
            <v:group id="Grup 35" o:spid="_x0000_s1048" style="position:absolute;left:2658;top:10738;width:20294;height:7" coordorigin="4018,3919" coordsize="3196,195">
              <v:shape id="AutoShape 25" o:spid="_x0000_s1049" type="#_x0000_t32" style="position:absolute;left:4018;top:3994;width:3196;height:27;flip:y;visibility:visible" o:connectortype="straight" strokecolor="red" strokeweight="2pt">
                <v:stroke endarrow="block"/>
              </v:shape>
              <v:line id="Line 26" o:spid="_x0000_s1050" style="position:absolute;visibility:visible" from="6851,3919" to="6851,4114" o:connectortype="straight" strokeweight="3pt"/>
            </v:group>
            <v:shape id="Serbest Form 38" o:spid="_x0000_s1051" style="position:absolute;left:334;top:8533;width:2983;height:4340;rotation:3349748fd;visibility:visible" coordsize="21600,21600" o:spt="100" adj="0,,0" path="m,2521nfc3118,865,6596,-1,10127,v1549,,3093,166,4606,497em,2521nsc3118,865,6596,-1,10127,v1549,,3093,166,4606,497l10127,21600,,2521xe" filled="f" strokeweight="2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0,50664;298301,9988;205029,434088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Metin Kutusu 39" o:spid="_x0000_s1052" type="#_x0000_t202" style="position:absolute;top:9888;width:2159;height:3861;visibility:visible" filled="f" stroked="f">
              <v:textbox>
                <w:txbxContent>
                  <w:p w:rsidR="00236633" w:rsidRDefault="00236633" w:rsidP="00827062">
                    <w:pPr>
                      <w:jc w:val="center"/>
                    </w:pPr>
                    <w:r>
                      <w:t>R</w:t>
                    </w:r>
                  </w:p>
                </w:txbxContent>
              </v:textbox>
            </v:shape>
            <v:shape id="Metin Kutusu 40" o:spid="_x0000_s1053" type="#_x0000_t202" style="position:absolute;left:19563;top:12121;width:2159;height:3860;visibility:visible" filled="f" stroked="f">
              <v:textbox>
                <w:txbxContent>
                  <w:p w:rsidR="00236633" w:rsidRDefault="00236633" w:rsidP="00ED168F">
                    <w:r>
                      <w:t>F</w:t>
                    </w:r>
                  </w:p>
                </w:txbxContent>
              </v:textbox>
            </v:shape>
            <v:shape id="Metin Kutusu 41" o:spid="_x0000_s1054" type="#_x0000_t202" style="position:absolute;left:-3209;top:4610;width:2159;height:3861;visibility:visible" filled="f" stroked="f">
              <v:textbox>
                <w:txbxContent>
                  <w:p w:rsidR="00236633" w:rsidRDefault="00236633" w:rsidP="00827062">
                    <w:pPr>
                      <w:jc w:val="center"/>
                    </w:pPr>
                    <w:r>
                      <w:t>Ş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line id="Line 23" o:spid="_x0000_s1055" style="position:absolute;rotation:1454730fd;z-index:251627008;visibility:visible" from="155.1pt,5.3pt" to="161.2pt,12.45pt" strokeweight="3pt"/>
        </w:pict>
      </w:r>
    </w:p>
    <w:p w:rsidR="00236633" w:rsidRDefault="00236633" w:rsidP="00ED168F">
      <w:pPr>
        <w:pStyle w:val="NoSpacing"/>
        <w:rPr>
          <w:sz w:val="28"/>
          <w:szCs w:val="28"/>
        </w:rPr>
      </w:pPr>
      <w:r>
        <w:rPr>
          <w:noProof/>
          <w:lang w:eastAsia="tr-TR"/>
        </w:rPr>
        <w:pict>
          <v:line id="_x0000_s1056" style="position:absolute;rotation:1454730fd;z-index:251637248;visibility:visible" from="518.3pt,2.35pt" to="527.8pt,2.7pt" strokeweight="3pt"/>
        </w:pict>
      </w:r>
    </w:p>
    <w:p w:rsidR="00236633" w:rsidRDefault="00236633" w:rsidP="00ED168F">
      <w:pPr>
        <w:pStyle w:val="NoSpacing"/>
        <w:rPr>
          <w:sz w:val="28"/>
          <w:szCs w:val="28"/>
        </w:rPr>
      </w:pPr>
      <w:r>
        <w:rPr>
          <w:noProof/>
          <w:lang w:eastAsia="tr-TR"/>
        </w:rPr>
        <w:pict>
          <v:shape id="Serbest Form 26" o:spid="_x0000_s1057" style="position:absolute;margin-left:66.25pt;margin-top:10.65pt;width:19.6pt;height:30.55pt;rotation:4340630fd;z-index:251629056;visibility:visible" coordsize="21600,21600" o:spt="100" adj="0,,0" path="m,2521nfc3118,865,6596,-1,10127,v1549,,3093,166,4606,497em,2521nsc3118,865,6596,-1,10127,v1549,,3093,166,4606,497l10127,21600,,2521xe" filled="f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extrusionok="f" o:connecttype="custom" o:connectlocs="0,45283;248920,8927;171088,387985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236633" w:rsidRDefault="00236633" w:rsidP="00ED168F">
      <w:pPr>
        <w:pStyle w:val="NoSpacing"/>
        <w:rPr>
          <w:sz w:val="28"/>
          <w:szCs w:val="28"/>
        </w:rPr>
      </w:pPr>
      <w:r>
        <w:rPr>
          <w:noProof/>
          <w:lang w:eastAsia="tr-TR"/>
        </w:rPr>
        <w:pict>
          <v:line id="_x0000_s1058" style="position:absolute;rotation:1454730fd;z-index:251635200;visibility:visible" from="371.9pt,16.35pt" to="374.7pt,23.5pt" strokeweight="3pt"/>
        </w:pict>
      </w:r>
    </w:p>
    <w:p w:rsidR="00236633" w:rsidRDefault="00236633" w:rsidP="00ED168F">
      <w:pPr>
        <w:pStyle w:val="NoSpacing"/>
        <w:rPr>
          <w:sz w:val="28"/>
          <w:szCs w:val="28"/>
        </w:rPr>
      </w:pPr>
      <w:r>
        <w:rPr>
          <w:noProof/>
          <w:lang w:eastAsia="tr-TR"/>
        </w:rPr>
        <w:pict>
          <v:group id="Grup 121" o:spid="_x0000_s1059" style="position:absolute;margin-left:284.25pt;margin-top:10.2pt;width:7.2pt;height:4.65pt;z-index:251688448" coordsize="267077,153909">
            <v:line id="Düz Bağlayıcı 122" o:spid="_x0000_s1060" style="position:absolute;flip:y;visibility:visible" from="0,0" to="140328,140517" o:connectortype="straight" strokeweight="1.5pt">
              <v:stroke joinstyle="miter"/>
            </v:line>
            <v:line id="Düz Bağlayıcı 123" o:spid="_x0000_s1061" style="position:absolute;flip:x y;visibility:visible" from="140328,0" to="267077,153909" o:connectortype="straight" strokeweight="1.5pt">
              <v:stroke joinstyle="miter"/>
            </v:line>
          </v:group>
        </w:pict>
      </w:r>
      <w:r>
        <w:rPr>
          <w:noProof/>
          <w:lang w:eastAsia="tr-TR"/>
        </w:rPr>
        <w:pict>
          <v:shape id="Metin Kutusu 28" o:spid="_x0000_s1062" type="#_x0000_t202" style="position:absolute;margin-left:164.85pt;margin-top:4.1pt;width:17.2pt;height:20.1pt;z-index:251631104;visibility:visible" filled="f" stroked="f">
            <v:textbox>
              <w:txbxContent>
                <w:p w:rsidR="00236633" w:rsidRDefault="00236633" w:rsidP="00ED168F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4" o:spid="_x0000_s1063" style="position:absolute;margin-left:91.1pt;margin-top:17.05pt;width:7.2pt;height:4.65pt;z-index:251638272" coordsize="267077,153909">
            <v:line id="Düz Bağlayıcı 2" o:spid="_x0000_s1064" style="position:absolute;flip:y;visibility:visible" from="0,0" to="140328,140517" o:connectortype="straight" strokeweight="1.5pt">
              <v:stroke joinstyle="miter"/>
            </v:line>
            <v:line id="Düz Bağlayıcı 3" o:spid="_x0000_s1065" style="position:absolute;flip:x y;visibility:visible" from="140328,0" to="267077,153909" o:connectortype="straight" strokeweight="1.5pt">
              <v:stroke joinstyle="miter"/>
            </v:line>
          </v:group>
        </w:pict>
      </w:r>
    </w:p>
    <w:p w:rsidR="00236633" w:rsidRDefault="00236633" w:rsidP="00ED168F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___</w:t>
      </w:r>
      <w:r w:rsidRPr="0006652B">
        <w:rPr>
          <w:sz w:val="28"/>
          <w:szCs w:val="28"/>
          <w:u w:val="single"/>
        </w:rPr>
        <w:t>A açısı</w:t>
      </w:r>
      <w:r>
        <w:rPr>
          <w:sz w:val="28"/>
          <w:szCs w:val="28"/>
        </w:rPr>
        <w:t xml:space="preserve">______                               </w:t>
      </w:r>
      <w:r w:rsidRPr="00142D7E">
        <w:rPr>
          <w:sz w:val="28"/>
          <w:szCs w:val="28"/>
          <w:u w:val="single"/>
        </w:rPr>
        <w:t>__ R_</w:t>
      </w:r>
      <w:r>
        <w:rPr>
          <w:sz w:val="28"/>
          <w:szCs w:val="28"/>
          <w:u w:val="single"/>
        </w:rPr>
        <w:t xml:space="preserve"> açısı</w:t>
      </w:r>
      <w:r w:rsidRPr="00142D7E">
        <w:rPr>
          <w:sz w:val="28"/>
          <w:szCs w:val="28"/>
          <w:u w:val="single"/>
        </w:rPr>
        <w:t>_________</w:t>
      </w:r>
      <w:r>
        <w:rPr>
          <w:sz w:val="28"/>
          <w:szCs w:val="28"/>
        </w:rPr>
        <w:tab/>
        <w:t xml:space="preserve">                   _______________</w:t>
      </w:r>
    </w:p>
    <w:p w:rsidR="00236633" w:rsidRPr="0064682B" w:rsidRDefault="00236633" w:rsidP="00ED168F">
      <w:pPr>
        <w:pStyle w:val="NoSpacing"/>
        <w:rPr>
          <w:sz w:val="14"/>
          <w:szCs w:val="14"/>
        </w:rPr>
      </w:pPr>
    </w:p>
    <w:p w:rsidR="00236633" w:rsidRDefault="00236633" w:rsidP="00ED168F">
      <w:pPr>
        <w:pStyle w:val="NoSpacing"/>
        <w:rPr>
          <w:sz w:val="18"/>
          <w:szCs w:val="18"/>
        </w:rPr>
      </w:pPr>
    </w:p>
    <w:p w:rsidR="00236633" w:rsidRDefault="00236633" w:rsidP="00ED168F">
      <w:pPr>
        <w:pStyle w:val="NoSpacing"/>
        <w:rPr>
          <w:sz w:val="18"/>
          <w:szCs w:val="18"/>
        </w:rPr>
      </w:pPr>
    </w:p>
    <w:p w:rsidR="00236633" w:rsidRPr="00160579" w:rsidRDefault="00236633" w:rsidP="00ED168F">
      <w:pPr>
        <w:pStyle w:val="NoSpacing"/>
        <w:rPr>
          <w:sz w:val="18"/>
          <w:szCs w:val="18"/>
        </w:rPr>
      </w:pPr>
    </w:p>
    <w:p w:rsidR="00236633" w:rsidRPr="004B4861" w:rsidRDefault="00236633" w:rsidP="00ED168F">
      <w:pPr>
        <w:pStyle w:val="NoSpacing"/>
        <w:rPr>
          <w:rFonts w:ascii="ALFABET98" w:hAnsi="ALFABET98" w:cs="ALFABET98"/>
          <w:b/>
          <w:bCs/>
          <w:color w:val="00B050"/>
          <w:sz w:val="24"/>
          <w:szCs w:val="24"/>
        </w:rPr>
      </w:pPr>
      <w:r>
        <w:rPr>
          <w:noProof/>
          <w:lang w:eastAsia="tr-TR"/>
        </w:rPr>
        <w:pict>
          <v:group id="Grup 86" o:spid="_x0000_s1066" style="position:absolute;margin-left:337.65pt;margin-top:13.3pt;width:147.2pt;height:132.05pt;z-index:251640320" coordorigin="303,977" coordsize="3729,3505">
            <v:group id="Group 44" o:spid="_x0000_s1067" style="position:absolute;left:1195;top:2312;width:2149;height:2170;rotation:1454730fd" coordorigin="4032,1848" coordsize="2149,2170">
              <v:shape id="AutoShape 45" o:spid="_x0000_s1068" type="#_x0000_t32" style="position:absolute;left:4032;top:1848;width:2149;height:2170;flip:y;visibility:visible" o:connectortype="straight" strokecolor="#00b050" strokeweight="2pt">
                <v:stroke endarrow="block"/>
              </v:shape>
              <v:line id="Line 46" o:spid="_x0000_s1069" style="position:absolute;visibility:visible" from="5820,2088" to="5964,2232" o:connectortype="straight" strokeweight="3pt"/>
            </v:group>
            <v:group id="Group 47" o:spid="_x0000_s1070" style="position:absolute;left:747;top:977;width:189;height:3044" coordorigin="3929,978" coordsize="189,3044">
              <v:shape id="AutoShape 48" o:spid="_x0000_s1071" type="#_x0000_t32" style="position:absolute;left:4032;top:978;width:0;height:3044;flip:y;visibility:visible" o:connectortype="straight" strokecolor="#00b0f0" strokeweight="2pt">
                <v:stroke endarrow="block"/>
              </v:shape>
              <v:line id="Line 49" o:spid="_x0000_s1072" style="position:absolute;visibility:visible" from="3929,1305" to="4118,1305" o:connectortype="straight" strokeweight="3pt"/>
            </v:group>
            <v:group id="Group 50" o:spid="_x0000_s1073" style="position:absolute;left:836;top:4008;width:3196;height:1" coordorigin="4018,3919" coordsize="3196,195">
              <v:shape id="AutoShape 51" o:spid="_x0000_s1074" type="#_x0000_t32" style="position:absolute;left:4018;top:3994;width:3196;height:27;flip:y;visibility:visible" o:connectortype="straight" strokecolor="red" strokeweight="2pt">
                <v:stroke endarrow="block"/>
              </v:shape>
              <v:line id="Line 52" o:spid="_x0000_s1075" style="position:absolute;visibility:visible" from="6851,3919" to="6851,4114" o:connectortype="straight" strokeweight="3pt"/>
            </v:group>
            <v:group id="Group 53" o:spid="_x0000_s1076" style="position:absolute;left:836;top:3555;width:454;height:453" coordorigin="836,3555" coordsize="454,453">
              <v:line id="Line 54" o:spid="_x0000_s1077" style="position:absolute;visibility:visible" from="1274,3555" to="1274,4008" o:connectortype="straight" strokeweight="3pt"/>
              <v:line id="Line 55" o:spid="_x0000_s1078" style="position:absolute;flip:x;visibility:visible" from="836,3585" to="1290,3585" o:connectortype="straight" strokeweight="3pt"/>
            </v:group>
            <v:shape id="Text Box 56" o:spid="_x0000_s1079" type="#_x0000_t202" style="position:absolute;left:408;top:3851;width:341;height:609;visibility:visible" filled="f" strokecolor="#e7e6e6">
              <v:textbox>
                <w:txbxContent>
                  <w:p w:rsidR="00236633" w:rsidRDefault="00236633" w:rsidP="00C1455B">
                    <w:r>
                      <w:t>A</w:t>
                    </w:r>
                  </w:p>
                </w:txbxContent>
              </v:textbox>
            </v:shape>
            <v:shape id="Text Box 57" o:spid="_x0000_s1080" type="#_x0000_t202" style="position:absolute;left:303;top:1136;width:341;height:609;visibility:visible" filled="f" strokecolor="#e7e6e6">
              <v:textbox>
                <w:txbxContent>
                  <w:p w:rsidR="00236633" w:rsidRDefault="00236633" w:rsidP="00C1455B">
                    <w:r>
                      <w:t>B</w:t>
                    </w:r>
                  </w:p>
                </w:txbxContent>
              </v:textbox>
            </v:shape>
            <v:line id="Line 58" o:spid="_x0000_s1081" style="position:absolute;visibility:visible" from="3669,3856" to="3669,4141" o:connectortype="straight" strokeweight="3pt"/>
            <v:shape id="Text Box 59" o:spid="_x0000_s1082" type="#_x0000_t202" style="position:absolute;left:2883;top:2516;width:341;height:609;visibility:visible" filled="f" strokecolor="#e7e6e6">
              <v:textbox>
                <w:txbxContent>
                  <w:p w:rsidR="00236633" w:rsidRDefault="00236633" w:rsidP="00C1455B">
                    <w:r>
                      <w:t>D</w:t>
                    </w:r>
                  </w:p>
                </w:txbxContent>
              </v:textbox>
            </v:shape>
            <v:shape id="Text Box 60" o:spid="_x0000_s1083" type="#_x0000_t202" style="position:absolute;left:2178;top:3381;width:853;height:578;visibility:visible" filled="f" strokecolor="white">
              <v:textbox>
                <w:txbxContent>
                  <w:p w:rsidR="00236633" w:rsidRPr="006D1D7A" w:rsidRDefault="00236633" w:rsidP="00C1455B">
                    <w:pPr>
                      <w:rPr>
                        <w:sz w:val="24"/>
                        <w:szCs w:val="24"/>
                      </w:rPr>
                    </w:pPr>
                    <w:r w:rsidRPr="006D1D7A">
                      <w:rPr>
                        <w:sz w:val="24"/>
                        <w:szCs w:val="24"/>
                      </w:rPr>
                      <w:t>20</w:t>
                    </w:r>
                    <w:r>
                      <w:rPr>
                        <w:rFonts w:ascii="ALFABET98" w:hAnsi="ALFABET98" w:cs="ALFABET98"/>
                        <w:sz w:val="24"/>
                        <w:szCs w:val="24"/>
                      </w:rPr>
                      <w:t>°°</w:t>
                    </w:r>
                  </w:p>
                </w:txbxContent>
              </v:textbox>
            </v:shape>
            <v:shape id="Text Box 61" o:spid="_x0000_s1084" type="#_x0000_t202" style="position:absolute;left:1098;top:2890;width:700;height:635;visibility:visible" filled="f" strokecolor="white">
              <v:textbox>
                <w:txbxContent>
                  <w:p w:rsidR="00236633" w:rsidRPr="006D1D7A" w:rsidRDefault="00236633" w:rsidP="00C1455B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?</w:t>
                    </w:r>
                  </w:p>
                </w:txbxContent>
              </v:textbox>
            </v:shape>
          </v:group>
        </w:pict>
      </w:r>
      <w:r w:rsidRPr="004B4861">
        <w:rPr>
          <w:rFonts w:ascii="ALFABET98 Tur" w:hAnsi="ALFABET98 Tur" w:cs="ALFABET98 Tur"/>
          <w:b/>
          <w:bCs/>
          <w:color w:val="00B050"/>
          <w:sz w:val="24"/>
          <w:szCs w:val="24"/>
        </w:rPr>
        <w:t xml:space="preserve">        2) Aşağıdaki açılarda verilmeyen açı</w:t>
      </w:r>
      <w:r w:rsidRPr="004B4861">
        <w:rPr>
          <w:rFonts w:ascii="ALFABET98" w:hAnsi="ALFABET98" w:cs="ALFABET98"/>
          <w:b/>
          <w:bCs/>
          <w:color w:val="00B050"/>
          <w:sz w:val="24"/>
          <w:szCs w:val="24"/>
        </w:rPr>
        <w:t xml:space="preserve"> ölçülerini hesaplayarak bulunuz.</w:t>
      </w:r>
      <w:r>
        <w:rPr>
          <w:noProof/>
          <w:lang w:eastAsia="tr-TR"/>
        </w:rPr>
        <w:pict>
          <v:shape id="Metin Kutusu 105" o:spid="_x0000_s1085" type="#_x0000_t202" style="position:absolute;margin-left:459.95pt;margin-top:135.8pt;width:17pt;height:161.9pt;z-index:251641344;visibility:visible;mso-wrap-distance-top:3.6pt;mso-wrap-distance-bottom:3.6pt;mso-position-horizontal-relative:text;mso-position-vertical-relative:text" filled="f" strokecolor="#e7e6e6">
            <v:textbox style="mso-fit-shape-to-text:t">
              <w:txbxContent>
                <w:p w:rsidR="00236633" w:rsidRDefault="00236633" w:rsidP="00C1455B">
                  <w:r>
                    <w:t>C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group id="Group 23" o:spid="_x0000_s1086" style="position:absolute;margin-left:27.1pt;margin-top:44.45pt;width:217.1pt;height:108.5pt;z-index:251639296;mso-position-horizontal-relative:text;mso-position-vertical-relative:text" coordorigin="4635,1753" coordsize="6066,3032">
            <v:group id="Group 24" o:spid="_x0000_s1087" style="position:absolute;left:5970;top:2497;width:196;height:2866;rotation:-6368376fd" coordorigin="4211,1165" coordsize="196,2866">
              <v:shape id="AutoShape 25" o:spid="_x0000_s1088" type="#_x0000_t32" style="position:absolute;left:2792;top:2584;width:2866;height:28;rotation:6368376fd;flip:x y;visibility:visible" o:connectortype="straight" strokecolor="#00b050" strokeweight="2pt">
                <v:stroke endarrow="block"/>
              </v:shape>
              <v:line id="Line 26" o:spid="_x0000_s1089" style="position:absolute;visibility:visible" from="4263,1730" to="4407,1874" o:connectortype="straight" strokeweight="3pt"/>
            </v:group>
            <v:group id="Group 27" o:spid="_x0000_s1090" style="position:absolute;left:5002;top:1753;width:2468;height:2245" coordorigin="1515,1741" coordsize="2468,2245">
              <v:shape id="AutoShape 28" o:spid="_x0000_s1091" type="#_x0000_t32" style="position:absolute;left:1515;top:1741;width:2468;height:2245;flip:x y;visibility:visible" o:connectortype="straight" strokecolor="#00b0f0" strokeweight="2pt">
                <v:stroke endarrow="block"/>
              </v:shape>
              <v:line id="Line 29" o:spid="_x0000_s1092" style="position:absolute;flip:y;visibility:visible" from="1744,1999" to="1970,2162" o:connectortype="straight" strokeweight="3pt"/>
            </v:group>
            <v:shape id="Text Box 33" o:spid="_x0000_s1093" type="#_x0000_t202" style="position:absolute;left:5921;top:3316;width:700;height:635;visibility:visible" filled="f" strokecolor="white">
              <v:textbox>
                <w:txbxContent>
                  <w:p w:rsidR="00236633" w:rsidRPr="006D1D7A" w:rsidRDefault="00236633" w:rsidP="00C1455B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?</w:t>
                    </w:r>
                  </w:p>
                </w:txbxContent>
              </v:textbox>
            </v:shape>
            <v:shape id="Text Box 34" o:spid="_x0000_s1094" type="#_x0000_t202" style="position:absolute;left:7320;top:4101;width:341;height:609;visibility:visible" filled="f" strokecolor="#e7e6e6">
              <v:textbox>
                <w:txbxContent>
                  <w:p w:rsidR="00236633" w:rsidRDefault="00236633" w:rsidP="00C1455B">
                    <w:r>
                      <w:t>A</w:t>
                    </w:r>
                  </w:p>
                </w:txbxContent>
              </v:textbox>
            </v:shape>
            <v:group id="Group 35" o:spid="_x0000_s1095" style="position:absolute;left:7505;top:3886;width:3196;height:285" coordorigin="7505,3886" coordsize="3196,285">
              <v:group id="Group 36" o:spid="_x0000_s1096" style="position:absolute;left:7505;top:4021;width:3196;height:1" coordorigin="4018,3919" coordsize="3196,195">
                <v:shape id="AutoShape 37" o:spid="_x0000_s1097" type="#_x0000_t32" style="position:absolute;left:4018;top:3994;width:3196;height:27;flip:y;visibility:visible" o:connectortype="straight" strokecolor="red" strokeweight="2pt">
                  <v:stroke endarrow="block"/>
                </v:shape>
                <v:line id="Line 38" o:spid="_x0000_s1098" style="position:absolute;visibility:visible" from="6851,3919" to="6851,4114" o:connectortype="straight" strokeweight="3pt"/>
              </v:group>
              <v:line id="Line 39" o:spid="_x0000_s1099" style="position:absolute;visibility:visible" from="10338,3886" to="10338,4171" o:connectortype="straight" strokeweight="3pt"/>
            </v:group>
            <v:shape id="Text Box 40" o:spid="_x0000_s1100" type="#_x0000_t202" style="position:absolute;left:5002;top:3293;width:341;height:609;visibility:visible" filled="f" strokecolor="#e7e6e6">
              <v:textbox>
                <w:txbxContent>
                  <w:p w:rsidR="00236633" w:rsidRDefault="00236633" w:rsidP="00C1455B">
                    <w:r>
                      <w:t>B</w:t>
                    </w:r>
                  </w:p>
                </w:txbxContent>
              </v:textbox>
            </v:shape>
            <v:shape id="Text Box 41" o:spid="_x0000_s1101" type="#_x0000_t202" style="position:absolute;left:10146;top:4176;width:341;height:609;visibility:visible" filled="f" strokecolor="#e7e6e6">
              <v:textbox>
                <w:txbxContent>
                  <w:p w:rsidR="00236633" w:rsidRDefault="00236633" w:rsidP="00C1455B">
                    <w:r>
                      <w:t>C</w:t>
                    </w:r>
                  </w:p>
                </w:txbxContent>
              </v:textbox>
            </v:shape>
            <v:shape id="_x0000_s1102" type="#_x0000_t202" style="position:absolute;left:4936;top:2197;width:341;height:609;visibility:visible" filled="f" strokecolor="#e7e6e6">
              <v:textbox>
                <w:txbxContent>
                  <w:p w:rsidR="00236633" w:rsidRDefault="00236633" w:rsidP="00C1455B">
                    <w:r>
                      <w:t>D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Text Box 42" o:spid="_x0000_s1103" type="#_x0000_t202" style="position:absolute;margin-left:127.3pt;margin-top:75.75pt;width:37.55pt;height:21.8pt;z-index:251643392;visibility:visible;mso-position-horizontal-relative:text;mso-position-vertical-relative:text" filled="f" strokecolor="#e7e6e6">
            <v:textbox>
              <w:txbxContent>
                <w:p w:rsidR="00236633" w:rsidRDefault="00236633" w:rsidP="00C372A3">
                  <w:r>
                    <w:t>145</w:t>
                  </w:r>
                  <w:r>
                    <w:rPr>
                      <w:rFonts w:ascii="ALFABET98" w:hAnsi="ALFABET98" w:cs="ALFABET98"/>
                    </w:rPr>
                    <w:t>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y 109" o:spid="_x0000_s1104" style="position:absolute;margin-left:98.15pt;margin-top:103.6pt;width:52.95pt;height:46.5pt;z-index:251642368;visibility:visible;mso-position-horizontal-relative:text;mso-position-vertical-relative:text;v-text-anchor:middle" coordsize="672465,590550" o:spt="100" adj="0,,0" path="m312,282561nsc8158,122676,159612,-2618,341818,40,525312,2717,672466,134111,672466,295274r-336233,1l312,282561xem312,282561nfc8158,122676,159612,-2618,341818,40,525312,2717,672466,134111,672466,295274e" filled="f" strokeweight="1.75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12,282561;341818,40;672466,295274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4B4861">
        <w:rPr>
          <w:rFonts w:ascii="ALFABET98" w:hAnsi="ALFABET98" w:cs="ALFABET98"/>
          <w:b/>
          <w:bCs/>
          <w:color w:val="00B050"/>
          <w:sz w:val="24"/>
          <w:szCs w:val="24"/>
        </w:rPr>
        <w:t xml:space="preserve"> (10P)</w:t>
      </w:r>
    </w:p>
    <w:p w:rsidR="00236633" w:rsidRDefault="00236633" w:rsidP="00ED168F">
      <w:pPr>
        <w:pStyle w:val="NoSpacing"/>
        <w:rPr>
          <w:sz w:val="24"/>
          <w:szCs w:val="24"/>
        </w:rPr>
      </w:pPr>
    </w:p>
    <w:p w:rsidR="00236633" w:rsidRDefault="00236633" w:rsidP="00ED168F">
      <w:pPr>
        <w:pStyle w:val="NoSpacing"/>
        <w:rPr>
          <w:sz w:val="24"/>
          <w:szCs w:val="24"/>
        </w:rPr>
      </w:pPr>
    </w:p>
    <w:p w:rsidR="00236633" w:rsidRPr="00346CE2" w:rsidRDefault="00236633" w:rsidP="00ED168F">
      <w:pPr>
        <w:pStyle w:val="NoSpacing"/>
        <w:rPr>
          <w:sz w:val="24"/>
          <w:szCs w:val="24"/>
        </w:rPr>
      </w:pPr>
    </w:p>
    <w:p w:rsidR="00236633" w:rsidRPr="001F74F1" w:rsidRDefault="00236633" w:rsidP="001F74F1"/>
    <w:p w:rsidR="00236633" w:rsidRPr="001F74F1" w:rsidRDefault="00236633" w:rsidP="001F74F1"/>
    <w:p w:rsidR="00236633" w:rsidRPr="001F74F1" w:rsidRDefault="00236633" w:rsidP="001F74F1"/>
    <w:p w:rsidR="00236633" w:rsidRPr="001F74F1" w:rsidRDefault="00236633" w:rsidP="001F74F1"/>
    <w:p w:rsidR="00236633" w:rsidRPr="001F74F1" w:rsidRDefault="00236633" w:rsidP="001F74F1"/>
    <w:p w:rsidR="00236633" w:rsidRPr="001F74F1" w:rsidRDefault="00236633" w:rsidP="001F74F1"/>
    <w:p w:rsidR="00236633" w:rsidRPr="00160579" w:rsidRDefault="00236633" w:rsidP="001F74F1">
      <w:pPr>
        <w:rPr>
          <w:sz w:val="16"/>
          <w:szCs w:val="16"/>
        </w:rPr>
      </w:pPr>
    </w:p>
    <w:p w:rsidR="00236633" w:rsidRPr="00346CE2" w:rsidRDefault="00236633" w:rsidP="001F74F1">
      <w:pPr>
        <w:ind w:left="4248" w:firstLine="708"/>
        <w:rPr>
          <w:sz w:val="24"/>
          <w:szCs w:val="24"/>
        </w:rPr>
      </w:pPr>
      <w:r>
        <w:rPr>
          <w:noProof/>
          <w:lang w:eastAsia="tr-TR"/>
        </w:rPr>
        <w:pict>
          <v:rect id="Dikdörtgen 60" o:spid="_x0000_s1105" style="position:absolute;left:0;text-align:left;margin-left:462.8pt;margin-top:50.25pt;width:91.75pt;height:23.25pt;z-index:251651584;visibility:visible;v-text-anchor:middle" strokeweight="1pt">
            <v:textbox>
              <w:txbxContent>
                <w:p w:rsidR="00236633" w:rsidRPr="004B4861" w:rsidRDefault="00236633" w:rsidP="00396E2E">
                  <w:pPr>
                    <w:jc w:val="center"/>
                    <w:rPr>
                      <w:b/>
                      <w:bCs/>
                    </w:rPr>
                  </w:pPr>
                  <w:r w:rsidRPr="004B4861">
                    <w:rPr>
                      <w:b/>
                      <w:bCs/>
                    </w:rPr>
                    <w:t>GENİŞ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1" o:spid="_x0000_s1106" style="position:absolute;left:0;text-align:left;margin-left:462.8pt;margin-top:73.5pt;width:91.8pt;height:23.25pt;z-index:251652608;visibility:visible;v-text-anchor:middle" strokeweight="1pt">
            <v:textbox>
              <w:txbxContent>
                <w:p w:rsidR="00236633" w:rsidRDefault="00236633" w:rsidP="00396E2E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Grup 19" o:spid="_x0000_s1107" style="position:absolute;left:0;text-align:left;margin-left:5.3pt;margin-top:5.25pt;width:192.7pt;height:91.5pt;z-index:251644416" coordsize="24479,11334">
            <v:group id="Grup 11" o:spid="_x0000_s1108" style="position:absolute;width:24479;height:10572" coordorigin=",4191" coordsize="17544,10572">
              <v:line id="Düz Bağlayıcı 12" o:spid="_x0000_s1109" style="position:absolute;flip:x y;visibility:visible" from="0,4191" to="4095,8858" o:connectortype="straight" strokecolor="#7030a0" strokeweight="2pt">
                <v:stroke joinstyle="miter"/>
              </v:line>
              <v:line id="Düz Bağlayıcı 13" o:spid="_x0000_s1110" style="position:absolute;visibility:visible" from="0,4191" to="7810,4191" o:connectortype="straight" strokecolor="#7030a0" strokeweight="2pt">
                <v:stroke joinstyle="miter"/>
              </v:line>
              <v:line id="Düz Bağlayıcı 14" o:spid="_x0000_s1111" style="position:absolute;visibility:visible" from="7810,4191" to="7810,10858" o:connectortype="straight" strokecolor="#7030a0" strokeweight="2pt">
                <v:stroke joinstyle="miter"/>
              </v:line>
              <v:line id="Düz Bağlayıcı 15" o:spid="_x0000_s1112" style="position:absolute;visibility:visible" from="7810,10858" to="13716,14763" o:connectortype="straight" strokecolor="#7030a0" strokeweight="2pt">
                <v:stroke joinstyle="miter"/>
              </v:line>
              <v:line id="Düz Bağlayıcı 16" o:spid="_x0000_s1113" style="position:absolute;visibility:visible" from="13716,4191" to="13716,14763" o:connectortype="straight" strokecolor="#7030a0" strokeweight="2pt">
                <v:stroke joinstyle="miter"/>
              </v:line>
              <v:line id="Düz Bağlayıcı 17" o:spid="_x0000_s1114" style="position:absolute;flip:x;visibility:visible" from="13712,4191" to="17544,4191" o:connectortype="straight" strokecolor="#7030a0" strokeweight="2pt">
                <v:stroke joinstyle="miter"/>
              </v:line>
            </v:group>
            <v:line id="Düz Bağlayıcı 18" o:spid="_x0000_s1115" style="position:absolute;flip:x;visibility:visible" from="5619,4572" to="5619,11334" o:connectortype="straight" strokecolor="#7030a0" strokeweight="2pt">
              <v:stroke joinstyle="miter"/>
            </v:line>
          </v:group>
        </w:pict>
      </w:r>
      <w:r>
        <w:rPr>
          <w:noProof/>
          <w:lang w:eastAsia="tr-TR"/>
        </w:rPr>
        <w:pict>
          <v:rect id="Dikdörtgen 58" o:spid="_x0000_s1116" style="position:absolute;left:0;text-align:left;margin-left:381.05pt;margin-top:50.25pt;width:105.7pt;height:23.25pt;z-index:251649536;visibility:visible;v-text-anchor:middle" strokeweight="1pt">
            <v:textbox>
              <w:txbxContent>
                <w:p w:rsidR="00236633" w:rsidRPr="004B4861" w:rsidRDefault="00236633" w:rsidP="00396E2E">
                  <w:pPr>
                    <w:jc w:val="center"/>
                    <w:rPr>
                      <w:b/>
                      <w:bCs/>
                    </w:rPr>
                  </w:pPr>
                  <w:r w:rsidRPr="004B4861">
                    <w:rPr>
                      <w:b/>
                      <w:bCs/>
                    </w:rPr>
                    <w:t>DİK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9" o:spid="_x0000_s1117" style="position:absolute;left:0;text-align:left;margin-left:381.05pt;margin-top:73.5pt;width:105.7pt;height:23.25pt;z-index:251650560;visibility:visible;v-text-anchor:middle" strokeweight="1pt">
            <v:textbox>
              <w:txbxContent>
                <w:p w:rsidR="00236633" w:rsidRDefault="00236633" w:rsidP="00396E2E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118" style="position:absolute;left:0;text-align:left;margin-left:313.55pt;margin-top:50.25pt;width:105.7pt;height:23.25pt;z-index:251647488;visibility:visible;v-text-anchor:middle" strokeweight="1pt">
            <v:textbox>
              <w:txbxContent>
                <w:p w:rsidR="00236633" w:rsidRPr="004B4861" w:rsidRDefault="00236633" w:rsidP="00396E2E">
                  <w:pPr>
                    <w:jc w:val="center"/>
                    <w:rPr>
                      <w:b/>
                      <w:bCs/>
                    </w:rPr>
                  </w:pPr>
                  <w:r w:rsidRPr="004B4861">
                    <w:rPr>
                      <w:b/>
                      <w:bCs/>
                    </w:rPr>
                    <w:t>DAR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7" o:spid="_x0000_s1119" style="position:absolute;left:0;text-align:left;margin-left:313.55pt;margin-top:73.5pt;width:105.7pt;height:23.25pt;z-index:251648512;visibility:visible;v-text-anchor:middle" strokeweight="1pt">
            <v:textbox>
              <w:txbxContent>
                <w:p w:rsidR="00236633" w:rsidRDefault="00236633" w:rsidP="00396E2E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120" style="position:absolute;left:0;text-align:left;margin-left:248.3pt;margin-top:73.5pt;width:105.7pt;height:23.25pt;z-index:251646464;visibility:visible;v-text-anchor:middle" strokeweight="1pt">
            <v:textbox>
              <w:txbxContent>
                <w:p w:rsidR="00236633" w:rsidRPr="004B4861" w:rsidRDefault="00236633" w:rsidP="00D7724C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 w:rsidRPr="004B4861">
                    <w:rPr>
                      <w:rFonts w:ascii="ALFABET98 Tur" w:hAnsi="ALFABET98 Tur" w:cs="ALFABET98 Tur"/>
                      <w:b/>
                      <w:bCs/>
                    </w:rPr>
                    <w:t>Sayısı</w:t>
                  </w:r>
                </w:p>
              </w:txbxContent>
            </v:textbox>
          </v:rect>
        </w:pict>
      </w:r>
      <w:r w:rsidRPr="004B4861">
        <w:rPr>
          <w:rFonts w:ascii="ALFABET98" w:hAnsi="ALFABET98" w:cs="ALFABET98"/>
          <w:b/>
          <w:bCs/>
          <w:color w:val="0070C0"/>
          <w:sz w:val="24"/>
          <w:szCs w:val="24"/>
        </w:rPr>
        <w:t>3)</w:t>
      </w:r>
      <w:r w:rsidRPr="004B4861">
        <w:rPr>
          <w:rFonts w:ascii="ALFABET98 Tur" w:hAnsi="ALFABET98 Tur" w:cs="ALFABET98 Tur"/>
          <w:b/>
          <w:bCs/>
          <w:noProof/>
          <w:color w:val="0070C0"/>
          <w:sz w:val="24"/>
          <w:szCs w:val="24"/>
          <w:lang w:eastAsia="tr-TR"/>
        </w:rPr>
        <w:t xml:space="preserve"> Yanda verilen şekilde oluşan açı çeşitlerini belirleyip, </w:t>
      </w:r>
      <w:r w:rsidRPr="004B4861">
        <w:rPr>
          <w:rFonts w:ascii="ALFABET98" w:hAnsi="ALFABET98" w:cs="ALFABET98"/>
          <w:b/>
          <w:bCs/>
          <w:noProof/>
          <w:color w:val="0070C0"/>
          <w:sz w:val="24"/>
          <w:szCs w:val="24"/>
          <w:lang w:eastAsia="tr-TR"/>
        </w:rPr>
        <w:t xml:space="preserve">       </w:t>
      </w:r>
      <w:r>
        <w:rPr>
          <w:rFonts w:ascii="ALFABET98" w:hAnsi="ALFABET98" w:cs="ALFABET98"/>
          <w:b/>
          <w:bCs/>
          <w:noProof/>
          <w:color w:val="0070C0"/>
          <w:sz w:val="24"/>
          <w:szCs w:val="24"/>
          <w:lang w:eastAsia="tr-TR"/>
        </w:rPr>
        <w:t xml:space="preserve">kaçar adet </w:t>
      </w:r>
      <w:r w:rsidRPr="004B4861">
        <w:rPr>
          <w:rFonts w:ascii="ALFABET98 Tur" w:hAnsi="ALFABET98 Tur" w:cs="ALFABET98 Tur"/>
          <w:b/>
          <w:bCs/>
          <w:noProof/>
          <w:color w:val="0070C0"/>
          <w:sz w:val="24"/>
          <w:szCs w:val="24"/>
          <w:lang w:eastAsia="tr-TR"/>
        </w:rPr>
        <w:t>olduklarını yazınız.</w:t>
      </w:r>
      <w:r w:rsidRPr="004B4861">
        <w:rPr>
          <w:rFonts w:ascii="ALFABET98" w:hAnsi="ALFABET98" w:cs="ALFABET98"/>
          <w:b/>
          <w:bCs/>
          <w:noProof/>
          <w:color w:val="0070C0"/>
          <w:sz w:val="20"/>
          <w:szCs w:val="20"/>
          <w:lang w:eastAsia="tr-TR"/>
        </w:rPr>
        <w:t xml:space="preserve">  (9P</w:t>
      </w:r>
      <w:r w:rsidRPr="004B4861">
        <w:rPr>
          <w:b/>
          <w:bCs/>
          <w:noProof/>
          <w:color w:val="0070C0"/>
          <w:sz w:val="20"/>
          <w:szCs w:val="20"/>
          <w:lang w:eastAsia="tr-TR"/>
        </w:rPr>
        <w:t>)</w:t>
      </w:r>
    </w:p>
    <w:p w:rsidR="00236633" w:rsidRPr="001B1EF2" w:rsidRDefault="00236633" w:rsidP="001B1EF2">
      <w:pPr>
        <w:rPr>
          <w:sz w:val="28"/>
          <w:szCs w:val="28"/>
        </w:rPr>
      </w:pPr>
      <w:r>
        <w:rPr>
          <w:noProof/>
          <w:lang w:eastAsia="tr-TR"/>
        </w:rPr>
        <w:pict>
          <v:rect id="Dikdörtgen 20" o:spid="_x0000_s1121" style="position:absolute;margin-left:247.65pt;margin-top:10.6pt;width:105.7pt;height:23.25pt;z-index:251645440;visibility:visible;v-text-anchor:middle" strokeweight="1pt">
            <v:textbox>
              <w:txbxContent>
                <w:p w:rsidR="00236633" w:rsidRPr="004B4861" w:rsidRDefault="00236633" w:rsidP="00D7724C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 w:rsidRPr="004B4861">
                    <w:rPr>
                      <w:rFonts w:ascii="ALFABET98 Tur" w:hAnsi="ALFABET98 Tur" w:cs="ALFABET98 Tur"/>
                      <w:b/>
                      <w:bCs/>
                    </w:rPr>
                    <w:t>Açı çeşidi</w:t>
                  </w:r>
                </w:p>
              </w:txbxContent>
            </v:textbox>
          </v:rect>
        </w:pict>
      </w:r>
    </w:p>
    <w:p w:rsidR="00236633" w:rsidRPr="001B1EF2" w:rsidRDefault="00236633" w:rsidP="001B1EF2">
      <w:pPr>
        <w:rPr>
          <w:sz w:val="28"/>
          <w:szCs w:val="28"/>
        </w:rPr>
      </w:pPr>
    </w:p>
    <w:p w:rsidR="00236633" w:rsidRDefault="00236633" w:rsidP="001B1EF2">
      <w:pPr>
        <w:tabs>
          <w:tab w:val="left" w:pos="4140"/>
        </w:tabs>
        <w:rPr>
          <w:sz w:val="8"/>
          <w:szCs w:val="8"/>
        </w:rPr>
      </w:pPr>
    </w:p>
    <w:p w:rsidR="00236633" w:rsidRDefault="00236633" w:rsidP="001B1EF2">
      <w:pPr>
        <w:tabs>
          <w:tab w:val="left" w:pos="4140"/>
        </w:tabs>
        <w:rPr>
          <w:sz w:val="8"/>
          <w:szCs w:val="8"/>
        </w:rPr>
      </w:pPr>
    </w:p>
    <w:p w:rsidR="00236633" w:rsidRDefault="00236633" w:rsidP="001B1EF2">
      <w:pPr>
        <w:tabs>
          <w:tab w:val="left" w:pos="4140"/>
        </w:tabs>
        <w:rPr>
          <w:sz w:val="8"/>
          <w:szCs w:val="8"/>
        </w:rPr>
      </w:pPr>
    </w:p>
    <w:p w:rsidR="00236633" w:rsidRPr="00160579" w:rsidRDefault="00236633" w:rsidP="001B1EF2">
      <w:pPr>
        <w:tabs>
          <w:tab w:val="left" w:pos="4140"/>
        </w:tabs>
        <w:rPr>
          <w:sz w:val="8"/>
          <w:szCs w:val="8"/>
        </w:rPr>
      </w:pPr>
    </w:p>
    <w:p w:rsidR="00236633" w:rsidRPr="004B4861" w:rsidRDefault="00236633" w:rsidP="0033250A">
      <w:pPr>
        <w:tabs>
          <w:tab w:val="left" w:pos="4140"/>
        </w:tabs>
        <w:ind w:left="708"/>
        <w:rPr>
          <w:rFonts w:ascii="ALFABET98" w:hAnsi="ALFABET98" w:cs="ALFABET98"/>
          <w:b/>
          <w:bCs/>
          <w:color w:val="FFC000"/>
          <w:sz w:val="24"/>
          <w:szCs w:val="24"/>
        </w:rPr>
      </w:pPr>
      <w:r w:rsidRPr="004B4861">
        <w:rPr>
          <w:rFonts w:ascii="ALFABET98" w:hAnsi="ALFABET98" w:cs="ALFABET98"/>
          <w:b/>
          <w:bCs/>
          <w:color w:val="FFC000"/>
          <w:sz w:val="24"/>
          <w:szCs w:val="24"/>
        </w:rPr>
        <w:t>4)</w:t>
      </w:r>
      <w:r w:rsidRPr="004B4861">
        <w:rPr>
          <w:rFonts w:ascii="ALFABET98 Tur" w:hAnsi="ALFABET98 Tur" w:cs="ALFABET98 Tur"/>
          <w:b/>
          <w:bCs/>
          <w:color w:val="FFC000"/>
          <w:sz w:val="24"/>
          <w:szCs w:val="24"/>
        </w:rPr>
        <w:t xml:space="preserve"> Aşağıda </w:t>
      </w:r>
      <w:r>
        <w:rPr>
          <w:rFonts w:ascii="ALFABET98" w:hAnsi="ALFABET98" w:cs="ALFABET98"/>
          <w:b/>
          <w:bCs/>
          <w:color w:val="FFC000"/>
          <w:sz w:val="24"/>
          <w:szCs w:val="24"/>
        </w:rPr>
        <w:t>kadran üzerinde</w:t>
      </w:r>
      <w:bookmarkStart w:id="0" w:name="_GoBack"/>
      <w:bookmarkEnd w:id="0"/>
      <w:r w:rsidRPr="004B4861">
        <w:rPr>
          <w:rFonts w:ascii="ALFABET98 Tur" w:hAnsi="ALFABET98 Tur" w:cs="ALFABET98 Tur"/>
          <w:b/>
          <w:bCs/>
          <w:color w:val="FFC000"/>
          <w:sz w:val="24"/>
          <w:szCs w:val="24"/>
        </w:rPr>
        <w:t xml:space="preserve"> verilen saatleri yazınız; verilen saatleri model üzerinde gösteriniz.</w:t>
      </w:r>
      <w:r w:rsidRPr="004B4861">
        <w:rPr>
          <w:rFonts w:ascii="ALFABET98" w:hAnsi="ALFABET98" w:cs="ALFABET98"/>
          <w:b/>
          <w:bCs/>
          <w:color w:val="FFC000"/>
          <w:sz w:val="24"/>
          <w:szCs w:val="24"/>
        </w:rPr>
        <w:t xml:space="preserve"> (10P)</w:t>
      </w:r>
    </w:p>
    <w:p w:rsidR="00236633" w:rsidRPr="00160579" w:rsidRDefault="00236633" w:rsidP="00D77946">
      <w:pPr>
        <w:tabs>
          <w:tab w:val="left" w:pos="4140"/>
        </w:tabs>
        <w:rPr>
          <w:b/>
          <w:bCs/>
          <w:sz w:val="2"/>
          <w:szCs w:val="2"/>
        </w:rPr>
      </w:pPr>
    </w:p>
    <w:p w:rsidR="00236633" w:rsidRDefault="00236633" w:rsidP="001B1EF2">
      <w:pPr>
        <w:tabs>
          <w:tab w:val="left" w:pos="4140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Düz Ok Bağlayıcısı 75" o:spid="_x0000_s1122" type="#_x0000_t32" style="position:absolute;margin-left:405.5pt;margin-top:21.65pt;width:21.9pt;height:29.65pt;flip:y;z-index:251661824;visibility:visible" strokecolor="red" strokeweight="1.5pt">
            <v:stroke endarrow="open" joinstyle="miter"/>
          </v:shape>
        </w:pict>
      </w:r>
      <w:r>
        <w:rPr>
          <w:noProof/>
          <w:lang w:eastAsia="tr-TR"/>
        </w:rPr>
        <w:pict>
          <v:shape id="Düz Ok Bağlayıcısı 118" o:spid="_x0000_s1123" type="#_x0000_t32" style="position:absolute;margin-left:182.25pt;margin-top:15.95pt;width:0;height:33.65pt;flip:x y;z-index:251668992;visibility:visible" strokecolor="red" strokeweight="1.5pt">
            <v:stroke endarrow="open" joinstyle="miter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3" o:spid="_x0000_s1124" type="#_x0000_t75" style="position:absolute;margin-left:134.3pt;margin-top:.3pt;width:95.9pt;height:100.5pt;z-index:-251660800;visibility:visible">
            <v:imagedata r:id="rId7" o:title=""/>
          </v:shape>
        </w:pict>
      </w:r>
      <w:r>
        <w:rPr>
          <w:noProof/>
          <w:lang w:eastAsia="tr-TR"/>
        </w:rPr>
        <w:pict>
          <v:shape id="Resim 116" o:spid="_x0000_s1125" type="#_x0000_t75" style="position:absolute;margin-left:358.9pt;margin-top:1.85pt;width:95.9pt;height:100.5pt;z-index:-251658752;visibility:visible">
            <v:imagedata r:id="rId7" o:title=""/>
          </v:shape>
        </w:pict>
      </w:r>
      <w:r>
        <w:rPr>
          <w:noProof/>
          <w:lang w:eastAsia="tr-TR"/>
        </w:rPr>
        <w:pict>
          <v:shape id="Resim 115" o:spid="_x0000_s1126" type="#_x0000_t75" style="position:absolute;margin-left:249.15pt;margin-top:.35pt;width:95.9pt;height:100.5pt;z-index:-251659776;visibility:visible">
            <v:imagedata r:id="rId7" o:title=""/>
          </v:shape>
        </w:pict>
      </w:r>
      <w:r>
        <w:rPr>
          <w:noProof/>
          <w:lang w:eastAsia="tr-TR"/>
        </w:rPr>
        <w:pict>
          <v:shape id="Resim 114" o:spid="_x0000_s1127" type="#_x0000_t75" style="position:absolute;margin-left:14.8pt;margin-top:1.85pt;width:95.9pt;height:100.5pt;z-index:-251661824;visibility:visible">
            <v:imagedata r:id="rId7" o:title=""/>
          </v:shape>
        </w:pict>
      </w:r>
      <w:r>
        <w:rPr>
          <w:noProof/>
          <w:lang w:eastAsia="tr-TR"/>
        </w:rPr>
        <w:pict>
          <v:shape id="Metin Kutusu 2" o:spid="_x0000_s1128" type="#_x0000_t202" style="position:absolute;margin-left:465.15pt;margin-top:102pt;width:87pt;height:23.25pt;z-index:251667968;visibility:visible" strokecolor="#ffc000" strokeweight="1pt">
            <v:stroke dashstyle="1 1"/>
            <v:textbox>
              <w:txbxContent>
                <w:p w:rsidR="00236633" w:rsidRPr="00647FC3" w:rsidRDefault="00236633" w:rsidP="001B1EF2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Saat 23:45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17" o:spid="_x0000_s1129" type="#_x0000_t75" style="position:absolute;margin-left:463.95pt;margin-top:1.85pt;width:95.9pt;height:100.5pt;z-index:-251657728;visibility:visible">
            <v:imagedata r:id="rId7" o:title=""/>
          </v:shape>
        </w:pict>
      </w:r>
    </w:p>
    <w:p w:rsidR="00236633" w:rsidRPr="00647FC3" w:rsidRDefault="00236633" w:rsidP="001B1EF2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Düz Ok Bağlayıcısı 107" o:spid="_x0000_s1130" type="#_x0000_t32" style="position:absolute;margin-left:164.7pt;margin-top:13.8pt;width:17.25pt;height:11.75pt;flip:x y;z-index:251660800;visibility:visible" strokeweight="1.5pt">
            <v:stroke endarrow="open" joinstyle="miter"/>
          </v:shape>
        </w:pict>
      </w:r>
    </w:p>
    <w:p w:rsidR="00236633" w:rsidRDefault="00236633" w:rsidP="001B1EF2">
      <w:pPr>
        <w:rPr>
          <w:sz w:val="28"/>
          <w:szCs w:val="28"/>
        </w:rPr>
      </w:pPr>
      <w:r>
        <w:rPr>
          <w:noProof/>
          <w:lang w:eastAsia="tr-TR"/>
        </w:rPr>
        <w:pict>
          <v:shape id="Düz Ok Bağlayıcısı 108" o:spid="_x0000_s1131" type="#_x0000_t32" style="position:absolute;margin-left:61.25pt;margin-top:1.7pt;width:18.05pt;height:32.25pt;z-index:251653632;visibility:visible" strokeweight="1.5pt">
            <v:stroke endarrow="open" joinstyle="miter"/>
          </v:shape>
        </w:pict>
      </w:r>
      <w:r>
        <w:rPr>
          <w:noProof/>
          <w:lang w:eastAsia="tr-TR"/>
        </w:rPr>
        <w:pict>
          <v:shape id="Düz Ok Bağlayıcısı 111" o:spid="_x0000_s1132" type="#_x0000_t32" style="position:absolute;margin-left:406.55pt;margin-top:4.2pt;width:24pt;height:0;z-index:251662848;visibility:visible" strokeweight="1.5pt">
            <v:stroke endarrow="open" joinstyle="miter"/>
          </v:shape>
        </w:pict>
      </w:r>
      <w:r>
        <w:rPr>
          <w:noProof/>
          <w:lang w:eastAsia="tr-TR"/>
        </w:rPr>
        <w:pict>
          <v:shape id="Düz Ok Bağlayıcısı 106" o:spid="_x0000_s1133" type="#_x0000_t32" style="position:absolute;margin-left:58.4pt;margin-top:4.7pt;width:4.05pt;height:20.45pt;flip:x;z-index:251659776;visibility:visible" strokecolor="red" strokeweight="1.5pt">
            <v:stroke endarrow="open" joinstyle="miter"/>
          </v:shape>
        </w:pict>
      </w:r>
      <w:r>
        <w:rPr>
          <w:noProof/>
          <w:lang w:eastAsia="tr-TR"/>
        </w:rPr>
        <w:pict>
          <v:shape id="_x0000_s1134" type="#_x0000_t202" style="position:absolute;margin-left:361.45pt;margin-top:55.8pt;width:87pt;height:23.25pt;z-index:251666944;visibility:visible" strokecolor="#ffc000" strokeweight="1pt">
            <v:stroke dashstyle="1 1"/>
            <v:textbox>
              <w:txbxContent>
                <w:p w:rsidR="00236633" w:rsidRPr="00647FC3" w:rsidRDefault="00236633" w:rsidP="001B1EF2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47FC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Saat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___:___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margin-left:249.5pt;margin-top:55.15pt;width:87pt;height:23.25pt;z-index:251665920;visibility:visible" strokecolor="#ffc000" strokeweight="1pt">
            <v:stroke dashstyle="1 1"/>
            <v:textbox>
              <w:txbxContent>
                <w:p w:rsidR="00236633" w:rsidRPr="00647FC3" w:rsidRDefault="00236633" w:rsidP="001B1EF2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47FC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Saat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09:30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202" style="position:absolute;margin-left:139.15pt;margin-top:55.15pt;width:87pt;height:23.25pt;z-index:251664896;visibility:visible" strokecolor="#ffc000" strokeweight="1pt">
            <v:stroke dashstyle="1 1"/>
            <v:textbox>
              <w:txbxContent>
                <w:p w:rsidR="00236633" w:rsidRPr="00647FC3" w:rsidRDefault="00236633" w:rsidP="001B1EF2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47FC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Saat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___:___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7" type="#_x0000_t202" style="position:absolute;margin-left:15.15pt;margin-top:55.9pt;width:87pt;height:23.25pt;z-index:251663872;visibility:visible" strokecolor="#ffc000" strokeweight="1pt">
            <v:stroke dashstyle="1 1"/>
            <v:textbox>
              <w:txbxContent>
                <w:p w:rsidR="00236633" w:rsidRPr="00647FC3" w:rsidRDefault="00236633" w:rsidP="001B1EF2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47FC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Saat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___:___</w:t>
                  </w:r>
                </w:p>
              </w:txbxContent>
            </v:textbox>
          </v:shape>
        </w:pict>
      </w:r>
    </w:p>
    <w:p w:rsidR="00236633" w:rsidRDefault="00236633" w:rsidP="002C4C61">
      <w:pPr>
        <w:rPr>
          <w:sz w:val="28"/>
          <w:szCs w:val="28"/>
        </w:rPr>
      </w:pPr>
    </w:p>
    <w:p w:rsidR="00236633" w:rsidRDefault="00236633" w:rsidP="002C4C61">
      <w:pPr>
        <w:rPr>
          <w:sz w:val="28"/>
          <w:szCs w:val="28"/>
        </w:rPr>
      </w:pPr>
    </w:p>
    <w:p w:rsidR="00236633" w:rsidRPr="00160579" w:rsidRDefault="00236633" w:rsidP="002C4C61">
      <w:pPr>
        <w:rPr>
          <w:sz w:val="10"/>
          <w:szCs w:val="10"/>
        </w:rPr>
      </w:pPr>
    </w:p>
    <w:p w:rsidR="00236633" w:rsidRDefault="00236633" w:rsidP="002C411E">
      <w:pPr>
        <w:pStyle w:val="NoSpacing"/>
        <w:rPr>
          <w:sz w:val="24"/>
          <w:szCs w:val="24"/>
        </w:rPr>
      </w:pPr>
      <w:r w:rsidRPr="00346CE2">
        <w:rPr>
          <w:sz w:val="24"/>
          <w:szCs w:val="24"/>
        </w:rPr>
        <w:t xml:space="preserve">          </w:t>
      </w:r>
    </w:p>
    <w:p w:rsidR="00236633" w:rsidRDefault="00236633" w:rsidP="002C411E">
      <w:pPr>
        <w:pStyle w:val="NoSpacing"/>
        <w:rPr>
          <w:sz w:val="24"/>
          <w:szCs w:val="24"/>
        </w:rPr>
      </w:pPr>
    </w:p>
    <w:p w:rsidR="00236633" w:rsidRDefault="00236633" w:rsidP="002C411E">
      <w:pPr>
        <w:pStyle w:val="NoSpacing"/>
        <w:rPr>
          <w:sz w:val="24"/>
          <w:szCs w:val="24"/>
        </w:rPr>
      </w:pPr>
    </w:p>
    <w:p w:rsidR="00236633" w:rsidRPr="004B4861" w:rsidRDefault="00236633" w:rsidP="002C411E">
      <w:pPr>
        <w:pStyle w:val="NoSpacing"/>
        <w:rPr>
          <w:rFonts w:ascii="ALFABET98" w:hAnsi="ALFABET98" w:cs="ALFABET98"/>
          <w:b/>
          <w:bCs/>
          <w:color w:val="00B050"/>
          <w:sz w:val="24"/>
          <w:szCs w:val="24"/>
        </w:rPr>
      </w:pPr>
      <w:r w:rsidRPr="004B4861">
        <w:rPr>
          <w:rFonts w:ascii="ALFABET98" w:hAnsi="ALFABET98" w:cs="ALFABET98"/>
          <w:b/>
          <w:bCs/>
          <w:color w:val="00B050"/>
          <w:sz w:val="24"/>
          <w:szCs w:val="24"/>
        </w:rPr>
        <w:t xml:space="preserve">       </w:t>
      </w:r>
      <w:r w:rsidRPr="004B4861">
        <w:rPr>
          <w:rFonts w:ascii="ALFABET98 Tur" w:hAnsi="ALFABET98 Tur" w:cs="ALFABET98 Tur"/>
          <w:b/>
          <w:bCs/>
          <w:color w:val="00B050"/>
          <w:sz w:val="24"/>
          <w:szCs w:val="24"/>
        </w:rPr>
        <w:t>5) Aşağıda verilen ondalık sayıların okunuş ve yazılışlarını yanlarına yazınız.</w:t>
      </w:r>
      <w:r w:rsidRPr="004B4861">
        <w:rPr>
          <w:rFonts w:ascii="ALFABET98" w:hAnsi="ALFABET98" w:cs="ALFABET98"/>
          <w:b/>
          <w:bCs/>
          <w:color w:val="00B050"/>
          <w:sz w:val="24"/>
          <w:szCs w:val="24"/>
        </w:rPr>
        <w:t xml:space="preserve"> (10P)</w:t>
      </w:r>
    </w:p>
    <w:p w:rsidR="00236633" w:rsidRPr="002A45ED" w:rsidRDefault="00236633" w:rsidP="002C411E">
      <w:pPr>
        <w:pStyle w:val="NoSpacing"/>
        <w:rPr>
          <w:sz w:val="10"/>
          <w:szCs w:val="10"/>
        </w:rPr>
      </w:pPr>
    </w:p>
    <w:p w:rsidR="00236633" w:rsidRPr="00346CE2" w:rsidRDefault="00236633" w:rsidP="002C411E">
      <w:pPr>
        <w:pStyle w:val="NoSpacing"/>
        <w:rPr>
          <w:sz w:val="24"/>
          <w:szCs w:val="24"/>
        </w:rPr>
      </w:pPr>
      <w:r w:rsidRPr="00346CE2">
        <w:rPr>
          <w:sz w:val="24"/>
          <w:szCs w:val="24"/>
        </w:rPr>
        <w:tab/>
        <w:t xml:space="preserve">0 , 5  </w:t>
      </w:r>
      <w:r w:rsidRPr="00346CE2">
        <w:rPr>
          <w:sz w:val="24"/>
          <w:szCs w:val="24"/>
        </w:rPr>
        <w:tab/>
        <w:t>=______________________________</w:t>
      </w:r>
      <w:r w:rsidRPr="00346CE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6CE2">
        <w:rPr>
          <w:sz w:val="24"/>
          <w:szCs w:val="24"/>
        </w:rPr>
        <w:t xml:space="preserve">sıfır tam onda bir  </w:t>
      </w:r>
      <w:r>
        <w:rPr>
          <w:sz w:val="24"/>
          <w:szCs w:val="24"/>
        </w:rPr>
        <w:tab/>
        <w:t xml:space="preserve">         </w:t>
      </w:r>
      <w:r w:rsidRPr="00346CE2">
        <w:rPr>
          <w:sz w:val="24"/>
          <w:szCs w:val="24"/>
        </w:rPr>
        <w:t>=________</w:t>
      </w:r>
    </w:p>
    <w:p w:rsidR="00236633" w:rsidRPr="00346CE2" w:rsidRDefault="00236633" w:rsidP="002C411E">
      <w:pPr>
        <w:pStyle w:val="NoSpacing"/>
        <w:rPr>
          <w:sz w:val="24"/>
          <w:szCs w:val="24"/>
        </w:rPr>
      </w:pPr>
      <w:r w:rsidRPr="00346CE2">
        <w:rPr>
          <w:sz w:val="24"/>
          <w:szCs w:val="24"/>
        </w:rPr>
        <w:tab/>
        <w:t xml:space="preserve">0 , 07 </w:t>
      </w:r>
      <w:r w:rsidRPr="00346CE2">
        <w:rPr>
          <w:sz w:val="24"/>
          <w:szCs w:val="24"/>
        </w:rPr>
        <w:tab/>
        <w:t>=______________________________</w:t>
      </w:r>
      <w:r w:rsidRPr="00346CE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6CE2">
        <w:rPr>
          <w:sz w:val="24"/>
          <w:szCs w:val="24"/>
        </w:rPr>
        <w:t xml:space="preserve">yedi tam yüzde iki  </w:t>
      </w:r>
      <w:r w:rsidRPr="00346CE2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346CE2">
        <w:rPr>
          <w:sz w:val="24"/>
          <w:szCs w:val="24"/>
        </w:rPr>
        <w:t>=________</w:t>
      </w:r>
    </w:p>
    <w:p w:rsidR="00236633" w:rsidRPr="00346CE2" w:rsidRDefault="00236633" w:rsidP="002C411E">
      <w:pPr>
        <w:pStyle w:val="NoSpacing"/>
        <w:rPr>
          <w:sz w:val="24"/>
          <w:szCs w:val="24"/>
        </w:rPr>
      </w:pPr>
      <w:r w:rsidRPr="00346CE2">
        <w:rPr>
          <w:sz w:val="24"/>
          <w:szCs w:val="24"/>
        </w:rPr>
        <w:tab/>
        <w:t xml:space="preserve">1 , 50 </w:t>
      </w:r>
      <w:r w:rsidRPr="00346CE2">
        <w:rPr>
          <w:sz w:val="24"/>
          <w:szCs w:val="24"/>
        </w:rPr>
        <w:tab/>
        <w:t>=______________________________</w:t>
      </w:r>
      <w:r w:rsidRPr="00346CE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6CE2">
        <w:rPr>
          <w:sz w:val="24"/>
          <w:szCs w:val="24"/>
        </w:rPr>
        <w:t xml:space="preserve">yirmi beş tam onda beş  </w:t>
      </w:r>
      <w:r>
        <w:rPr>
          <w:sz w:val="24"/>
          <w:szCs w:val="24"/>
        </w:rPr>
        <w:t xml:space="preserve">    </w:t>
      </w:r>
      <w:r w:rsidRPr="00346CE2">
        <w:rPr>
          <w:sz w:val="24"/>
          <w:szCs w:val="24"/>
        </w:rPr>
        <w:t>=________</w:t>
      </w:r>
    </w:p>
    <w:p w:rsidR="00236633" w:rsidRPr="00346CE2" w:rsidRDefault="00236633" w:rsidP="002C411E">
      <w:pPr>
        <w:pStyle w:val="NoSpacing"/>
        <w:rPr>
          <w:sz w:val="24"/>
          <w:szCs w:val="24"/>
        </w:rPr>
      </w:pPr>
      <w:r w:rsidRPr="00346CE2">
        <w:rPr>
          <w:sz w:val="24"/>
          <w:szCs w:val="24"/>
        </w:rPr>
        <w:tab/>
        <w:t xml:space="preserve">25 , 5 </w:t>
      </w:r>
      <w:r w:rsidRPr="00346CE2">
        <w:rPr>
          <w:sz w:val="24"/>
          <w:szCs w:val="24"/>
        </w:rPr>
        <w:tab/>
        <w:t xml:space="preserve">=______________________________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6CE2">
        <w:rPr>
          <w:sz w:val="24"/>
          <w:szCs w:val="24"/>
        </w:rPr>
        <w:t>on üç tam yüzde yemiş iki  =________</w:t>
      </w:r>
    </w:p>
    <w:p w:rsidR="00236633" w:rsidRDefault="00236633" w:rsidP="002C411E">
      <w:pPr>
        <w:pStyle w:val="NoSpacing"/>
        <w:rPr>
          <w:sz w:val="24"/>
          <w:szCs w:val="24"/>
        </w:rPr>
      </w:pPr>
      <w:r w:rsidRPr="00346CE2">
        <w:rPr>
          <w:sz w:val="24"/>
          <w:szCs w:val="24"/>
        </w:rPr>
        <w:tab/>
        <w:t>10 , 15 =_____________________________</w:t>
      </w:r>
      <w:r w:rsidRPr="00346CE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6CE2">
        <w:rPr>
          <w:sz w:val="24"/>
          <w:szCs w:val="24"/>
        </w:rPr>
        <w:t xml:space="preserve">sıfır tam </w:t>
      </w:r>
      <w:r>
        <w:rPr>
          <w:sz w:val="24"/>
          <w:szCs w:val="24"/>
        </w:rPr>
        <w:t xml:space="preserve">yüze yirmi altı       </w:t>
      </w:r>
      <w:r w:rsidRPr="00346CE2">
        <w:rPr>
          <w:sz w:val="24"/>
          <w:szCs w:val="24"/>
        </w:rPr>
        <w:t>=________</w:t>
      </w:r>
    </w:p>
    <w:p w:rsidR="00236633" w:rsidRDefault="00236633" w:rsidP="002C411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236633" w:rsidRPr="004B4861" w:rsidRDefault="00236633" w:rsidP="002C411E">
      <w:pPr>
        <w:pStyle w:val="NoSpacing"/>
        <w:rPr>
          <w:rFonts w:ascii="ALFABET98" w:hAnsi="ALFABET98" w:cs="ALFABET98"/>
          <w:b/>
          <w:bCs/>
          <w:color w:val="FF0000"/>
          <w:sz w:val="24"/>
          <w:szCs w:val="24"/>
        </w:rPr>
      </w:pPr>
      <w:r w:rsidRPr="004B4861">
        <w:rPr>
          <w:color w:val="FF0000"/>
          <w:sz w:val="24"/>
          <w:szCs w:val="24"/>
        </w:rPr>
        <w:t xml:space="preserve">         </w:t>
      </w:r>
      <w:r w:rsidRPr="004B4861"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6) Aşağıdaki </w:t>
      </w:r>
      <w:r w:rsidRPr="004B4861"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kesri </w:t>
      </w:r>
      <w:r w:rsidRPr="004B4861"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sayı doğrusu üzerinde </w:t>
      </w:r>
      <w:r w:rsidRPr="004B4861">
        <w:rPr>
          <w:rFonts w:ascii="ALFABET98" w:hAnsi="ALFABET98" w:cs="ALFABET98"/>
          <w:b/>
          <w:bCs/>
          <w:color w:val="FF0000"/>
          <w:sz w:val="24"/>
          <w:szCs w:val="24"/>
        </w:rPr>
        <w:t>gösteriniz? (5P)</w:t>
      </w:r>
    </w:p>
    <w:p w:rsidR="00236633" w:rsidRDefault="00236633" w:rsidP="002C4C61">
      <w:pPr>
        <w:rPr>
          <w:sz w:val="28"/>
          <w:szCs w:val="28"/>
        </w:rPr>
      </w:pPr>
      <w:r>
        <w:rPr>
          <w:noProof/>
          <w:lang w:eastAsia="tr-TR"/>
        </w:rPr>
        <w:pict>
          <v:group id="Grup 128" o:spid="_x0000_s1138" style="position:absolute;margin-left:27.9pt;margin-top:2.05pt;width:53.85pt;height:55.65pt;z-index:251670016" coordsize="7591,7850">
            <v:rect id="Dikdörtgen 124" o:spid="_x0000_s1139" style="position:absolute;top:2156;width:2673;height:3448;visibility:visible;v-text-anchor:middle" strokecolor="white" strokeweight="1pt">
              <v:textbox>
                <w:txbxContent>
                  <w:p w:rsidR="00236633" w:rsidRPr="00CE3415" w:rsidRDefault="00236633" w:rsidP="00CE3415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Dikdörtgen 125" o:spid="_x0000_s1140" style="position:absolute;left:3709;width:2674;height:3450;visibility:visible;v-text-anchor:middle" strokecolor="white" strokeweight="1pt">
              <v:textbox>
                <w:txbxContent>
                  <w:p w:rsidR="00236633" w:rsidRPr="00CE3415" w:rsidRDefault="00236633" w:rsidP="00CE3415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Dikdörtgen 126" o:spid="_x0000_s1141" style="position:absolute;left:3623;top:4399;width:2674;height:3451;visibility:visible;v-text-anchor:middle" strokecolor="white" strokeweight="1pt">
              <v:textbox>
                <w:txbxContent>
                  <w:p w:rsidR="00236633" w:rsidRPr="00CE3415" w:rsidRDefault="00236633" w:rsidP="00CE3415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line id="Düz Bağlayıcı 127" o:spid="_x0000_s1142" style="position:absolute;flip:x y;visibility:visible" from="2587,3881" to="7591,3881" o:connectortype="straight" strokeweight="2.25pt">
              <v:stroke joinstyle="miter"/>
            </v:line>
          </v:group>
        </w:pict>
      </w:r>
      <w:r>
        <w:rPr>
          <w:noProof/>
          <w:lang w:eastAsia="tr-TR"/>
        </w:rPr>
        <w:pict>
          <v:line id="Düz Bağlayıcı 130" o:spid="_x0000_s1143" style="position:absolute;z-index:251672064;visibility:visible" from="130.9pt,26pt" to="130.9pt,32.75pt" strokeweight="2pt">
            <v:stroke joinstyle="miter"/>
          </v:line>
        </w:pict>
      </w:r>
    </w:p>
    <w:p w:rsidR="00236633" w:rsidRDefault="00236633" w:rsidP="002C4C61">
      <w:pPr>
        <w:rPr>
          <w:sz w:val="28"/>
          <w:szCs w:val="28"/>
        </w:rPr>
      </w:pPr>
      <w:r>
        <w:rPr>
          <w:noProof/>
          <w:lang w:eastAsia="tr-TR"/>
        </w:rPr>
        <w:pict>
          <v:rect id="Dikdörtgen 131" o:spid="_x0000_s1144" style="position:absolute;margin-left:121.8pt;margin-top:5.8pt;width:18.95pt;height:22.25pt;z-index:251673088;visibility:visible;v-text-anchor:middle" strokecolor="white" strokeweight="1pt">
            <v:textbox>
              <w:txbxContent>
                <w:p w:rsidR="00236633" w:rsidRDefault="00236633" w:rsidP="00CE341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  <w:p w:rsidR="00236633" w:rsidRDefault="00236633" w:rsidP="00CE3415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36633" w:rsidRDefault="00236633" w:rsidP="00CE3415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36633" w:rsidRPr="00CE3415" w:rsidRDefault="00236633" w:rsidP="00CE341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0000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129" o:spid="_x0000_s1145" type="#_x0000_t32" style="position:absolute;margin-left:114.1pt;margin-top:2.1pt;width:366.25pt;height:0;flip:y;z-index:251671040;visibility:visible" strokeweight="1.75pt">
            <v:stroke startarrow="block" endarrow="block" joinstyle="miter"/>
          </v:shape>
        </w:pict>
      </w:r>
    </w:p>
    <w:p w:rsidR="00236633" w:rsidRPr="005D0D1E" w:rsidRDefault="00236633" w:rsidP="002C4C61">
      <w:pPr>
        <w:rPr>
          <w:sz w:val="8"/>
          <w:szCs w:val="8"/>
        </w:rPr>
      </w:pPr>
      <w:r w:rsidRPr="005D0D1E">
        <w:rPr>
          <w:sz w:val="8"/>
          <w:szCs w:val="8"/>
        </w:rPr>
        <w:t xml:space="preserve">     </w:t>
      </w:r>
    </w:p>
    <w:p w:rsidR="00236633" w:rsidRPr="004B4861" w:rsidRDefault="00236633" w:rsidP="002C4C61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  <w:lang w:eastAsia="tr-TR"/>
        </w:rPr>
        <w:pict>
          <v:group id="Grup 137" o:spid="_x0000_s1146" style="position:absolute;margin-left:298.4pt;margin-top:8.7pt;width:35.45pt;height:43.1pt;z-index:251675136" coordorigin="2587,198" coordsize="5003,6856">
            <v:rect id="Dikdörtgen 139" o:spid="_x0000_s1147" style="position:absolute;left:3709;top:198;width:2674;height:3451;visibility:visible;v-text-anchor:middle" strokecolor="white" strokeweight="1pt">
              <v:textbox>
                <w:txbxContent>
                  <w:p w:rsidR="00236633" w:rsidRPr="00CE3415" w:rsidRDefault="00236633" w:rsidP="005D0D1E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Dikdörtgen 140" o:spid="_x0000_s1148" style="position:absolute;left:3623;top:3604;width:2674;height:3451;visibility:visible;v-text-anchor:middle" strokecolor="white" strokeweight="1pt">
              <v:textbox>
                <w:txbxContent>
                  <w:p w:rsidR="00236633" w:rsidRPr="00CE3415" w:rsidRDefault="00236633" w:rsidP="005D0D1E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line id="Düz Bağlayıcı 141" o:spid="_x0000_s1149" style="position:absolute;flip:x y;visibility:visible" from="2587,3881" to="7591,3881" o:connectortype="straight" strokeweight="2.25pt">
              <v:stroke joinstyle="miter"/>
            </v:line>
          </v:group>
        </w:pict>
      </w:r>
      <w:r>
        <w:rPr>
          <w:noProof/>
          <w:lang w:eastAsia="tr-TR"/>
        </w:rPr>
        <w:pict>
          <v:group id="Grup 132" o:spid="_x0000_s1150" style="position:absolute;margin-left:28.35pt;margin-top:20.5pt;width:53.85pt;height:42.55pt;z-index:251674112" coordorigin=",298" coordsize="7591,6756">
            <v:rect id="Dikdörtgen 133" o:spid="_x0000_s1151" style="position:absolute;top:1858;width:2673;height:3448;visibility:visible;v-text-anchor:middle" strokecolor="white" strokeweight="1pt">
              <v:textbox>
                <w:txbxContent>
                  <w:p w:rsidR="00236633" w:rsidRPr="00CE3415" w:rsidRDefault="00236633" w:rsidP="005D0D1E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Dikdörtgen 134" o:spid="_x0000_s1152" style="position:absolute;left:3709;top:298;width:2674;height:3450;visibility:visible;v-text-anchor:middle" strokecolor="white" strokeweight="1pt">
              <v:textbox>
                <w:txbxContent>
                  <w:p w:rsidR="00236633" w:rsidRPr="00CE3415" w:rsidRDefault="00236633" w:rsidP="005D0D1E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Dikdörtgen 135" o:spid="_x0000_s1153" style="position:absolute;left:3623;top:3604;width:2674;height:3450;visibility:visible;v-text-anchor:middle" strokecolor="white" strokeweight="1pt">
              <v:textbox>
                <w:txbxContent>
                  <w:p w:rsidR="00236633" w:rsidRPr="00CE3415" w:rsidRDefault="00236633" w:rsidP="005D0D1E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line id="Düz Bağlayıcı 136" o:spid="_x0000_s1154" style="position:absolute;flip:x y;visibility:visible" from="2587,3881" to="7591,3881" o:connectortype="straight" strokeweight="2.25pt">
              <v:stroke joinstyle="miter"/>
            </v:line>
          </v:group>
        </w:pict>
      </w:r>
      <w:r>
        <w:rPr>
          <w:sz w:val="24"/>
          <w:szCs w:val="24"/>
        </w:rPr>
        <w:t xml:space="preserve">    </w:t>
      </w:r>
      <w:r w:rsidRPr="004B4861">
        <w:rPr>
          <w:rFonts w:ascii="ALFABET98" w:hAnsi="ALFABET98" w:cs="ALFABET98"/>
          <w:color w:val="00B0F0"/>
          <w:sz w:val="24"/>
          <w:szCs w:val="24"/>
        </w:rPr>
        <w:t xml:space="preserve">    </w:t>
      </w:r>
      <w:r w:rsidRPr="004B4861">
        <w:rPr>
          <w:rFonts w:ascii="ALFABET98 Tur" w:hAnsi="ALFABET98 Tur" w:cs="ALFABET98 Tur"/>
          <w:b/>
          <w:bCs/>
          <w:color w:val="00B0F0"/>
          <w:sz w:val="24"/>
          <w:szCs w:val="24"/>
        </w:rPr>
        <w:t>7) Aşağıdaki kesirleri şekil ile gösterin?</w:t>
      </w:r>
      <w:r w:rsidRPr="004B4861">
        <w:rPr>
          <w:rFonts w:ascii="ALFABET98" w:hAnsi="ALFABET98" w:cs="ALFABET98"/>
          <w:b/>
          <w:bCs/>
          <w:color w:val="00B0F0"/>
          <w:sz w:val="24"/>
          <w:szCs w:val="24"/>
        </w:rPr>
        <w:t xml:space="preserve"> (5P)</w:t>
      </w:r>
    </w:p>
    <w:p w:rsidR="00236633" w:rsidRPr="001C3378" w:rsidRDefault="00236633" w:rsidP="002C4C61">
      <w:pPr>
        <w:rPr>
          <w:sz w:val="20"/>
          <w:szCs w:val="20"/>
        </w:rPr>
      </w:pPr>
    </w:p>
    <w:p w:rsidR="00236633" w:rsidRPr="00C13A32" w:rsidRDefault="00236633" w:rsidP="002C4C61">
      <w:pPr>
        <w:rPr>
          <w:sz w:val="44"/>
          <w:szCs w:val="44"/>
        </w:rPr>
      </w:pPr>
      <w:r>
        <w:rPr>
          <w:noProof/>
          <w:lang w:eastAsia="tr-TR"/>
        </w:rPr>
        <w:pict>
          <v:group id="Grup 142" o:spid="_x0000_s1155" style="position:absolute;margin-left:331.25pt;margin-top:21.95pt;width:35.45pt;height:43.1pt;z-index:251676160" coordorigin="2587,198" coordsize="5003,6856">
            <v:rect id="Dikdörtgen 143" o:spid="_x0000_s1156" style="position:absolute;left:3709;top:198;width:2674;height:3451;visibility:visible;v-text-anchor:middle" strokecolor="white" strokeweight="1pt">
              <v:textbox>
                <w:txbxContent>
                  <w:p w:rsidR="00236633" w:rsidRPr="00BB0BE6" w:rsidRDefault="00236633" w:rsidP="00C13A3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BB0BE6">
                      <w:rPr>
                        <w:color w:val="FF000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Dikdörtgen 144" o:spid="_x0000_s1157" style="position:absolute;left:3623;top:3604;width:2674;height:3451;visibility:visible;v-text-anchor:middle" strokecolor="white" strokeweight="1pt">
              <v:textbox>
                <w:txbxContent>
                  <w:p w:rsidR="00236633" w:rsidRPr="00BB0BE6" w:rsidRDefault="00236633" w:rsidP="00C13A3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BB0BE6">
                      <w:rPr>
                        <w:color w:val="FF0000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line id="Düz Bağlayıcı 145" o:spid="_x0000_s1158" style="position:absolute;flip:x y;visibility:visible" from="2587,3881" to="7591,3881" o:connectortype="straight" strokeweight="2.25pt">
              <v:stroke joinstyle="miter"/>
            </v:line>
          </v:group>
        </w:pict>
      </w:r>
      <w:r>
        <w:rPr>
          <w:noProof/>
          <w:lang w:eastAsia="tr-TR"/>
        </w:rPr>
        <w:pict>
          <v:group id="Grup 146" o:spid="_x0000_s1159" style="position:absolute;margin-left:446.05pt;margin-top:22.2pt;width:35.45pt;height:43.1pt;z-index:251677184" coordorigin="2587,198" coordsize="5003,6856">
            <v:rect id="Dikdörtgen 147" o:spid="_x0000_s1160" style="position:absolute;left:3709;top:198;width:2674;height:3451;visibility:visible;v-text-anchor:middle" strokecolor="white" strokeweight="1pt">
              <v:textbox>
                <w:txbxContent>
                  <w:p w:rsidR="00236633" w:rsidRPr="00BB0BE6" w:rsidRDefault="00236633" w:rsidP="00C13A3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BB0BE6">
                      <w:rPr>
                        <w:color w:val="FF000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Dikdörtgen 148" o:spid="_x0000_s1161" style="position:absolute;left:3623;top:3604;width:2674;height:3451;visibility:visible;v-text-anchor:middle" strokecolor="white" strokeweight="1pt">
              <v:textbox>
                <w:txbxContent>
                  <w:p w:rsidR="00236633" w:rsidRPr="00BB0BE6" w:rsidRDefault="00236633" w:rsidP="00C13A3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BB0BE6">
                      <w:rPr>
                        <w:color w:val="FF0000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line id="Düz Bağlayıcı 149" o:spid="_x0000_s1162" style="position:absolute;flip:x y;visibility:visible" from="2587,3881" to="7591,3881" o:connectortype="straight" strokeweight="2.25pt">
              <v:stroke joinstyle="miter"/>
            </v:line>
          </v:group>
        </w:pict>
      </w:r>
    </w:p>
    <w:p w:rsidR="00236633" w:rsidRPr="004B4861" w:rsidRDefault="00236633" w:rsidP="009558E9">
      <w:pPr>
        <w:ind w:left="435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group id="Grup 162" o:spid="_x0000_s1163" style="position:absolute;left:0;text-align:left;margin-left:371.45pt;margin-top:35.95pt;width:35.45pt;height:43.1pt;z-index:251681280" coordorigin="2587,198" coordsize="5003,6856">
            <v:rect id="Dikdörtgen 163" o:spid="_x0000_s1164" style="position:absolute;left:3709;top:198;width:2674;height:3451;visibility:visible;v-text-anchor:middle" strokecolor="white" strokeweight="1pt">
              <v:textbox>
                <w:txbxContent>
                  <w:p w:rsidR="00236633" w:rsidRPr="00CE3415" w:rsidRDefault="00236633" w:rsidP="00C13A32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Dikdörtgen 164" o:spid="_x0000_s1165" style="position:absolute;left:2587;top:3604;width:5004;height:3451;visibility:visible;v-text-anchor:middle" strokecolor="white" strokeweight="1pt">
              <v:textbox>
                <w:txbxContent>
                  <w:p w:rsidR="00236633" w:rsidRPr="00CE3415" w:rsidRDefault="00236633" w:rsidP="00C13A32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rect>
            <v:line id="Düz Bağlayıcı 165" o:spid="_x0000_s1166" style="position:absolute;flip:x y;visibility:visible" from="2587,3881" to="7591,3881" o:connectortype="straight" strokeweight="2.25pt">
              <v:stroke joinstyle="miter"/>
            </v:line>
          </v:group>
        </w:pict>
      </w:r>
      <w:r>
        <w:rPr>
          <w:noProof/>
          <w:lang w:eastAsia="tr-TR"/>
        </w:rPr>
        <w:pict>
          <v:group id="Grup 158" o:spid="_x0000_s1167" style="position:absolute;left:0;text-align:left;margin-left:267.55pt;margin-top:36.75pt;width:35.45pt;height:43.1pt;z-index:251680256" coordorigin="2587,198" coordsize="5003,6856">
            <v:rect id="Dikdörtgen 159" o:spid="_x0000_s1168" style="position:absolute;left:3709;top:198;width:2674;height:3451;visibility:visible;v-text-anchor:middle" strokecolor="white" strokeweight="1pt">
              <v:textbox>
                <w:txbxContent>
                  <w:p w:rsidR="00236633" w:rsidRPr="00CE3415" w:rsidRDefault="00236633" w:rsidP="00C13A32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Dikdörtgen 160" o:spid="_x0000_s1169" style="position:absolute;left:3623;top:3604;width:2674;height:3451;visibility:visible;v-text-anchor:middle" strokecolor="white" strokeweight="1pt">
              <v:textbox>
                <w:txbxContent>
                  <w:p w:rsidR="00236633" w:rsidRPr="00CE3415" w:rsidRDefault="00236633" w:rsidP="00C13A32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line id="Düz Bağlayıcı 161" o:spid="_x0000_s1170" style="position:absolute;flip:x y;visibility:visible" from="2587,3881" to="7591,3881" o:connectortype="straight" strokeweight="2.25pt">
              <v:stroke joinstyle="miter"/>
            </v:line>
          </v:group>
        </w:pict>
      </w:r>
      <w:r>
        <w:rPr>
          <w:noProof/>
          <w:lang w:eastAsia="tr-TR"/>
        </w:rPr>
        <w:pict>
          <v:group id="Grup 154" o:spid="_x0000_s1171" style="position:absolute;left:0;text-align:left;margin-left:158.75pt;margin-top:38.15pt;width:35.45pt;height:43.1pt;z-index:251679232" coordorigin="2587,198" coordsize="5003,6856">
            <v:rect id="Dikdörtgen 155" o:spid="_x0000_s1172" style="position:absolute;left:3709;top:198;width:2674;height:3451;visibility:visible;v-text-anchor:middle" strokecolor="white" strokeweight="1pt">
              <v:textbox>
                <w:txbxContent>
                  <w:p w:rsidR="00236633" w:rsidRPr="00CE3415" w:rsidRDefault="00236633" w:rsidP="00C13A32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Dikdörtgen 156" o:spid="_x0000_s1173" style="position:absolute;left:3623;top:3604;width:2674;height:3451;visibility:visible;v-text-anchor:middle" strokecolor="white" strokeweight="1pt">
              <v:textbox>
                <w:txbxContent>
                  <w:p w:rsidR="00236633" w:rsidRPr="00CE3415" w:rsidRDefault="00236633" w:rsidP="00C13A32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line id="Düz Bağlayıcı 157" o:spid="_x0000_s1174" style="position:absolute;flip:x y;visibility:visible" from="2587,3881" to="7591,3881" o:connectortype="straight" strokeweight="2.25pt">
              <v:stroke joinstyle="miter"/>
            </v:line>
          </v:group>
        </w:pict>
      </w:r>
      <w:r>
        <w:rPr>
          <w:noProof/>
          <w:lang w:eastAsia="tr-TR"/>
        </w:rPr>
        <w:pict>
          <v:group id="Grup 150" o:spid="_x0000_s1175" style="position:absolute;left:0;text-align:left;margin-left:60.75pt;margin-top:38.55pt;width:35.45pt;height:43.1pt;z-index:251678208" coordorigin="2587,198" coordsize="5003,6856">
            <v:rect id="Dikdörtgen 151" o:spid="_x0000_s1176" style="position:absolute;left:3709;top:198;width:2674;height:3451;visibility:visible;v-text-anchor:middle" strokecolor="white" strokeweight="1pt">
              <v:textbox>
                <w:txbxContent>
                  <w:p w:rsidR="00236633" w:rsidRPr="00CE3415" w:rsidRDefault="00236633" w:rsidP="00C13A32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Dikdörtgen 152" o:spid="_x0000_s1177" style="position:absolute;left:3623;top:3604;width:2674;height:3451;visibility:visible;v-text-anchor:middle" strokecolor="white" strokeweight="1pt">
              <v:textbox>
                <w:txbxContent>
                  <w:p w:rsidR="00236633" w:rsidRPr="00CE3415" w:rsidRDefault="00236633" w:rsidP="00C13A32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line id="Düz Bağlayıcı 153" o:spid="_x0000_s1178" style="position:absolute;flip:x y;visibility:visible" from="2587,3881" to="7591,3881" o:connectortype="straight" strokeweight="2.25pt">
              <v:stroke joinstyle="miter"/>
            </v:line>
          </v:group>
        </w:pict>
      </w:r>
      <w:r w:rsidRPr="00BB0BE6">
        <w:rPr>
          <w:rFonts w:ascii="ALFABET98" w:hAnsi="ALFABET98" w:cs="ALFABET98"/>
          <w:b/>
          <w:bCs/>
          <w:color w:val="7030A0"/>
          <w:sz w:val="24"/>
          <w:szCs w:val="24"/>
        </w:rPr>
        <w:t>8) Merve ve Emine birlikte pasta yiyorlar. M</w:t>
      </w:r>
      <w:r w:rsidRPr="00BB0BE6">
        <w:rPr>
          <w:rFonts w:ascii="ALFABET98 Tur" w:hAnsi="ALFABET98 Tur" w:cs="ALFABET98 Tur"/>
          <w:b/>
          <w:bCs/>
          <w:color w:val="7030A0"/>
          <w:sz w:val="24"/>
          <w:szCs w:val="24"/>
        </w:rPr>
        <w:t xml:space="preserve">erve pastanın             ‘ini Emine ise           ‘sini yemiştir. Acaba </w:t>
      </w:r>
      <w:r w:rsidRPr="00BB0BE6">
        <w:rPr>
          <w:rFonts w:ascii="ALFABET98 Tur" w:hAnsi="ALFABET98 Tur" w:cs="ALFABET98 Tur"/>
          <w:b/>
          <w:bCs/>
          <w:color w:val="7030A0"/>
          <w:sz w:val="24"/>
          <w:szCs w:val="24"/>
          <w:u w:val="single"/>
        </w:rPr>
        <w:t>Merve, Eminden ne kadar fazla pasta yemiştir</w:t>
      </w:r>
      <w:r w:rsidRPr="00BB0BE6">
        <w:rPr>
          <w:rFonts w:ascii="ALFABET98" w:hAnsi="ALFABET98" w:cs="ALFABET98"/>
          <w:b/>
          <w:bCs/>
          <w:color w:val="7030A0"/>
          <w:sz w:val="24"/>
          <w:szCs w:val="24"/>
        </w:rPr>
        <w:t>?(5P</w:t>
      </w:r>
      <w:r w:rsidRPr="00BB0BE6">
        <w:rPr>
          <w:rFonts w:ascii="ALFABET98" w:hAnsi="ALFABET98" w:cs="ALFABET98"/>
          <w:color w:val="7030A0"/>
          <w:sz w:val="24"/>
          <w:szCs w:val="24"/>
        </w:rPr>
        <w:t>)</w:t>
      </w:r>
    </w:p>
    <w:p w:rsidR="00236633" w:rsidRPr="009558E9" w:rsidRDefault="00236633" w:rsidP="002C4C61">
      <w:pPr>
        <w:rPr>
          <w:sz w:val="8"/>
          <w:szCs w:val="8"/>
        </w:rPr>
      </w:pPr>
    </w:p>
    <w:p w:rsidR="00236633" w:rsidRDefault="00236633" w:rsidP="002C4C6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D)</w:t>
      </w:r>
    </w:p>
    <w:p w:rsidR="00236633" w:rsidRPr="00BB0BE6" w:rsidRDefault="00236633" w:rsidP="002C4C61">
      <w:pPr>
        <w:rPr>
          <w:rFonts w:ascii="ALFABET98" w:hAnsi="ALFABET98" w:cs="ALFABET98"/>
          <w:b/>
          <w:bCs/>
          <w:color w:val="00B050"/>
          <w:sz w:val="24"/>
          <w:szCs w:val="24"/>
        </w:rPr>
      </w:pPr>
      <w:r w:rsidRPr="00BB0BE6">
        <w:rPr>
          <w:color w:val="00B050"/>
          <w:sz w:val="24"/>
          <w:szCs w:val="24"/>
        </w:rPr>
        <w:t xml:space="preserve">       </w:t>
      </w:r>
      <w:r w:rsidRPr="00BB0BE6">
        <w:rPr>
          <w:rFonts w:ascii="ALFABET98 Tur" w:hAnsi="ALFABET98 Tur" w:cs="ALFABET98 Tur"/>
          <w:b/>
          <w:bCs/>
          <w:color w:val="00B050"/>
          <w:sz w:val="24"/>
          <w:szCs w:val="24"/>
        </w:rPr>
        <w:t xml:space="preserve"> 9) Aşağıdaki ondalık sayılardan hangisi büyüktür?</w:t>
      </w:r>
      <w:r w:rsidRPr="00BB0BE6">
        <w:rPr>
          <w:rFonts w:ascii="ALFABET98" w:hAnsi="ALFABET98" w:cs="ALFABET98"/>
          <w:b/>
          <w:bCs/>
          <w:color w:val="00B050"/>
          <w:sz w:val="24"/>
          <w:szCs w:val="24"/>
        </w:rPr>
        <w:t xml:space="preserve"> (5P)</w:t>
      </w:r>
    </w:p>
    <w:p w:rsidR="00236633" w:rsidRDefault="00236633" w:rsidP="00FF3A1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A) 4,05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4,50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4,49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D) 4,04</w:t>
      </w:r>
    </w:p>
    <w:p w:rsidR="00236633" w:rsidRPr="00BB0BE6" w:rsidRDefault="00236633" w:rsidP="00431227">
      <w:pPr>
        <w:pStyle w:val="NoSpacing"/>
        <w:rPr>
          <w:rFonts w:ascii="ALFABET98" w:hAnsi="ALFABET98" w:cs="ALFABET98"/>
          <w:b/>
          <w:bCs/>
          <w:color w:val="0070C0"/>
          <w:sz w:val="24"/>
          <w:szCs w:val="24"/>
        </w:rPr>
      </w:pPr>
      <w:r w:rsidRPr="004B4861">
        <w:rPr>
          <w:rFonts w:ascii="ALFABET98" w:hAnsi="ALFABET98" w:cs="ALFABET98"/>
          <w:b/>
          <w:bCs/>
        </w:rPr>
        <w:t xml:space="preserve">       </w:t>
      </w:r>
      <w:r w:rsidRPr="00BB0BE6">
        <w:rPr>
          <w:rFonts w:ascii="ALFABET98" w:hAnsi="ALFABET98" w:cs="ALFABET98"/>
          <w:b/>
          <w:bCs/>
          <w:color w:val="0070C0"/>
        </w:rPr>
        <w:t xml:space="preserve">10) </w:t>
      </w:r>
      <w:r w:rsidRPr="00BB0BE6">
        <w:rPr>
          <w:rFonts w:ascii="ALFABET98 Tur" w:hAnsi="ALFABET98 Tur" w:cs="ALFABET98 Tur"/>
          <w:b/>
          <w:bCs/>
          <w:color w:val="0070C0"/>
          <w:sz w:val="24"/>
          <w:szCs w:val="24"/>
        </w:rPr>
        <w:t>Aşağıdaki bilgilerden doğru olanlara “D” yanlış olanlara ”Y” yazınız.</w:t>
      </w:r>
      <w:r w:rsidRPr="00BB0BE6">
        <w:rPr>
          <w:rFonts w:ascii="ALFABET98" w:hAnsi="ALFABET98" w:cs="ALFABET98"/>
          <w:b/>
          <w:bCs/>
          <w:color w:val="0070C0"/>
          <w:sz w:val="24"/>
          <w:szCs w:val="24"/>
        </w:rPr>
        <w:t xml:space="preserve"> (6P)</w:t>
      </w:r>
    </w:p>
    <w:p w:rsidR="00236633" w:rsidRPr="004B4861" w:rsidRDefault="00236633" w:rsidP="004B4861">
      <w:pPr>
        <w:pStyle w:val="NoSpacing"/>
        <w:spacing w:line="360" w:lineRule="auto"/>
        <w:rPr>
          <w:rFonts w:ascii="ALFABET98" w:hAnsi="ALFABET98" w:cs="ALFABET98"/>
          <w:sz w:val="24"/>
          <w:szCs w:val="24"/>
        </w:rPr>
      </w:pPr>
      <w:r w:rsidRPr="004B4861"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4B4861"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" w:hAnsi="ALFABET98" w:cs="ALFABET98"/>
          <w:sz w:val="24"/>
          <w:szCs w:val="24"/>
        </w:rPr>
        <w:t>-</w:t>
      </w:r>
      <w:r w:rsidRPr="004B4861">
        <w:rPr>
          <w:rFonts w:ascii="ALFABET98 Tur" w:hAnsi="ALFABET98 Tur" w:cs="ALFABET98 Tur"/>
          <w:sz w:val="24"/>
          <w:szCs w:val="24"/>
        </w:rPr>
        <w:t xml:space="preserve">  İki şehir arasındaki mesafeyi (uzaklığı) kilometre</w:t>
      </w:r>
      <w:r w:rsidRPr="004B4861">
        <w:rPr>
          <w:rFonts w:ascii="ALFABET98" w:hAnsi="ALFABET98" w:cs="ALFABET98"/>
          <w:sz w:val="24"/>
          <w:szCs w:val="24"/>
        </w:rPr>
        <w:t>yle ölçebiliriz.  (      )</w:t>
      </w:r>
    </w:p>
    <w:p w:rsidR="00236633" w:rsidRPr="004B4861" w:rsidRDefault="00236633" w:rsidP="004B4861">
      <w:pPr>
        <w:pStyle w:val="NoSpacing"/>
        <w:spacing w:line="360" w:lineRule="auto"/>
        <w:rPr>
          <w:rFonts w:ascii="ALFABET98" w:hAnsi="ALFABET98" w:cs="ALFABET98"/>
          <w:sz w:val="24"/>
          <w:szCs w:val="24"/>
        </w:rPr>
      </w:pPr>
      <w:r w:rsidRPr="004B4861">
        <w:rPr>
          <w:rFonts w:ascii="ALFABET98" w:hAnsi="ALFABET98" w:cs="ALFABET98"/>
          <w:sz w:val="24"/>
          <w:szCs w:val="24"/>
        </w:rPr>
        <w:t xml:space="preserve">     </w:t>
      </w:r>
      <w:r>
        <w:rPr>
          <w:rFonts w:ascii="ALFABET98" w:hAnsi="ALFABET98" w:cs="ALFABET98"/>
          <w:sz w:val="24"/>
          <w:szCs w:val="24"/>
        </w:rPr>
        <w:t xml:space="preserve">- </w:t>
      </w:r>
      <w:r w:rsidRPr="004B4861">
        <w:rPr>
          <w:rFonts w:ascii="ALFABET98" w:hAnsi="ALFABET98" w:cs="ALFABET98"/>
          <w:sz w:val="24"/>
          <w:szCs w:val="24"/>
        </w:rPr>
        <w:t xml:space="preserve"> </w:t>
      </w:r>
      <w:r w:rsidRPr="004B4861">
        <w:rPr>
          <w:rFonts w:ascii="ALFABET98 Tur" w:hAnsi="ALFABET98 Tur" w:cs="ALFABET98 Tur"/>
          <w:sz w:val="24"/>
          <w:szCs w:val="24"/>
        </w:rPr>
        <w:t>3 saat 60 dakikadır.</w:t>
      </w:r>
      <w:r w:rsidRPr="004B4861">
        <w:rPr>
          <w:rFonts w:ascii="ALFABET98" w:hAnsi="ALFABET98" w:cs="ALFABET98"/>
          <w:sz w:val="24"/>
          <w:szCs w:val="24"/>
        </w:rPr>
        <w:t xml:space="preserve"> (      )</w:t>
      </w:r>
    </w:p>
    <w:p w:rsidR="00236633" w:rsidRPr="004B4861" w:rsidRDefault="00236633" w:rsidP="004B4861">
      <w:pPr>
        <w:pStyle w:val="NoSpacing"/>
        <w:spacing w:line="360" w:lineRule="auto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</w:t>
      </w:r>
      <w:r w:rsidRPr="004B4861"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" w:hAnsi="ALFABET98" w:cs="ALFABET98"/>
          <w:sz w:val="24"/>
          <w:szCs w:val="24"/>
        </w:rPr>
        <w:t xml:space="preserve">- </w:t>
      </w:r>
      <w:r w:rsidRPr="004B4861">
        <w:rPr>
          <w:rFonts w:ascii="ALFABET98 Tur" w:hAnsi="ALFABET98 Tur" w:cs="ALFABET98 Tur"/>
          <w:sz w:val="24"/>
          <w:szCs w:val="24"/>
        </w:rPr>
        <w:t>90° ‘lik açıya dik açı denir.</w:t>
      </w:r>
      <w:r w:rsidRPr="004B4861">
        <w:rPr>
          <w:rFonts w:ascii="ALFABET98" w:hAnsi="ALFABET98" w:cs="ALFABET98"/>
          <w:sz w:val="24"/>
          <w:szCs w:val="24"/>
        </w:rPr>
        <w:t xml:space="preserve"> (      )</w:t>
      </w:r>
    </w:p>
    <w:p w:rsidR="00236633" w:rsidRPr="004B4861" w:rsidRDefault="00236633" w:rsidP="004B4861">
      <w:pPr>
        <w:pStyle w:val="NoSpacing"/>
        <w:spacing w:line="360" w:lineRule="auto"/>
        <w:rPr>
          <w:rFonts w:ascii="ALFABET98" w:hAnsi="ALFABET98" w:cs="ALFABET98"/>
          <w:sz w:val="24"/>
          <w:szCs w:val="24"/>
        </w:rPr>
      </w:pPr>
      <w:r w:rsidRPr="004B4861">
        <w:rPr>
          <w:rFonts w:ascii="ALFABET98" w:hAnsi="ALFABET98" w:cs="ALFABET98"/>
          <w:sz w:val="24"/>
          <w:szCs w:val="24"/>
        </w:rPr>
        <w:t xml:space="preserve">     </w:t>
      </w:r>
      <w:r>
        <w:rPr>
          <w:rFonts w:ascii="ALFABET98" w:hAnsi="ALFABET98" w:cs="ALFABET98"/>
          <w:sz w:val="24"/>
          <w:szCs w:val="24"/>
        </w:rPr>
        <w:t>-</w:t>
      </w:r>
      <w:r w:rsidRPr="004B4861">
        <w:rPr>
          <w:rFonts w:ascii="ALFABET98 Tur" w:hAnsi="ALFABET98 Tur" w:cs="ALFABET98 Tur"/>
          <w:sz w:val="24"/>
          <w:szCs w:val="24"/>
        </w:rPr>
        <w:t xml:space="preserve"> Bileşik kesirleri tam sayılı kesirlere çevirebiliriz.</w:t>
      </w:r>
      <w:r w:rsidRPr="004B4861">
        <w:rPr>
          <w:rFonts w:ascii="ALFABET98" w:hAnsi="ALFABET98" w:cs="ALFABET98"/>
          <w:sz w:val="24"/>
          <w:szCs w:val="24"/>
        </w:rPr>
        <w:t xml:space="preserve"> (      )</w:t>
      </w:r>
    </w:p>
    <w:p w:rsidR="00236633" w:rsidRPr="004B4861" w:rsidRDefault="00236633" w:rsidP="004B4861">
      <w:pPr>
        <w:pStyle w:val="NoSpacing"/>
        <w:spacing w:line="360" w:lineRule="auto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- </w:t>
      </w:r>
      <w:r w:rsidRPr="004B4861">
        <w:rPr>
          <w:rFonts w:ascii="ALFABET98 Tur" w:hAnsi="ALFABET98 Tur" w:cs="ALFABET98 Tur"/>
          <w:sz w:val="24"/>
          <w:szCs w:val="24"/>
        </w:rPr>
        <w:t xml:space="preserve">En büyük üç basamaklı </w:t>
      </w:r>
      <w:r w:rsidRPr="004B4861">
        <w:rPr>
          <w:rFonts w:ascii="ALFABET98" w:hAnsi="ALFABET98" w:cs="ALFABET98"/>
          <w:sz w:val="24"/>
          <w:szCs w:val="24"/>
          <w:u w:val="single"/>
        </w:rPr>
        <w:t xml:space="preserve">çift </w:t>
      </w:r>
      <w:r w:rsidRPr="004B4861">
        <w:rPr>
          <w:rFonts w:ascii="ALFABET98 Tur" w:hAnsi="ALFABET98 Tur" w:cs="ALFABET98 Tur"/>
          <w:sz w:val="24"/>
          <w:szCs w:val="24"/>
        </w:rPr>
        <w:t>doğal sayı 999 dur.</w:t>
      </w:r>
      <w:r w:rsidRPr="004B4861">
        <w:rPr>
          <w:rFonts w:ascii="ALFABET98" w:hAnsi="ALFABET98" w:cs="ALFABET98"/>
          <w:sz w:val="24"/>
          <w:szCs w:val="24"/>
        </w:rPr>
        <w:t xml:space="preserve"> (      )</w:t>
      </w:r>
    </w:p>
    <w:p w:rsidR="00236633" w:rsidRPr="004B4861" w:rsidRDefault="00236633" w:rsidP="004B4861">
      <w:pPr>
        <w:pStyle w:val="NoSpacing"/>
        <w:rPr>
          <w:rFonts w:ascii="ALFABET98" w:hAnsi="ALFABET98" w:cs="ALFABET98"/>
          <w:sz w:val="24"/>
          <w:szCs w:val="24"/>
        </w:rPr>
      </w:pPr>
      <w:r w:rsidRPr="004B4861">
        <w:rPr>
          <w:rFonts w:ascii="ALFABET98" w:hAnsi="ALFABET98" w:cs="ALFABET98"/>
          <w:sz w:val="24"/>
          <w:szCs w:val="24"/>
        </w:rPr>
        <w:t xml:space="preserve">     </w:t>
      </w:r>
      <w:r>
        <w:rPr>
          <w:rFonts w:ascii="ALFABET98" w:hAnsi="ALFABET98" w:cs="ALFABET98"/>
          <w:sz w:val="24"/>
          <w:szCs w:val="24"/>
        </w:rPr>
        <w:t>-</w:t>
      </w:r>
      <w:r w:rsidRPr="004B4861">
        <w:rPr>
          <w:rFonts w:ascii="ALFABET98" w:hAnsi="ALFABET98" w:cs="ALFABET98"/>
          <w:sz w:val="24"/>
          <w:szCs w:val="24"/>
        </w:rPr>
        <w:t xml:space="preserve"> 1 litre 1000 mililitredir. (      )</w:t>
      </w:r>
    </w:p>
    <w:p w:rsidR="00236633" w:rsidRDefault="00236633" w:rsidP="00431227">
      <w:pPr>
        <w:pStyle w:val="NoSpacing"/>
        <w:rPr>
          <w:sz w:val="24"/>
          <w:szCs w:val="24"/>
        </w:rPr>
      </w:pPr>
    </w:p>
    <w:p w:rsidR="00236633" w:rsidRPr="004B4861" w:rsidRDefault="00236633" w:rsidP="00431227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B0BE6">
        <w:rPr>
          <w:rFonts w:ascii="ALFABET98" w:hAnsi="ALFABET98" w:cs="ALFABET98"/>
          <w:b/>
          <w:bCs/>
          <w:color w:val="C00000"/>
          <w:sz w:val="24"/>
          <w:szCs w:val="24"/>
        </w:rPr>
        <w:t xml:space="preserve">11) </w:t>
      </w:r>
      <w:r w:rsidRPr="00BB0BE6">
        <w:rPr>
          <w:rFonts w:ascii="ALFABET98 Tur" w:hAnsi="ALFABET98 Tur" w:cs="ALFABET98 Tur"/>
          <w:b/>
          <w:bCs/>
          <w:color w:val="C00000"/>
          <w:sz w:val="24"/>
          <w:szCs w:val="24"/>
        </w:rPr>
        <w:t>Aşağıdaki işlemleri yapınız.</w:t>
      </w:r>
      <w:r w:rsidRPr="00BB0BE6">
        <w:rPr>
          <w:rFonts w:ascii="ALFABET98" w:hAnsi="ALFABET98" w:cs="ALFABET98"/>
          <w:b/>
          <w:bCs/>
          <w:color w:val="C00000"/>
          <w:sz w:val="24"/>
          <w:szCs w:val="24"/>
        </w:rPr>
        <w:t xml:space="preserve">(10P) </w:t>
      </w:r>
    </w:p>
    <w:p w:rsidR="00236633" w:rsidRDefault="00236633" w:rsidP="00431227">
      <w:pPr>
        <w:pStyle w:val="NoSpacing"/>
        <w:rPr>
          <w:sz w:val="24"/>
          <w:szCs w:val="24"/>
        </w:rPr>
      </w:pPr>
      <w:r>
        <w:rPr>
          <w:noProof/>
          <w:lang w:eastAsia="tr-TR"/>
        </w:rPr>
        <w:pict>
          <v:line id="Düz Bağlayıcı 10" o:spid="_x0000_s1179" style="position:absolute;flip:y;z-index:251683328;visibility:visible" from="462.05pt,12.05pt" to="494.3pt,13.55p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180" style="position:absolute;z-index:251682304;visibility:visible" from="461.3pt,.8pt" to="461.3pt,27.8pt" strokeweight="1.5pt">
            <v:stroke joinstyle="miter"/>
          </v:line>
        </w:pict>
      </w:r>
      <w:r>
        <w:rPr>
          <w:sz w:val="24"/>
          <w:szCs w:val="24"/>
        </w:rPr>
        <w:t xml:space="preserve">             9 5 6 0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3 5 2 8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5 4 6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4 8 2 0       8</w:t>
      </w:r>
    </w:p>
    <w:p w:rsidR="00236633" w:rsidRPr="00431227" w:rsidRDefault="00236633" w:rsidP="00431227">
      <w:pPr>
        <w:pStyle w:val="NoSpacing"/>
        <w:rPr>
          <w:sz w:val="24"/>
          <w:szCs w:val="24"/>
        </w:rPr>
      </w:pPr>
      <w:r>
        <w:rPr>
          <w:noProof/>
          <w:lang w:eastAsia="tr-TR"/>
        </w:rPr>
        <w:pict>
          <v:shape id="Çarpma 5" o:spid="_x0000_s1181" style="position:absolute;margin-left:290pt;margin-top:.55pt;width:16.5pt;height:12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161925" path="m38685,53958l61972,23822r42803,33075l147578,23822r23287,30136l135918,80963r34947,27004l147578,138103,104775,105028,61972,138103,38685,107967,73632,80963,38685,53958xe" strokeweight="1pt">
            <v:fill r:id="rId8" o:title="" recolor="t" rotate="t" type="tile"/>
            <v:stroke dashstyle="3 1" joinstyle="miter"/>
            <v:path arrowok="t" o:connecttype="custom" o:connectlocs="38685,53958;61972,23822;104775,56897;147578,23822;170865,53958;135918,80963;170865,107967;147578,138103;104775,105028;61972,138103;38685,107967;73632,80963;38685,53958" o:connectangles="0,0,0,0,0,0,0,0,0,0,0,0,0"/>
          </v:shape>
        </w:pict>
      </w:r>
      <w:r>
        <w:rPr>
          <w:sz w:val="24"/>
          <w:szCs w:val="24"/>
        </w:rPr>
        <w:t xml:space="preserve">        +   1 2 8 9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-</w:t>
      </w:r>
      <w:r>
        <w:rPr>
          <w:sz w:val="24"/>
          <w:szCs w:val="24"/>
        </w:rPr>
        <w:tab/>
        <w:t>1 5 7 2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*</w:t>
      </w:r>
      <w:r>
        <w:rPr>
          <w:sz w:val="24"/>
          <w:szCs w:val="24"/>
        </w:rPr>
        <w:tab/>
        <w:t xml:space="preserve">   4 6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36633" w:rsidRDefault="00236633" w:rsidP="004B4861">
      <w:pPr>
        <w:pStyle w:val="NoSpacing"/>
        <w:tabs>
          <w:tab w:val="left" w:pos="8160"/>
        </w:tabs>
      </w:pPr>
      <w:r>
        <w:rPr>
          <w:noProof/>
          <w:lang w:eastAsia="tr-TR"/>
        </w:rPr>
        <w:pict>
          <v:line id="Düz Bağlayıcı 119" o:spid="_x0000_s1182" style="position:absolute;z-index:251686400;visibility:visible" from="286.55pt,.9pt" to="348.8pt,.9p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12" o:spid="_x0000_s1183" style="position:absolute;z-index:251685376;visibility:visible" from="151.5pt,.7pt" to="213.75pt,.7p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63" o:spid="_x0000_s1184" style="position:absolute;z-index:251684352;visibility:visible" from="16.55pt,1.65pt" to="78.8pt,1.65pt" strokeweight="1.5pt">
            <v:stroke joinstyle="miter"/>
          </v:line>
        </w:pict>
      </w:r>
      <w:r>
        <w:tab/>
        <w:t>-</w:t>
      </w:r>
    </w:p>
    <w:p w:rsidR="00236633" w:rsidRDefault="00236633" w:rsidP="00431227">
      <w:pPr>
        <w:pStyle w:val="NoSpacing"/>
      </w:pPr>
      <w:r>
        <w:rPr>
          <w:noProof/>
          <w:lang w:eastAsia="tr-TR"/>
        </w:rPr>
        <w:pict>
          <v:line id="Düz Bağlayıcı 120" o:spid="_x0000_s1185" style="position:absolute;z-index:251687424;visibility:visible" from="395.3pt,.95pt" to="457.55pt,.95pt" strokeweight="1.5pt">
            <v:stroke joinstyle="miter"/>
          </v:line>
        </w:pict>
      </w:r>
    </w:p>
    <w:p w:rsidR="00236633" w:rsidRDefault="00236633" w:rsidP="00431227">
      <w:pPr>
        <w:pStyle w:val="NoSpacing"/>
      </w:pPr>
    </w:p>
    <w:p w:rsidR="00236633" w:rsidRDefault="00236633" w:rsidP="00431227">
      <w:pPr>
        <w:pStyle w:val="NoSpacing"/>
      </w:pPr>
    </w:p>
    <w:p w:rsidR="00236633" w:rsidRPr="00BB0BE6" w:rsidRDefault="00236633" w:rsidP="00431227">
      <w:pPr>
        <w:pStyle w:val="NoSpacing"/>
        <w:rPr>
          <w:rFonts w:ascii="ALFABET98" w:hAnsi="ALFABET98" w:cs="ALFABET98"/>
          <w:b/>
          <w:bCs/>
          <w:color w:val="00B0F0"/>
        </w:rPr>
      </w:pPr>
      <w:r w:rsidRPr="00BB0BE6">
        <w:rPr>
          <w:color w:val="00B0F0"/>
        </w:rPr>
        <w:t xml:space="preserve"> </w:t>
      </w:r>
      <w:r w:rsidRPr="00BB0BE6">
        <w:rPr>
          <w:rFonts w:ascii="ALFABET98" w:hAnsi="ALFABET98" w:cs="ALFABET98"/>
          <w:b/>
          <w:bCs/>
          <w:color w:val="00B0F0"/>
        </w:rPr>
        <w:t xml:space="preserve">   12) </w:t>
      </w:r>
      <w:r>
        <w:rPr>
          <w:rFonts w:ascii="ALFABET98" w:hAnsi="ALFABET98" w:cs="ALFABET98"/>
          <w:b/>
          <w:bCs/>
          <w:color w:val="00B0F0"/>
        </w:rPr>
        <w:t xml:space="preserve"> </w:t>
      </w:r>
      <w:r w:rsidRPr="00BB0BE6">
        <w:rPr>
          <w:rFonts w:ascii="ALFABET98 Tur" w:hAnsi="ALFABET98 Tur" w:cs="ALFABET98 Tur"/>
          <w:b/>
          <w:bCs/>
          <w:color w:val="00B0F0"/>
        </w:rPr>
        <w:t xml:space="preserve">2 satte 160 km giden araç yarım </w:t>
      </w:r>
      <w:r w:rsidRPr="00BB0BE6">
        <w:rPr>
          <w:rFonts w:ascii="ALFABET98" w:hAnsi="ALFABET98" w:cs="ALFABET98"/>
          <w:b/>
          <w:bCs/>
          <w:color w:val="00B0F0"/>
        </w:rPr>
        <w:t>saatte kaç kilometre yol gider? (10P)</w:t>
      </w:r>
    </w:p>
    <w:p w:rsidR="00236633" w:rsidRDefault="00236633" w:rsidP="002C4C61">
      <w:pPr>
        <w:rPr>
          <w:sz w:val="24"/>
          <w:szCs w:val="24"/>
        </w:rPr>
      </w:pPr>
    </w:p>
    <w:p w:rsidR="00236633" w:rsidRDefault="00236633" w:rsidP="002C4C61">
      <w:pPr>
        <w:rPr>
          <w:sz w:val="24"/>
          <w:szCs w:val="24"/>
        </w:rPr>
      </w:pPr>
    </w:p>
    <w:p w:rsidR="00236633" w:rsidRDefault="00236633" w:rsidP="002C4C61">
      <w:pPr>
        <w:rPr>
          <w:sz w:val="24"/>
          <w:szCs w:val="24"/>
        </w:rPr>
      </w:pPr>
    </w:p>
    <w:p w:rsidR="00236633" w:rsidRPr="002C4C61" w:rsidRDefault="00236633" w:rsidP="00BB0BE6">
      <w:pPr>
        <w:spacing w:after="0"/>
        <w:rPr>
          <w:sz w:val="28"/>
          <w:szCs w:val="28"/>
        </w:rPr>
      </w:pPr>
      <w:r>
        <w:rPr>
          <w:sz w:val="28"/>
          <w:szCs w:val="28"/>
        </w:rPr>
        <w:t>ADI SOYADI:                                                                                                    NOTU:</w:t>
      </w:r>
    </w:p>
    <w:sectPr w:rsidR="00236633" w:rsidRPr="002C4C61" w:rsidSect="009E623C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633" w:rsidRDefault="00236633" w:rsidP="002C4C61">
      <w:pPr>
        <w:spacing w:after="0" w:line="240" w:lineRule="auto"/>
      </w:pPr>
      <w:r>
        <w:separator/>
      </w:r>
    </w:p>
  </w:endnote>
  <w:endnote w:type="continuationSeparator" w:id="0">
    <w:p w:rsidR="00236633" w:rsidRDefault="00236633" w:rsidP="002C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633" w:rsidRDefault="00236633" w:rsidP="002C4C61">
      <w:pPr>
        <w:spacing w:after="0" w:line="240" w:lineRule="auto"/>
      </w:pPr>
      <w:r>
        <w:separator/>
      </w:r>
    </w:p>
  </w:footnote>
  <w:footnote w:type="continuationSeparator" w:id="0">
    <w:p w:rsidR="00236633" w:rsidRDefault="00236633" w:rsidP="002C4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60E"/>
    <w:rsid w:val="00002389"/>
    <w:rsid w:val="00003605"/>
    <w:rsid w:val="00020BC1"/>
    <w:rsid w:val="0006652B"/>
    <w:rsid w:val="00073B4E"/>
    <w:rsid w:val="00113EB3"/>
    <w:rsid w:val="001342DC"/>
    <w:rsid w:val="00142D7E"/>
    <w:rsid w:val="0015774C"/>
    <w:rsid w:val="00160579"/>
    <w:rsid w:val="00186AD0"/>
    <w:rsid w:val="001B1EF2"/>
    <w:rsid w:val="001C0BD9"/>
    <w:rsid w:val="001C3378"/>
    <w:rsid w:val="001F74F1"/>
    <w:rsid w:val="00221D88"/>
    <w:rsid w:val="00236633"/>
    <w:rsid w:val="0025768A"/>
    <w:rsid w:val="00275A69"/>
    <w:rsid w:val="0028360E"/>
    <w:rsid w:val="00297423"/>
    <w:rsid w:val="002A45ED"/>
    <w:rsid w:val="002C411E"/>
    <w:rsid w:val="002C4C61"/>
    <w:rsid w:val="0033250A"/>
    <w:rsid w:val="00346CE2"/>
    <w:rsid w:val="00367008"/>
    <w:rsid w:val="00393361"/>
    <w:rsid w:val="00396E2E"/>
    <w:rsid w:val="003C13F6"/>
    <w:rsid w:val="00427702"/>
    <w:rsid w:val="00431227"/>
    <w:rsid w:val="00463E1B"/>
    <w:rsid w:val="0048243F"/>
    <w:rsid w:val="004B4861"/>
    <w:rsid w:val="004F2A2E"/>
    <w:rsid w:val="00552C55"/>
    <w:rsid w:val="005747A3"/>
    <w:rsid w:val="005D0D1E"/>
    <w:rsid w:val="005D4D3E"/>
    <w:rsid w:val="00623A14"/>
    <w:rsid w:val="0063398E"/>
    <w:rsid w:val="00646748"/>
    <w:rsid w:val="0064682B"/>
    <w:rsid w:val="00647FC3"/>
    <w:rsid w:val="006D1D7A"/>
    <w:rsid w:val="00756E60"/>
    <w:rsid w:val="0076249C"/>
    <w:rsid w:val="007C117B"/>
    <w:rsid w:val="007F42AF"/>
    <w:rsid w:val="007F4580"/>
    <w:rsid w:val="00827062"/>
    <w:rsid w:val="00834644"/>
    <w:rsid w:val="0088533B"/>
    <w:rsid w:val="008D43EA"/>
    <w:rsid w:val="008D4EE2"/>
    <w:rsid w:val="00911947"/>
    <w:rsid w:val="009558E9"/>
    <w:rsid w:val="009D0BBC"/>
    <w:rsid w:val="009D15E5"/>
    <w:rsid w:val="009D2D3D"/>
    <w:rsid w:val="009D4494"/>
    <w:rsid w:val="009E623C"/>
    <w:rsid w:val="00A405B0"/>
    <w:rsid w:val="00AE6333"/>
    <w:rsid w:val="00B30784"/>
    <w:rsid w:val="00B64A67"/>
    <w:rsid w:val="00B944F2"/>
    <w:rsid w:val="00BB0BE6"/>
    <w:rsid w:val="00C13A32"/>
    <w:rsid w:val="00C1455B"/>
    <w:rsid w:val="00C32128"/>
    <w:rsid w:val="00C372A3"/>
    <w:rsid w:val="00CB5CCE"/>
    <w:rsid w:val="00CC6363"/>
    <w:rsid w:val="00CE3415"/>
    <w:rsid w:val="00D7724C"/>
    <w:rsid w:val="00D77946"/>
    <w:rsid w:val="00ED060D"/>
    <w:rsid w:val="00ED168F"/>
    <w:rsid w:val="00EF4D6F"/>
    <w:rsid w:val="00EF7963"/>
    <w:rsid w:val="00F81302"/>
    <w:rsid w:val="00FD1BC7"/>
    <w:rsid w:val="00FF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2A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D168F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2C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C4C61"/>
  </w:style>
  <w:style w:type="paragraph" w:styleId="Footer">
    <w:name w:val="footer"/>
    <w:basedOn w:val="Normal"/>
    <w:link w:val="FooterChar"/>
    <w:uiPriority w:val="99"/>
    <w:rsid w:val="002C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C4C61"/>
  </w:style>
  <w:style w:type="paragraph" w:styleId="BalloonText">
    <w:name w:val="Balloon Text"/>
    <w:basedOn w:val="Normal"/>
    <w:link w:val="BalloonTextChar"/>
    <w:uiPriority w:val="99"/>
    <w:semiHidden/>
    <w:rsid w:val="009E6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623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9D44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372</Words>
  <Characters>2125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Upruk</dc:creator>
  <cp:keywords/>
  <dc:description/>
  <cp:lastModifiedBy>EDANUR</cp:lastModifiedBy>
  <cp:revision>3</cp:revision>
  <cp:lastPrinted>2013-04-29T03:00:00Z</cp:lastPrinted>
  <dcterms:created xsi:type="dcterms:W3CDTF">2013-04-29T05:44:00Z</dcterms:created>
  <dcterms:modified xsi:type="dcterms:W3CDTF">2013-05-01T07:28:00Z</dcterms:modified>
</cp:coreProperties>
</file>