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01" w:rsidRPr="003F0B80" w:rsidRDefault="002B1D0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1.) </w:t>
      </w:r>
      <w:r w:rsidRPr="003F0B80">
        <w:rPr>
          <w:b/>
          <w:bCs/>
          <w:sz w:val="24"/>
          <w:szCs w:val="24"/>
        </w:rPr>
        <w:t xml:space="preserve">35 sayısının </w:t>
      </w: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28.5pt">
            <v:imagedata r:id="rId6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26" type="#_x0000_t75" style="width:9.75pt;height:28.5pt">
            <v:imagedata r:id="rId6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 i kaçtır?</w:t>
      </w:r>
    </w:p>
    <w:p w:rsidR="002B1D01" w:rsidRDefault="002B1D01" w:rsidP="004417DD">
      <w:pPr>
        <w:jc w:val="center"/>
        <w:rPr>
          <w:b/>
          <w:bCs/>
          <w:u w:val="single"/>
        </w:rPr>
      </w:pPr>
      <w:hyperlink r:id="rId7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  <w:u w:val="single"/>
        </w:rPr>
        <w:t xml:space="preserve"> </w:t>
      </w:r>
    </w:p>
    <w:p w:rsidR="002B1D01" w:rsidRPr="003F0B80" w:rsidRDefault="002B1D01">
      <w:pPr>
        <w:rPr>
          <w:b/>
          <w:bCs/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  <w:r w:rsidRPr="003F0B80">
        <w:rPr>
          <w:b/>
          <w:bCs/>
          <w:sz w:val="24"/>
          <w:szCs w:val="24"/>
        </w:rPr>
        <w:t xml:space="preserve">2.) 90 elmanın </w:t>
      </w: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27" type="#_x0000_t75" style="width:9.75pt;height:28.5pt">
            <v:imagedata r:id="rId8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28" type="#_x0000_t75" style="width:9.75pt;height:28.5pt">
            <v:imagedata r:id="rId8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  kaç elmadır?</w:t>
      </w:r>
    </w:p>
    <w:p w:rsidR="002B1D01" w:rsidRPr="003F0B80" w:rsidRDefault="002B1D01">
      <w:pPr>
        <w:rPr>
          <w:b/>
          <w:bCs/>
          <w:sz w:val="24"/>
          <w:szCs w:val="24"/>
        </w:rPr>
      </w:pPr>
      <w:r w:rsidRPr="003F0B80">
        <w:rPr>
          <w:b/>
          <w:bCs/>
          <w:sz w:val="24"/>
          <w:szCs w:val="24"/>
        </w:rPr>
        <w:t xml:space="preserve">  </w:t>
      </w:r>
    </w:p>
    <w:p w:rsidR="002B1D01" w:rsidRPr="003F0B80" w:rsidRDefault="002B1D01">
      <w:pPr>
        <w:rPr>
          <w:b/>
          <w:bCs/>
          <w:sz w:val="24"/>
          <w:szCs w:val="24"/>
        </w:rPr>
      </w:pPr>
      <w:r w:rsidRPr="003F0B80">
        <w:rPr>
          <w:b/>
          <w:bCs/>
          <w:sz w:val="24"/>
          <w:szCs w:val="24"/>
        </w:rPr>
        <w:t xml:space="preserve">3.) 120 kalemin </w:t>
      </w: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29" type="#_x0000_t75" style="width:9.75pt;height:27.75pt">
            <v:imagedata r:id="rId9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30" type="#_x0000_t75" style="width:9.75pt;height:27.75pt">
            <v:imagedata r:id="rId9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  ü satıldı.Geriye kaç kalem kaldı?</w:t>
      </w:r>
    </w:p>
    <w:p w:rsidR="002B1D01" w:rsidRPr="003F0B80" w:rsidRDefault="002B1D01">
      <w:pPr>
        <w:rPr>
          <w:b/>
          <w:bCs/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</w:p>
    <w:tbl>
      <w:tblPr>
        <w:tblpPr w:leftFromText="141" w:rightFromText="141" w:vertAnchor="text" w:horzAnchor="margin" w:tblpXSpec="right" w:tblpY="809"/>
        <w:tblW w:w="5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1"/>
        <w:gridCol w:w="1302"/>
        <w:gridCol w:w="1301"/>
        <w:gridCol w:w="1302"/>
      </w:tblGrid>
      <w:tr w:rsidR="002B1D01" w:rsidRPr="00087FFE">
        <w:tc>
          <w:tcPr>
            <w:tcW w:w="1301" w:type="dxa"/>
          </w:tcPr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</w:tcPr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</w:tcPr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</w:tcPr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B1D01" w:rsidRPr="003F0B80" w:rsidRDefault="002B1D01">
      <w:pPr>
        <w:rPr>
          <w:b/>
          <w:bCs/>
          <w:sz w:val="24"/>
          <w:szCs w:val="24"/>
        </w:rPr>
      </w:pPr>
      <w:r w:rsidRPr="003F0B80">
        <w:rPr>
          <w:b/>
          <w:bCs/>
          <w:sz w:val="24"/>
          <w:szCs w:val="24"/>
        </w:rPr>
        <w:t xml:space="preserve">4.) 48 öğrencini </w:t>
      </w:r>
      <w:r w:rsidRPr="00087FFE">
        <w:rPr>
          <w:b/>
          <w:bCs/>
          <w:sz w:val="28"/>
          <w:szCs w:val="28"/>
        </w:rPr>
        <w:fldChar w:fldCharType="begin"/>
      </w:r>
      <w:r w:rsidRPr="00087FFE">
        <w:rPr>
          <w:b/>
          <w:bCs/>
          <w:sz w:val="28"/>
          <w:szCs w:val="28"/>
        </w:rPr>
        <w:instrText xml:space="preserve"> QUOTE </w:instrText>
      </w:r>
      <w:r w:rsidRPr="00087FFE">
        <w:pict>
          <v:shape id="_x0000_i1031" type="#_x0000_t75" style="width:12.75pt;height:28.5pt">
            <v:imagedata r:id="rId10" o:title="" chromakey="white"/>
          </v:shape>
        </w:pict>
      </w:r>
      <w:r w:rsidRPr="00087FFE">
        <w:rPr>
          <w:b/>
          <w:bCs/>
          <w:sz w:val="28"/>
          <w:szCs w:val="28"/>
        </w:rPr>
        <w:instrText xml:space="preserve"> </w:instrText>
      </w:r>
      <w:r w:rsidRPr="00087FFE">
        <w:rPr>
          <w:b/>
          <w:bCs/>
          <w:sz w:val="28"/>
          <w:szCs w:val="28"/>
        </w:rPr>
        <w:fldChar w:fldCharType="separate"/>
      </w:r>
      <w:r w:rsidRPr="00087FFE">
        <w:pict>
          <v:shape id="_x0000_i1032" type="#_x0000_t75" style="width:12.75pt;height:28.5pt">
            <v:imagedata r:id="rId10" o:title="" chromakey="white"/>
          </v:shape>
        </w:pict>
      </w:r>
      <w:r w:rsidRPr="00087FFE">
        <w:rPr>
          <w:b/>
          <w:bCs/>
          <w:sz w:val="28"/>
          <w:szCs w:val="28"/>
        </w:rPr>
        <w:fldChar w:fldCharType="end"/>
      </w:r>
      <w:r w:rsidRPr="003F0B80">
        <w:rPr>
          <w:b/>
          <w:bCs/>
          <w:sz w:val="28"/>
          <w:szCs w:val="28"/>
        </w:rPr>
        <w:t xml:space="preserve"> </w:t>
      </w:r>
      <w:r w:rsidRPr="003F0B80">
        <w:rPr>
          <w:b/>
          <w:bCs/>
          <w:sz w:val="24"/>
          <w:szCs w:val="24"/>
        </w:rPr>
        <w:t xml:space="preserve"> i deneme sınavına katıldı . Sınava katılmayan öğrenciler kaç kişidir?</w:t>
      </w:r>
    </w:p>
    <w:p w:rsidR="002B1D01" w:rsidRPr="003F0B80" w:rsidRDefault="002B1D01">
      <w:pPr>
        <w:rPr>
          <w:b/>
          <w:bCs/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" o:spid="_x0000_s1027" type="#_x0000_t75" alt="http://t1.gstatic.com/images?q=tbn:ANd9GcTdKB_XCrjz-bOlriU3xeW6Y5IUxjUY0A3h_yaE-H0QYmadOqKI" href="http://www.google.com.tr/imgres?q=kitap+gif&amp;hl=tr&amp;safe=active&amp;biw=1366&amp;bih=599&amp;tbm=isch&amp;tbnid=YqNx1GOZY8sSJM:&amp;imgrefurl=http://uzuncorap.com/2013/01/07/prof-selahattin-diliduzgun-anlatiyor-edebiyat-egitiminden-ne-anlamali/&amp;docid=RtBkhzUnzzTZRM&amp;imgurl=http://uzuncorap.com/wp-content/uploads/2013/01/Reading-a-book.gif&amp;w=491&amp;h=558&amp;ei=UXQ0UYisMYzasgbskYF4&amp;zoom=1&amp;ved=1t:3588,r:40,s:0,i:205&amp;iact=rc&amp;dur=1012&amp;sig=104374148797706100465&amp;page=2&amp;tbnh=189&amp;tbnw=167&amp;start=22&amp;ndsp=25&amp;tx=114&amp;ty=1" style="position:absolute;margin-left:194.05pt;margin-top:42.9pt;width:54pt;height:61.5pt;z-index:-251659776;visibility:visible" o:button="t">
            <v:fill o:detectmouseclick="t"/>
            <v:imagedata r:id="rId11" o:title=""/>
          </v:shape>
        </w:pict>
      </w:r>
      <w:r w:rsidRPr="003F0B80">
        <w:rPr>
          <w:b/>
          <w:bCs/>
          <w:sz w:val="24"/>
          <w:szCs w:val="24"/>
        </w:rPr>
        <w:t xml:space="preserve">5.) Salih 250 sayfalık kitabın önce </w:t>
      </w:r>
      <w:r w:rsidRPr="00087FFE">
        <w:rPr>
          <w:b/>
          <w:bCs/>
          <w:sz w:val="28"/>
          <w:szCs w:val="28"/>
        </w:rPr>
        <w:fldChar w:fldCharType="begin"/>
      </w:r>
      <w:r w:rsidRPr="00087FFE">
        <w:rPr>
          <w:b/>
          <w:bCs/>
          <w:sz w:val="28"/>
          <w:szCs w:val="28"/>
        </w:rPr>
        <w:instrText xml:space="preserve"> QUOTE </w:instrText>
      </w:r>
      <w:r w:rsidRPr="00087FFE">
        <w:pict>
          <v:shape id="_x0000_i1033" type="#_x0000_t75" style="width:9.75pt;height:28.5pt">
            <v:imagedata r:id="rId12" o:title="" chromakey="white"/>
          </v:shape>
        </w:pict>
      </w:r>
      <w:r w:rsidRPr="00087FFE">
        <w:rPr>
          <w:b/>
          <w:bCs/>
          <w:sz w:val="28"/>
          <w:szCs w:val="28"/>
        </w:rPr>
        <w:instrText xml:space="preserve"> </w:instrText>
      </w:r>
      <w:r w:rsidRPr="00087FFE">
        <w:rPr>
          <w:b/>
          <w:bCs/>
          <w:sz w:val="28"/>
          <w:szCs w:val="28"/>
        </w:rPr>
        <w:fldChar w:fldCharType="separate"/>
      </w:r>
      <w:r w:rsidRPr="00087FFE">
        <w:pict>
          <v:shape id="_x0000_i1034" type="#_x0000_t75" style="width:9.75pt;height:28.5pt">
            <v:imagedata r:id="rId12" o:title="" chromakey="white"/>
          </v:shape>
        </w:pict>
      </w:r>
      <w:r w:rsidRPr="00087FFE">
        <w:rPr>
          <w:b/>
          <w:bCs/>
          <w:sz w:val="28"/>
          <w:szCs w:val="28"/>
        </w:rPr>
        <w:fldChar w:fldCharType="end"/>
      </w:r>
      <w:r w:rsidRPr="003F0B80">
        <w:rPr>
          <w:b/>
          <w:bCs/>
          <w:sz w:val="28"/>
          <w:szCs w:val="28"/>
        </w:rPr>
        <w:t xml:space="preserve">   </w:t>
      </w:r>
      <w:r w:rsidRPr="003F0B80">
        <w:rPr>
          <w:b/>
          <w:bCs/>
          <w:sz w:val="24"/>
          <w:szCs w:val="24"/>
        </w:rPr>
        <w:t xml:space="preserve">ini sonra   </w:t>
      </w:r>
      <w:r w:rsidRPr="00087FFE">
        <w:rPr>
          <w:b/>
          <w:bCs/>
          <w:sz w:val="28"/>
          <w:szCs w:val="28"/>
        </w:rPr>
        <w:fldChar w:fldCharType="begin"/>
      </w:r>
      <w:r w:rsidRPr="00087FFE">
        <w:rPr>
          <w:b/>
          <w:bCs/>
          <w:sz w:val="28"/>
          <w:szCs w:val="28"/>
        </w:rPr>
        <w:instrText xml:space="preserve"> QUOTE </w:instrText>
      </w:r>
      <w:r w:rsidRPr="00087FFE">
        <w:pict>
          <v:shape id="_x0000_i1035" type="#_x0000_t75" style="width:18pt;height:27.75pt">
            <v:imagedata r:id="rId13" o:title="" chromakey="white"/>
          </v:shape>
        </w:pict>
      </w:r>
      <w:r w:rsidRPr="00087FFE">
        <w:rPr>
          <w:b/>
          <w:bCs/>
          <w:sz w:val="28"/>
          <w:szCs w:val="28"/>
        </w:rPr>
        <w:instrText xml:space="preserve"> </w:instrText>
      </w:r>
      <w:r w:rsidRPr="00087FFE">
        <w:rPr>
          <w:b/>
          <w:bCs/>
          <w:sz w:val="28"/>
          <w:szCs w:val="28"/>
        </w:rPr>
        <w:fldChar w:fldCharType="separate"/>
      </w:r>
      <w:r w:rsidRPr="00087FFE">
        <w:pict>
          <v:shape id="_x0000_i1036" type="#_x0000_t75" style="width:18pt;height:27.75pt">
            <v:imagedata r:id="rId13" o:title="" chromakey="white"/>
          </v:shape>
        </w:pict>
      </w:r>
      <w:r w:rsidRPr="00087FFE">
        <w:rPr>
          <w:b/>
          <w:bCs/>
          <w:sz w:val="28"/>
          <w:szCs w:val="28"/>
        </w:rPr>
        <w:fldChar w:fldCharType="end"/>
      </w:r>
      <w:r w:rsidRPr="003F0B80">
        <w:rPr>
          <w:b/>
          <w:bCs/>
          <w:sz w:val="28"/>
          <w:szCs w:val="28"/>
        </w:rPr>
        <w:t xml:space="preserve">  </w:t>
      </w:r>
      <w:r w:rsidRPr="003F0B80">
        <w:rPr>
          <w:b/>
          <w:bCs/>
          <w:sz w:val="24"/>
          <w:szCs w:val="24"/>
        </w:rPr>
        <w:t>sını okudu .Salih’in  kitabı bitirmesi için kaç sayfa  daha  okuması gerekir?</w:t>
      </w:r>
      <w:r w:rsidRPr="003F0B80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</w:p>
    <w:p w:rsidR="002B1D01" w:rsidRPr="003F0B80" w:rsidRDefault="002B1D01">
      <w:pPr>
        <w:rPr>
          <w:b/>
          <w:bCs/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8" o:spid="_x0000_s1028" type="#_x0000_t75" alt="http://t2.gstatic.com/images?q=tbn:ANd9GcQFb24h2UMiCUv9GAUvR07ZLPKhidfeOe7PnOMck62vHI3X2TAu" href="http://www.google.com.tr/imgres?q=%C3%A7ikolata+da%C4%9F%C4%B1t%C4%B1m%C4%B1+gif&amp;start=131&amp;hl=tr&amp;safe=active&amp;biw=1366&amp;bih=599&amp;tbm=isch&amp;tbnid=oBTCnEQXTUFq3M:&amp;imgrefurl=http://www.allforhotels.com/TR-TR/06-yiyecek_icecek/128-zeytin-1/1887-horeka_gida_dagitim_turizm_sanayi_ve_ticaret_a_s_.aspx&amp;docid=ne2q9iakaTZ5iM&amp;itg=1&amp;imgurl=http://www.allforhotels.com/companyProducts_tr/r18_1887.gif&amp;w=300&amp;h=200&amp;ei=Fnc0Uey9LoT3sgbngoCQAw&amp;zoom=1&amp;ved=1t:3588,r:41,s:100,i:127&amp;iact=rc&amp;dur=330&amp;sig=104374148797706100465&amp;page=7&amp;tbnh=160&amp;tbnw=240&amp;ndsp=22&amp;tx=148&amp;ty=" style="position:absolute;margin-left:145.3pt;margin-top:79.45pt;width:92.25pt;height:61.5pt;z-index:-251657728;visibility:visible" o:button="t">
            <v:fill o:detectmouseclick="t"/>
            <v:imagedata r:id="rId14" o:title=""/>
          </v:shape>
        </w:pict>
      </w:r>
      <w:r w:rsidRPr="003F0B80">
        <w:rPr>
          <w:b/>
          <w:bCs/>
          <w:sz w:val="24"/>
          <w:szCs w:val="24"/>
        </w:rPr>
        <w:t xml:space="preserve">6.) </w:t>
      </w:r>
      <w:r>
        <w:rPr>
          <w:b/>
          <w:bCs/>
          <w:sz w:val="24"/>
          <w:szCs w:val="24"/>
        </w:rPr>
        <w:t>Kübra</w:t>
      </w:r>
      <w:r w:rsidRPr="003F0B80">
        <w:rPr>
          <w:b/>
          <w:bCs/>
          <w:sz w:val="24"/>
          <w:szCs w:val="24"/>
        </w:rPr>
        <w:t xml:space="preserve">  sınıfa getirdiği 256 çikolataların  </w:t>
      </w: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37" type="#_x0000_t75" style="width:12.75pt;height:28.5pt">
            <v:imagedata r:id="rId15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38" type="#_x0000_t75" style="width:12.75pt;height:28.5pt">
            <v:imagedata r:id="rId15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  ini yedi </w:t>
      </w:r>
      <w:r w:rsidRPr="003F0B80">
        <w:rPr>
          <w:b/>
          <w:bCs/>
          <w:sz w:val="24"/>
          <w:szCs w:val="24"/>
        </w:rPr>
        <w:t xml:space="preserve"> Geriye kalanların  </w:t>
      </w: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39" type="#_x0000_t75" style="width:9.75pt;height:27.75pt">
            <v:imagedata r:id="rId16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40" type="#_x0000_t75" style="width:9.75pt;height:27.75pt">
            <v:imagedata r:id="rId16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ini 4/ B sınıfına </w:t>
      </w: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41" type="#_x0000_t75" style="width:9.75pt;height:27.75pt">
            <v:imagedata r:id="rId17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42" type="#_x0000_t75" style="width:9.75pt;height:27.75pt">
            <v:imagedata r:id="rId17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ünü 4/A sınıfına dağıttı. Dağıtımdan sonra </w:t>
      </w:r>
      <w:r>
        <w:rPr>
          <w:b/>
          <w:bCs/>
          <w:sz w:val="24"/>
          <w:szCs w:val="24"/>
        </w:rPr>
        <w:t>Kübra’nın elinde</w:t>
      </w:r>
      <w:r w:rsidRPr="003F0B80">
        <w:rPr>
          <w:b/>
          <w:bCs/>
          <w:sz w:val="24"/>
          <w:szCs w:val="24"/>
        </w:rPr>
        <w:t xml:space="preserve"> kaç çikolata kaldı?</w:t>
      </w:r>
    </w:p>
    <w:p w:rsidR="002B1D01" w:rsidRPr="003F0B80" w:rsidRDefault="002B1D01">
      <w:pPr>
        <w:rPr>
          <w:b/>
          <w:bCs/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4" o:spid="_x0000_s1029" type="#_x0000_t75" style="position:absolute;margin-left:189.55pt;margin-top:24.2pt;width:92.25pt;height:73.5pt;z-index:-251655680;visibility:visible">
            <v:imagedata r:id="rId18" o:title=""/>
          </v:shape>
        </w:pict>
      </w:r>
      <w:r w:rsidRPr="003F0B80">
        <w:rPr>
          <w:b/>
          <w:bCs/>
          <w:sz w:val="24"/>
          <w:szCs w:val="24"/>
        </w:rPr>
        <w:t>8.) 354 adet anansın önce</w:t>
      </w:r>
      <w:r w:rsidRPr="003F0B80">
        <w:rPr>
          <w:b/>
          <w:bCs/>
          <w:sz w:val="28"/>
          <w:szCs w:val="28"/>
        </w:rPr>
        <w:t xml:space="preserve"> </w:t>
      </w: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43" type="#_x0000_t75" style="width:9.75pt;height:27.75pt">
            <v:imagedata r:id="rId19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44" type="#_x0000_t75" style="width:9.75pt;height:27.75pt">
            <v:imagedata r:id="rId19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 sı sonra   </w:t>
      </w: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45" type="#_x0000_t75" style="width:12.75pt;height:28.5pt">
            <v:imagedata r:id="rId20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46" type="#_x0000_t75" style="width:12.75pt;height:28.5pt">
            <v:imagedata r:id="rId20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  sı satıldı geriye kaç ananas kaldı?</w:t>
      </w:r>
      <w:r w:rsidRPr="00694111">
        <w:rPr>
          <w:b/>
          <w:bCs/>
          <w:sz w:val="24"/>
          <w:szCs w:val="24"/>
        </w:rPr>
        <w:t xml:space="preserve"> </w:t>
      </w:r>
    </w:p>
    <w:p w:rsidR="002B1D01" w:rsidRPr="003F0B80" w:rsidRDefault="002B1D01">
      <w:pPr>
        <w:rPr>
          <w:b/>
          <w:bCs/>
          <w:sz w:val="24"/>
          <w:szCs w:val="24"/>
        </w:rPr>
      </w:pP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47" type="#_x0000_t75" style="width:9.75pt;height:27.75pt">
            <v:imagedata r:id="rId21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48" type="#_x0000_t75" style="width:9.75pt;height:27.75pt">
            <v:imagedata r:id="rId21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kesri yarım kesirdir.</w:t>
      </w:r>
    </w:p>
    <w:tbl>
      <w:tblPr>
        <w:tblW w:w="51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1"/>
      </w:tblGrid>
      <w:tr w:rsidR="002B1D01" w:rsidRPr="00087FFE">
        <w:trPr>
          <w:trHeight w:val="356"/>
        </w:trPr>
        <w:tc>
          <w:tcPr>
            <w:tcW w:w="5171" w:type="dxa"/>
          </w:tcPr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87FFE">
              <w:rPr>
                <w:b/>
                <w:bCs/>
                <w:sz w:val="24"/>
                <w:szCs w:val="24"/>
              </w:rPr>
              <w:t>Çünkü,</w:t>
            </w:r>
          </w:p>
        </w:tc>
      </w:tr>
      <w:tr w:rsidR="002B1D01" w:rsidRPr="00087FFE">
        <w:trPr>
          <w:trHeight w:val="375"/>
        </w:trPr>
        <w:tc>
          <w:tcPr>
            <w:tcW w:w="5171" w:type="dxa"/>
          </w:tcPr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B1D01" w:rsidRPr="003F0B80" w:rsidRDefault="002B1D01" w:rsidP="00900573">
      <w:pPr>
        <w:rPr>
          <w:b/>
          <w:bCs/>
          <w:sz w:val="24"/>
          <w:szCs w:val="24"/>
        </w:rPr>
      </w:pP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49" type="#_x0000_t75" style="width:18pt;height:27.75pt">
            <v:imagedata r:id="rId22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50" type="#_x0000_t75" style="width:18pt;height:27.75pt">
            <v:imagedata r:id="rId22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kesri yarım kesirdir. </w:t>
      </w:r>
    </w:p>
    <w:tbl>
      <w:tblPr>
        <w:tblW w:w="51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1"/>
      </w:tblGrid>
      <w:tr w:rsidR="002B1D01" w:rsidRPr="00087FFE">
        <w:trPr>
          <w:trHeight w:val="356"/>
        </w:trPr>
        <w:tc>
          <w:tcPr>
            <w:tcW w:w="5171" w:type="dxa"/>
          </w:tcPr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87FFE">
              <w:rPr>
                <w:b/>
                <w:bCs/>
                <w:sz w:val="24"/>
                <w:szCs w:val="24"/>
              </w:rPr>
              <w:t>Çünkü,</w:t>
            </w:r>
          </w:p>
        </w:tc>
      </w:tr>
      <w:tr w:rsidR="002B1D01" w:rsidRPr="00087FFE">
        <w:trPr>
          <w:trHeight w:val="375"/>
        </w:trPr>
        <w:tc>
          <w:tcPr>
            <w:tcW w:w="5171" w:type="dxa"/>
          </w:tcPr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B1D01" w:rsidRPr="003F0B80" w:rsidRDefault="002B1D01">
      <w:pPr>
        <w:rPr>
          <w:b/>
          <w:bCs/>
          <w:sz w:val="24"/>
          <w:szCs w:val="24"/>
        </w:rPr>
      </w:pP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51" type="#_x0000_t75" style="width:18pt;height:28.5pt">
            <v:imagedata r:id="rId23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52" type="#_x0000_t75" style="width:18pt;height:28.5pt">
            <v:imagedata r:id="rId23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kesri ………………….kesirdir.</w:t>
      </w:r>
    </w:p>
    <w:tbl>
      <w:tblPr>
        <w:tblW w:w="51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1"/>
      </w:tblGrid>
      <w:tr w:rsidR="002B1D01" w:rsidRPr="00087FFE">
        <w:trPr>
          <w:trHeight w:val="356"/>
        </w:trPr>
        <w:tc>
          <w:tcPr>
            <w:tcW w:w="5171" w:type="dxa"/>
          </w:tcPr>
          <w:p w:rsidR="002B1D01" w:rsidRPr="00087FFE" w:rsidRDefault="002B1D01" w:rsidP="00087FF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087FFE">
              <w:rPr>
                <w:b/>
                <w:bCs/>
                <w:sz w:val="24"/>
                <w:szCs w:val="24"/>
              </w:rPr>
              <w:t>Çünkü,</w:t>
            </w:r>
          </w:p>
        </w:tc>
      </w:tr>
      <w:tr w:rsidR="002B1D01" w:rsidRPr="00087FFE">
        <w:trPr>
          <w:trHeight w:val="375"/>
        </w:trPr>
        <w:tc>
          <w:tcPr>
            <w:tcW w:w="5171" w:type="dxa"/>
          </w:tcPr>
          <w:p w:rsidR="002B1D01" w:rsidRPr="00087FFE" w:rsidRDefault="002B1D01" w:rsidP="00087FF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B1D01" w:rsidRPr="00D508AD" w:rsidRDefault="002B1D01">
      <w:pPr>
        <w:rPr>
          <w:b/>
          <w:bCs/>
          <w:sz w:val="24"/>
          <w:szCs w:val="24"/>
        </w:rPr>
      </w:pPr>
      <w:r w:rsidRPr="00D508AD">
        <w:rPr>
          <w:b/>
          <w:bCs/>
          <w:sz w:val="24"/>
          <w:szCs w:val="24"/>
        </w:rPr>
        <w:t>Aşağıdaki bölüme yarımı ifade eden kesirler yazınız</w:t>
      </w:r>
    </w:p>
    <w:p w:rsidR="002B1D01" w:rsidRDefault="002B1D01">
      <w:pPr>
        <w:rPr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1" o:spid="_x0000_s1030" type="#_x0000_t75" style="position:absolute;margin-left:205.2pt;margin-top:32.75pt;width:48pt;height:33pt;z-index:-251656704;visibility:visible">
            <v:imagedata r:id="rId24" o:title=""/>
          </v:shape>
        </w:pict>
      </w:r>
      <w:r w:rsidRPr="003F0B80">
        <w:rPr>
          <w:b/>
          <w:bCs/>
          <w:sz w:val="24"/>
          <w:szCs w:val="24"/>
        </w:rPr>
        <w:t xml:space="preserve">10.) 120 fındığın </w:t>
      </w: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53" type="#_x0000_t75" style="width:9.75pt;height:27.75pt">
            <v:imagedata r:id="rId9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54" type="#_x0000_t75" style="width:9.75pt;height:27.75pt">
            <v:imagedata r:id="rId9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ünün 10 fazlası kaç fındık eder?</w:t>
      </w:r>
    </w:p>
    <w:p w:rsidR="002B1D01" w:rsidRDefault="002B1D01">
      <w:pPr>
        <w:rPr>
          <w:sz w:val="24"/>
          <w:szCs w:val="24"/>
        </w:rPr>
      </w:pPr>
    </w:p>
    <w:p w:rsidR="002B1D01" w:rsidRDefault="002B1D01">
      <w:pPr>
        <w:rPr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4" o:spid="_x0000_s1031" type="#_x0000_t75" style="position:absolute;margin-left:189.45pt;margin-top:35.55pt;width:63.75pt;height:70.6pt;z-index:-251658752;visibility:visible">
            <v:imagedata r:id="rId25" o:title=""/>
          </v:shape>
        </w:pict>
      </w:r>
      <w:r w:rsidRPr="003F0B80">
        <w:rPr>
          <w:b/>
          <w:bCs/>
          <w:sz w:val="24"/>
          <w:szCs w:val="24"/>
        </w:rPr>
        <w:t xml:space="preserve">11.) Damla’nın annesi 42 yaşındadır.Damla’nın yaşı annesinin yaşının </w:t>
      </w:r>
      <w:r w:rsidRPr="00087FFE">
        <w:rPr>
          <w:b/>
          <w:bCs/>
          <w:sz w:val="24"/>
          <w:szCs w:val="24"/>
        </w:rPr>
        <w:fldChar w:fldCharType="begin"/>
      </w:r>
      <w:r w:rsidRPr="00087FFE">
        <w:rPr>
          <w:b/>
          <w:bCs/>
          <w:sz w:val="24"/>
          <w:szCs w:val="24"/>
        </w:rPr>
        <w:instrText xml:space="preserve"> QUOTE </w:instrText>
      </w:r>
      <w:r w:rsidRPr="00087FFE">
        <w:pict>
          <v:shape id="_x0000_i1055" type="#_x0000_t75" style="width:9.75pt;height:27.75pt">
            <v:imagedata r:id="rId26" o:title="" chromakey="white"/>
          </v:shape>
        </w:pict>
      </w:r>
      <w:r w:rsidRPr="00087FFE">
        <w:rPr>
          <w:b/>
          <w:bCs/>
          <w:sz w:val="24"/>
          <w:szCs w:val="24"/>
        </w:rPr>
        <w:instrText xml:space="preserve"> </w:instrText>
      </w:r>
      <w:r w:rsidRPr="00087FFE">
        <w:rPr>
          <w:b/>
          <w:bCs/>
          <w:sz w:val="24"/>
          <w:szCs w:val="24"/>
        </w:rPr>
        <w:fldChar w:fldCharType="separate"/>
      </w:r>
      <w:r w:rsidRPr="00087FFE">
        <w:pict>
          <v:shape id="_x0000_i1056" type="#_x0000_t75" style="width:9.75pt;height:27.75pt">
            <v:imagedata r:id="rId26" o:title="" chromakey="white"/>
          </v:shape>
        </w:pict>
      </w:r>
      <w:r w:rsidRPr="00087FFE">
        <w:rPr>
          <w:b/>
          <w:bCs/>
          <w:sz w:val="24"/>
          <w:szCs w:val="24"/>
        </w:rPr>
        <w:fldChar w:fldCharType="end"/>
      </w:r>
      <w:r w:rsidRPr="003F0B80">
        <w:rPr>
          <w:b/>
          <w:bCs/>
          <w:sz w:val="24"/>
          <w:szCs w:val="24"/>
        </w:rPr>
        <w:t xml:space="preserve"> inden 3 fazladır.Damla’nın yaşı kaçtır?</w:t>
      </w:r>
    </w:p>
    <w:p w:rsidR="002B1D01" w:rsidRDefault="002B1D01">
      <w:pPr>
        <w:rPr>
          <w:sz w:val="24"/>
          <w:szCs w:val="24"/>
        </w:rPr>
      </w:pPr>
    </w:p>
    <w:p w:rsidR="002B1D01" w:rsidRDefault="002B1D01">
      <w:pPr>
        <w:rPr>
          <w:sz w:val="24"/>
          <w:szCs w:val="24"/>
        </w:rPr>
      </w:pPr>
    </w:p>
    <w:p w:rsidR="002B1D01" w:rsidRPr="003F0B80" w:rsidRDefault="002B1D01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irc_mi" o:spid="_x0000_s1032" type="#_x0000_t75" alt="http://www.animated-gifs.eu/sports-referees/0007.gif" href="http://www.google.com.tr/url?sa=i&amp;rct=j&amp;q=futbol+gifleri&amp;source=images&amp;cd=&amp;cad=rja&amp;docid=Kgq011FEzGUC_M&amp;tbnid=G3c5c5J4jMU9uM:&amp;ved=0CAUQjRw&amp;url=http://www.olurumyoluna.com/gifler/futbol-gifleri-47104/&amp;ei=I-kxUa2YFInK0QWDoIG4BQ&amp;bvm=bv.43148975,d.ZG4&amp;psig=AFQjCNH1bceri8MQ3q1nv81Hr3WO8D-tcw&amp;ust=13623117949837" style="position:absolute;margin-left:220.2pt;margin-top:74.9pt;width:47.25pt;height:114.75pt;z-index:-251661824;visibility:visible" o:button="t">
            <v:fill o:detectmouseclick="t"/>
            <v:imagedata r:id="rId27" o:title=""/>
          </v:shape>
        </w:pict>
      </w:r>
      <w:r w:rsidRPr="003F0B80">
        <w:rPr>
          <w:b/>
          <w:bCs/>
          <w:sz w:val="24"/>
          <w:szCs w:val="24"/>
        </w:rPr>
        <w:t xml:space="preserve">12.) Bir futbol maçında iki takımdaki oyuncuların toplamının </w:t>
      </w:r>
      <w:r w:rsidRPr="00087FFE">
        <w:rPr>
          <w:b/>
          <w:bCs/>
          <w:sz w:val="28"/>
          <w:szCs w:val="28"/>
        </w:rPr>
        <w:fldChar w:fldCharType="begin"/>
      </w:r>
      <w:r w:rsidRPr="00087FFE">
        <w:rPr>
          <w:b/>
          <w:bCs/>
          <w:sz w:val="28"/>
          <w:szCs w:val="28"/>
        </w:rPr>
        <w:instrText xml:space="preserve"> QUOTE </w:instrText>
      </w:r>
      <w:r w:rsidRPr="00087FFE">
        <w:pict>
          <v:shape id="_x0000_i1057" type="#_x0000_t75" style="width:9.75pt;height:27.75pt">
            <v:imagedata r:id="rId21" o:title="" chromakey="white"/>
          </v:shape>
        </w:pict>
      </w:r>
      <w:r w:rsidRPr="00087FFE">
        <w:rPr>
          <w:b/>
          <w:bCs/>
          <w:sz w:val="28"/>
          <w:szCs w:val="28"/>
        </w:rPr>
        <w:instrText xml:space="preserve"> </w:instrText>
      </w:r>
      <w:r w:rsidRPr="00087FFE">
        <w:rPr>
          <w:b/>
          <w:bCs/>
          <w:sz w:val="28"/>
          <w:szCs w:val="28"/>
        </w:rPr>
        <w:fldChar w:fldCharType="separate"/>
      </w:r>
      <w:r w:rsidRPr="00087FFE">
        <w:pict>
          <v:shape id="_x0000_i1058" type="#_x0000_t75" style="width:9.75pt;height:27.75pt">
            <v:imagedata r:id="rId21" o:title="" chromakey="white"/>
          </v:shape>
        </w:pict>
      </w:r>
      <w:r w:rsidRPr="00087FFE">
        <w:rPr>
          <w:b/>
          <w:bCs/>
          <w:sz w:val="28"/>
          <w:szCs w:val="28"/>
        </w:rPr>
        <w:fldChar w:fldCharType="end"/>
      </w:r>
      <w:r w:rsidRPr="003F0B80">
        <w:rPr>
          <w:b/>
          <w:bCs/>
          <w:sz w:val="28"/>
          <w:szCs w:val="28"/>
        </w:rPr>
        <w:t xml:space="preserve"> </w:t>
      </w:r>
      <w:r w:rsidRPr="003F0B80">
        <w:rPr>
          <w:b/>
          <w:bCs/>
          <w:sz w:val="24"/>
          <w:szCs w:val="24"/>
        </w:rPr>
        <w:t>i sarı ve kırmızı kart görüyor. Kırmızı kart gören oyuncu sayısı 4 olduğuna göre kaç oyuncu sarı kart görmüştür?</w:t>
      </w:r>
    </w:p>
    <w:p w:rsidR="002B1D01" w:rsidRDefault="002B1D01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131.7pt;margin-top:4.4pt;width:85.5pt;height:51.75pt;z-index:251655680" adj="25857,3569">
            <v:textbox>
              <w:txbxContent>
                <w:p w:rsidR="002B1D01" w:rsidRPr="00B8014D" w:rsidRDefault="002B1D0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8014D">
                    <w:rPr>
                      <w:b/>
                      <w:bCs/>
                      <w:sz w:val="20"/>
                      <w:szCs w:val="20"/>
                    </w:rPr>
                    <w:t>Futbolda bir takım 11 kişiden oluşur</w:t>
                  </w:r>
                </w:p>
              </w:txbxContent>
            </v:textbox>
          </v:shape>
        </w:pict>
      </w:r>
    </w:p>
    <w:p w:rsidR="002B1D01" w:rsidRDefault="002B1D01">
      <w:pPr>
        <w:rPr>
          <w:sz w:val="24"/>
          <w:szCs w:val="24"/>
        </w:rPr>
      </w:pPr>
    </w:p>
    <w:p w:rsidR="002B1D01" w:rsidRDefault="002B1D01">
      <w:pPr>
        <w:rPr>
          <w:sz w:val="24"/>
          <w:szCs w:val="24"/>
        </w:rPr>
      </w:pPr>
    </w:p>
    <w:p w:rsidR="002B1D01" w:rsidRDefault="002B1D01">
      <w:pPr>
        <w:rPr>
          <w:sz w:val="24"/>
          <w:szCs w:val="24"/>
        </w:rPr>
      </w:pPr>
    </w:p>
    <w:p w:rsidR="002B1D01" w:rsidRPr="00900573" w:rsidRDefault="002B1D01">
      <w:pPr>
        <w:rPr>
          <w:sz w:val="24"/>
          <w:szCs w:val="24"/>
        </w:rPr>
      </w:pPr>
    </w:p>
    <w:sectPr w:rsidR="002B1D01" w:rsidRPr="00900573" w:rsidSect="00CB7EF8">
      <w:headerReference w:type="default" r:id="rId28"/>
      <w:footerReference w:type="default" r:id="rId29"/>
      <w:pgSz w:w="11906" w:h="16838"/>
      <w:pgMar w:top="1417" w:right="707" w:bottom="1417" w:left="709" w:header="708" w:footer="403" w:gutter="0"/>
      <w:cols w:num="2" w:space="710" w:equalWidth="0">
        <w:col w:w="5245" w:space="142"/>
        <w:col w:w="5103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D01" w:rsidRDefault="002B1D01" w:rsidP="00CB7EF8">
      <w:pPr>
        <w:spacing w:after="0" w:line="240" w:lineRule="auto"/>
      </w:pPr>
      <w:r>
        <w:separator/>
      </w:r>
    </w:p>
  </w:endnote>
  <w:endnote w:type="continuationSeparator" w:id="0">
    <w:p w:rsidR="002B1D01" w:rsidRDefault="002B1D01" w:rsidP="00CB7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01" w:rsidRPr="00CB7EF8" w:rsidRDefault="002B1D01" w:rsidP="00CB7EF8">
    <w:pPr>
      <w:pStyle w:val="Footer"/>
      <w:jc w:val="center"/>
      <w:rPr>
        <w:b/>
        <w:bCs/>
      </w:rPr>
    </w:pPr>
    <w:r w:rsidRPr="00CB7EF8">
      <w:rPr>
        <w:b/>
        <w:bCs/>
      </w:rPr>
      <w:t>N.Dilek SERİNDAĞ-2013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D01" w:rsidRDefault="002B1D01" w:rsidP="00CB7EF8">
      <w:pPr>
        <w:spacing w:after="0" w:line="240" w:lineRule="auto"/>
      </w:pPr>
      <w:r>
        <w:separator/>
      </w:r>
    </w:p>
  </w:footnote>
  <w:footnote w:type="continuationSeparator" w:id="0">
    <w:p w:rsidR="002B1D01" w:rsidRDefault="002B1D01" w:rsidP="00CB7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D01" w:rsidRPr="00CB7EF8" w:rsidRDefault="002B1D01" w:rsidP="00CB7EF8">
    <w:pPr>
      <w:pStyle w:val="Header"/>
      <w:jc w:val="center"/>
      <w:rPr>
        <w:b/>
        <w:bCs/>
        <w:sz w:val="24"/>
        <w:szCs w:val="24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images[7]" style="position:absolute;left:0;text-align:left;margin-left:419.05pt;margin-top:-16.4pt;width:45pt;height:47pt;z-index:-251656192;visibility:visible">
          <v:imagedata r:id="rId1" o:title=""/>
        </v:shape>
      </w:pict>
    </w:r>
    <w:r w:rsidRPr="00CB7EF8">
      <w:rPr>
        <w:b/>
        <w:bCs/>
        <w:sz w:val="24"/>
        <w:szCs w:val="24"/>
      </w:rPr>
      <w:t>ÖĞRENDİKLERİMİ TEKRAR EDİYORUM</w:t>
    </w:r>
    <w:r>
      <w:rPr>
        <w:b/>
        <w:bCs/>
        <w:sz w:val="24"/>
        <w:szCs w:val="24"/>
      </w:rPr>
      <w:t xml:space="preserve">   </w:t>
    </w:r>
  </w:p>
  <w:p w:rsidR="002B1D01" w:rsidRDefault="002B1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10A9"/>
    <w:rsid w:val="00087FFE"/>
    <w:rsid w:val="002B1D01"/>
    <w:rsid w:val="002D118F"/>
    <w:rsid w:val="003F0B80"/>
    <w:rsid w:val="004221B5"/>
    <w:rsid w:val="004417DD"/>
    <w:rsid w:val="00487333"/>
    <w:rsid w:val="00694111"/>
    <w:rsid w:val="007310A9"/>
    <w:rsid w:val="008103CF"/>
    <w:rsid w:val="00900573"/>
    <w:rsid w:val="00A05467"/>
    <w:rsid w:val="00A94BB3"/>
    <w:rsid w:val="00B8014D"/>
    <w:rsid w:val="00C117EC"/>
    <w:rsid w:val="00C86EEE"/>
    <w:rsid w:val="00CB7EF8"/>
    <w:rsid w:val="00D508AD"/>
    <w:rsid w:val="00FA6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33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3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10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0057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B7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B7EF8"/>
  </w:style>
  <w:style w:type="paragraph" w:styleId="Footer">
    <w:name w:val="footer"/>
    <w:basedOn w:val="Normal"/>
    <w:link w:val="FooterChar"/>
    <w:uiPriority w:val="99"/>
    <w:semiHidden/>
    <w:rsid w:val="00CB7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7EF8"/>
  </w:style>
  <w:style w:type="paragraph" w:styleId="ListParagraph">
    <w:name w:val="List Paragraph"/>
    <w:basedOn w:val="Normal"/>
    <w:uiPriority w:val="99"/>
    <w:qFormat/>
    <w:rsid w:val="00B8014D"/>
    <w:pPr>
      <w:ind w:left="720"/>
    </w:pPr>
  </w:style>
  <w:style w:type="character" w:styleId="Hyperlink">
    <w:name w:val="Hyperlink"/>
    <w:basedOn w:val="DefaultParagraphFont"/>
    <w:uiPriority w:val="99"/>
    <w:rsid w:val="004417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gif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</Pages>
  <Words>208</Words>
  <Characters>1190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HP</dc:creator>
  <cp:keywords>www.sorubak.com</cp:keywords>
  <dc:description>www.sorubak.com</dc:description>
  <cp:lastModifiedBy>EDANUR</cp:lastModifiedBy>
  <cp:revision>4</cp:revision>
  <dcterms:created xsi:type="dcterms:W3CDTF">2013-03-02T10:37:00Z</dcterms:created>
  <dcterms:modified xsi:type="dcterms:W3CDTF">2013-03-21T16:31:00Z</dcterms:modified>
  <cp:category>www.sorubak.com</cp:category>
</cp:coreProperties>
</file>