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B0" w:rsidRPr="00042C31" w:rsidRDefault="00C22DB0" w:rsidP="00F4171D">
      <w:pPr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>2012-2013  EDUCATION  YEAR  ZEYTİNLİK  SABAHATTİN  ŞENOCAK  PRIMARY  SCHOOL</w:t>
      </w:r>
    </w:p>
    <w:p w:rsidR="00C22DB0" w:rsidRPr="00042C31" w:rsidRDefault="00C22DB0" w:rsidP="00F4171D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ENGLISH  LESSON  4th  GRADE  1st  TERM  3rd  WRITTEN  EXAMINATION   </w:t>
      </w:r>
    </w:p>
    <w:p w:rsidR="00C22DB0" w:rsidRPr="00042C31" w:rsidRDefault="00C22DB0" w:rsidP="00F4171D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>Name-Surname : ……………………………………..  Number : ………….  Class : ………….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>Circle  the correct choice. ( 25x4=100 points )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4F587A">
      <w:pPr>
        <w:rPr>
          <w:rFonts w:ascii="Times New Roman" w:hAnsi="Times New Roman" w:cs="Times New Roman"/>
          <w:b w:val="0"/>
          <w:bCs w:val="0"/>
          <w:sz w:val="20"/>
          <w:szCs w:val="20"/>
        </w:rPr>
        <w:sectPr w:rsidR="00C22DB0" w:rsidRPr="00042C31" w:rsidSect="00204D86">
          <w:pgSz w:w="11906" w:h="16838"/>
          <w:pgMar w:top="284" w:right="140" w:bottom="142" w:left="567" w:header="57" w:footer="57" w:gutter="0"/>
          <w:cols w:space="708"/>
          <w:docGrid w:linePitch="382"/>
        </w:sectPr>
      </w:pPr>
    </w:p>
    <w:p w:rsidR="00C22DB0" w:rsidRPr="00042C31" w:rsidRDefault="00C22DB0" w:rsidP="004F587A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1.  Aşağıdaki boşluğa  uygun  olan kelime hangi</w:t>
      </w:r>
    </w:p>
    <w:p w:rsidR="00C22DB0" w:rsidRPr="00042C31" w:rsidRDefault="00C22DB0" w:rsidP="004F587A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seçenekteki kelimedir? </w:t>
      </w:r>
    </w:p>
    <w:p w:rsidR="00C22DB0" w:rsidRPr="00042C31" w:rsidRDefault="00C22DB0" w:rsidP="00FA4EB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</w:t>
      </w:r>
    </w:p>
    <w:p w:rsidR="00C22DB0" w:rsidRPr="00042C31" w:rsidRDefault="00C22DB0" w:rsidP="003E0B0B">
      <w:pPr>
        <w:tabs>
          <w:tab w:val="left" w:pos="297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I ……...  Mehmet.</w:t>
      </w:r>
    </w:p>
    <w:p w:rsidR="00C22DB0" w:rsidRPr="00042C31" w:rsidRDefault="00C22DB0" w:rsidP="003E0B0B">
      <w:pPr>
        <w:tabs>
          <w:tab w:val="left" w:pos="2970"/>
        </w:tabs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3E0B0B">
      <w:pPr>
        <w:tabs>
          <w:tab w:val="left" w:pos="297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a)  am          b)  is</w:t>
      </w:r>
    </w:p>
    <w:p w:rsidR="00C22DB0" w:rsidRPr="00042C31" w:rsidRDefault="00C22DB0" w:rsidP="00D029E6">
      <w:pPr>
        <w:tabs>
          <w:tab w:val="left" w:pos="297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c)  it             c)  are   </w:t>
      </w:r>
    </w:p>
    <w:p w:rsidR="00C22DB0" w:rsidRPr="00042C31" w:rsidRDefault="00C22DB0" w:rsidP="00D029E6">
      <w:pPr>
        <w:tabs>
          <w:tab w:val="left" w:pos="297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029E6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2.  Andy : What is Atatürk’s mother’s name ?</w:t>
      </w:r>
    </w:p>
    <w:p w:rsidR="00C22DB0" w:rsidRPr="00042C31" w:rsidRDefault="00C22DB0" w:rsidP="00D029E6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Aslı    : ….....  name  is Zübeyde.</w:t>
      </w:r>
    </w:p>
    <w:p w:rsidR="00C22DB0" w:rsidRPr="00042C31" w:rsidRDefault="00C22DB0" w:rsidP="00D029E6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2DB0" w:rsidRPr="00042C31" w:rsidRDefault="00C22DB0" w:rsidP="00063E08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a) Her             b)  His  </w:t>
      </w:r>
    </w:p>
    <w:p w:rsidR="00C22DB0" w:rsidRPr="00042C31" w:rsidRDefault="00C22DB0" w:rsidP="00063E08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c) Your           d)  Its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01573E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01573E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3.  Bob :  ……………………. ?</w:t>
      </w:r>
    </w:p>
    <w:p w:rsidR="00C22DB0" w:rsidRPr="00042C31" w:rsidRDefault="00C22DB0" w:rsidP="0001573E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Tom:  My name is  Tom.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</w:t>
      </w:r>
    </w:p>
    <w:p w:rsidR="00C22DB0" w:rsidRPr="00042C31" w:rsidRDefault="00C22DB0" w:rsidP="0001573E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</w:t>
      </w:r>
    </w:p>
    <w:p w:rsidR="00C22DB0" w:rsidRPr="00042C31" w:rsidRDefault="00C22DB0" w:rsidP="0001573E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a)  How are you?           b)  What is this?</w:t>
      </w:r>
    </w:p>
    <w:p w:rsidR="00C22DB0" w:rsidRPr="00042C31" w:rsidRDefault="00C22DB0" w:rsidP="00063E08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c)  What color is it?        d)  What is your name?</w:t>
      </w:r>
      <w:r w:rsidRPr="00042C31"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05D14">
      <w:pPr>
        <w:tabs>
          <w:tab w:val="left" w:pos="210"/>
          <w:tab w:val="left" w:pos="1200"/>
          <w:tab w:val="left" w:pos="5055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http://www1.bestgraph.com/cliparts/personnages/famille/famille-38.jpg" style="position:absolute;margin-left:1.65pt;margin-top:7pt;width:162.75pt;height:62.25pt;z-index:-251683328;visibility:visible">
            <v:imagedata r:id="rId7" o:title="" blacklevel="-3277f" grayscale="t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ab/>
        <w:t xml:space="preserve">                          </w:t>
      </w: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4.</w:t>
      </w: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</w:t>
      </w:r>
      <w:r w:rsidRPr="00042C31">
        <w:rPr>
          <w:rFonts w:ascii="Times New Roman" w:hAnsi="Times New Roman" w:cs="Times New Roman"/>
          <w:sz w:val="20"/>
          <w:szCs w:val="20"/>
        </w:rPr>
        <w:t>ı</w:t>
      </w:r>
    </w:p>
    <w:p w:rsidR="00C22DB0" w:rsidRPr="00042C31" w:rsidRDefault="00C22DB0" w:rsidP="00205D14">
      <w:pPr>
        <w:tabs>
          <w:tab w:val="left" w:pos="210"/>
          <w:tab w:val="left" w:pos="120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Aile üyeleri hangisinde doğru sıralanmıştır?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351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351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a.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sister - father - </w:t>
      </w: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brother - mother</w:t>
      </w:r>
    </w:p>
    <w:p w:rsidR="00C22DB0" w:rsidRPr="00042C31" w:rsidRDefault="00C22DB0" w:rsidP="00B07F99">
      <w:pPr>
        <w:tabs>
          <w:tab w:val="left" w:pos="210"/>
          <w:tab w:val="left" w:pos="1200"/>
          <w:tab w:val="left" w:pos="351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b.  father - </w:t>
      </w: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brother - sister - mother</w:t>
      </w:r>
    </w:p>
    <w:p w:rsidR="00C22DB0" w:rsidRPr="00042C31" w:rsidRDefault="00C22DB0" w:rsidP="00205D14">
      <w:pPr>
        <w:tabs>
          <w:tab w:val="left" w:pos="210"/>
          <w:tab w:val="left" w:pos="1200"/>
          <w:tab w:val="left" w:pos="351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c.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sister - mother -  father – brother</w:t>
      </w: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d.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mother -  father – </w:t>
      </w: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brother - sister</w:t>
      </w: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Resim 3" o:spid="_x0000_s1027" type="#_x0000_t75" style="position:absolute;margin-left:93.3pt;margin-top:8.9pt;width:28.35pt;height:39pt;z-index:251636224;visibility:visible">
            <v:imagedata r:id="rId8" o:title=""/>
          </v:shape>
        </w:pic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F802E1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5.  What’s this?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→</w:t>
      </w:r>
    </w:p>
    <w:p w:rsidR="00C22DB0" w:rsidRPr="00042C31" w:rsidRDefault="00C22DB0" w:rsidP="00F4171D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F4171D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a) It is yellow.           b) It is a chair.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28" type="#_x0000_t75" alt="http://www.sistemsan.com/urunler/okul_siralari/cift_kisilik_kayin_sira/cift_kisilik_kayin_sira1.jpg" style="position:absolute;margin-left:190.65pt;margin-top:10.45pt;width:45pt;height:47.25pt;z-index:251637248;visibility:visible">
            <v:imagedata r:id="rId9" o:title="" blacklevel="-3277f" grayscale="t"/>
          </v:shape>
        </w:pic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c) They are tables.   d)  They are chairs. 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29" type="#_x0000_t75" alt="http://www.sistemsan.com/urunler/okul_siralari/cift_kisilik_kayin_sira/cift_kisilik_kayin_sira1.jpg" style="position:absolute;margin-left:231.9pt;margin-top:2.7pt;width:45pt;height:47.25pt;z-index:251638272;visibility:visible">
            <v:imagedata r:id="rId9" o:title="" blacklevel="-3277f" grayscale="t"/>
          </v:shape>
        </w:pic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6.  A: ………. these desks?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→ </w: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</w:t>
      </w:r>
      <w:r w:rsidRPr="00042C31">
        <w:rPr>
          <w:rFonts w:ascii="Times New Roman" w:hAnsi="Times New Roman" w:cs="Times New Roman"/>
          <w:sz w:val="20"/>
          <w:szCs w:val="20"/>
        </w:rPr>
        <w:t xml:space="preserve">B: Yes, they  ………. . </w: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a. are /  are       b)  is / isn’t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c. is / is             d)  are / isn’t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30" type="#_x0000_t75" style="position:absolute;margin-left:195.9pt;margin-top:10.6pt;width:59.25pt;height:29.25pt;z-index:-251677184;visibility:visible">
            <v:imagedata r:id="rId10" o:title=""/>
          </v:shape>
        </w:pic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7.  A: Is this  a book  or  a  notebook ?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→</w: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B: ………………….. .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a) Yes, they are.     b)  Yes, it is.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c)  No, it isn’t.          d)  It is a notebook.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Resim 20" o:spid="_x0000_s1031" type="#_x0000_t75" alt="lamp" style="position:absolute;margin-left:150.15pt;margin-top:3.1pt;width:50.25pt;height:39pt;z-index:-251647488;visibility:visible">
            <v:imagedata r:id="rId11" o:title=""/>
          </v:shape>
        </w:pict>
      </w:r>
      <w:r>
        <w:rPr>
          <w:noProof/>
        </w:rPr>
        <w:pict>
          <v:shape id="_x0000_s1032" type="#_x0000_t75" alt="lamp" style="position:absolute;margin-left:114.15pt;margin-top:3.1pt;width:50.25pt;height:39pt;z-index:-251646464;visibility:visible">
            <v:imagedata r:id="rId11" o:title=""/>
          </v:shape>
        </w:pict>
      </w:r>
    </w:p>
    <w:p w:rsidR="00C22DB0" w:rsidRPr="00042C31" w:rsidRDefault="00C22DB0" w:rsidP="001870AB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8.  A:  What  are  these  ?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→</w:t>
      </w: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noProof/>
        </w:rPr>
        <w:t xml:space="preserve"> </w:t>
      </w:r>
    </w:p>
    <w:p w:rsidR="00C22DB0" w:rsidRPr="00042C31" w:rsidRDefault="00C22DB0" w:rsidP="000D7969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B:  ………….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are lamps.</w:t>
      </w:r>
    </w:p>
    <w:p w:rsidR="00C22DB0" w:rsidRPr="00042C31" w:rsidRDefault="00C22DB0" w:rsidP="003E07A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</w:t>
      </w:r>
    </w:p>
    <w:p w:rsidR="00C22DB0" w:rsidRPr="00042C31" w:rsidRDefault="00C22DB0" w:rsidP="003E07A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a)  They      b)  It        c)  He      d)  You</w: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04D86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04D86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04D86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33" type="#_x0000_t75" alt="shirt" style="position:absolute;margin-left:142.25pt;margin-top:1.3pt;width:42.75pt;height:39.75pt;z-index:251659776;visibility:visible">
            <v:imagedata r:id="rId12" o:title="" blacklevel="-3277f" grayscale="t"/>
          </v:shape>
        </w:pict>
      </w:r>
      <w:r>
        <w:rPr>
          <w:noProof/>
        </w:rPr>
        <w:pict>
          <v:shape id="Resim 1" o:spid="_x0000_s1034" type="#_x0000_t75" alt="21575612" style="position:absolute;margin-left:80pt;margin-top:6.55pt;width:43.5pt;height:34.5pt;z-index:251644416;visibility:visible">
            <v:imagedata r:id="rId13" o:title="" blacklevel="6554f" grayscale="t"/>
          </v:shape>
        </w:pict>
      </w:r>
      <w:r>
        <w:rPr>
          <w:noProof/>
        </w:rPr>
        <w:pict>
          <v:shape id="Resim 4" o:spid="_x0000_s1035" type="#_x0000_t75" alt="21575420" style="position:absolute;margin-left:15.5pt;margin-top:2.8pt;width:51.75pt;height:42.75pt;z-index:251643392;visibility:visible">
            <v:imagedata r:id="rId14" o:title="" blacklevel="6554f" grayscale="t"/>
          </v:shape>
        </w:pict>
      </w:r>
    </w:p>
    <w:p w:rsidR="00C22DB0" w:rsidRPr="00042C31" w:rsidRDefault="00C22DB0" w:rsidP="00204D86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04D86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9.</w:t>
      </w: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            </w:t>
      </w:r>
    </w:p>
    <w:p w:rsidR="00C22DB0" w:rsidRPr="00042C31" w:rsidRDefault="00C22DB0" w:rsidP="000D7969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0D7969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Giyeceklerin adları hangisinde sırasıyla </w:t>
      </w:r>
    </w:p>
    <w:p w:rsidR="00C22DB0" w:rsidRPr="00042C31" w:rsidRDefault="00C22DB0" w:rsidP="000D7969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 doğru verilmiştir?</w:t>
      </w:r>
    </w:p>
    <w:p w:rsidR="00C22DB0" w:rsidRPr="00042C31" w:rsidRDefault="00C22DB0" w:rsidP="000D7969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a.   trousers -  t-shirt – jeans </w:t>
      </w:r>
    </w:p>
    <w:p w:rsidR="00C22DB0" w:rsidRPr="00042C31" w:rsidRDefault="00C22DB0" w:rsidP="00F802E1">
      <w:pPr>
        <w:rPr>
          <w:rFonts w:ascii="Times New Roman" w:hAnsi="Times New Roman" w:cs="Times New Roman"/>
          <w:b w:val="0"/>
          <w:bCs w:val="0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>b.   skirt –  shoes -  shirt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>c.   jumper-  skirt -  shoes</w:t>
      </w:r>
    </w:p>
    <w:p w:rsidR="00C22DB0" w:rsidRPr="00042C31" w:rsidRDefault="00C22DB0" w:rsidP="000D7969">
      <w:pPr>
        <w:rPr>
          <w:rFonts w:ascii="Times New Roman" w:hAnsi="Times New Roman" w:cs="Times New Roman"/>
          <w:b w:val="0"/>
          <w:bCs w:val="0"/>
          <w:noProof/>
          <w:color w:val="666666"/>
          <w:sz w:val="20"/>
          <w:szCs w:val="20"/>
        </w:rPr>
      </w:pPr>
      <w:r>
        <w:rPr>
          <w:noProof/>
        </w:rPr>
        <w:pict>
          <v:shape id="_x0000_s1036" type="#_x0000_t75" alt="trousers" style="position:absolute;margin-left:204.25pt;margin-top:8.3pt;width:36.75pt;height:48pt;z-index:251640320;visibility:visible">
            <v:imagedata r:id="rId15" o:title="" blacklevel="-6554f" grayscale="t"/>
          </v:shape>
        </w:pict>
      </w: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>d.  skirt -  trainers -  shoes</w:t>
      </w:r>
    </w:p>
    <w:p w:rsidR="00C22DB0" w:rsidRPr="00042C31" w:rsidRDefault="00C22DB0" w:rsidP="00656A95">
      <w:pPr>
        <w:tabs>
          <w:tab w:val="left" w:pos="6930"/>
        </w:tabs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10.   A: What colour are your  tousers ?</w:t>
      </w:r>
      <w:r w:rsidRPr="00042C31">
        <w:rPr>
          <w:rFonts w:ascii="Times New Roman" w:hAnsi="Times New Roman" w:cs="Times New Roman"/>
          <w:noProof/>
          <w:sz w:val="2"/>
          <w:szCs w:val="2"/>
        </w:rPr>
        <w:t xml:space="preserve">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B:  They are …………… 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a)  white                 b)  jackets</w:t>
      </w:r>
    </w:p>
    <w:p w:rsidR="00C22DB0" w:rsidRPr="00042C31" w:rsidRDefault="00C22DB0" w:rsidP="005E67CC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c)  a pencil             d)  living r oom</w:t>
      </w:r>
    </w:p>
    <w:p w:rsidR="00C22DB0" w:rsidRPr="00042C31" w:rsidRDefault="00C22DB0" w:rsidP="00C560E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</w:t>
      </w:r>
    </w:p>
    <w:p w:rsidR="00C22DB0" w:rsidRPr="00042C31" w:rsidRDefault="00C22DB0" w:rsidP="00614F5E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11.   Hangi eşleştirme </w:t>
      </w:r>
      <w:r w:rsidRPr="00042C31">
        <w:rPr>
          <w:rFonts w:ascii="Times New Roman" w:hAnsi="Times New Roman" w:cs="Times New Roman"/>
          <w:sz w:val="22"/>
          <w:szCs w:val="22"/>
          <w:u w:val="single"/>
        </w:rPr>
        <w:t xml:space="preserve">yanlıştır </w:t>
      </w:r>
      <w:r w:rsidRPr="00042C31">
        <w:rPr>
          <w:rFonts w:ascii="Times New Roman" w:hAnsi="Times New Roman" w:cs="Times New Roman"/>
          <w:sz w:val="20"/>
          <w:szCs w:val="20"/>
        </w:rPr>
        <w:t>?</w:t>
      </w:r>
    </w:p>
    <w:p w:rsidR="00C22DB0" w:rsidRPr="00042C31" w:rsidRDefault="00C22DB0" w:rsidP="00614F5E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22DB0" w:rsidRPr="00042C31" w:rsidRDefault="00C22DB0" w:rsidP="00614F5E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a)  mavi = blue         b)  kırmızı = red</w:t>
      </w:r>
    </w:p>
    <w:p w:rsidR="00C22DB0" w:rsidRPr="00042C31" w:rsidRDefault="00C22DB0" w:rsidP="00614F5E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c)  yeşil = green       d)  pink = siyah</w:t>
      </w:r>
    </w:p>
    <w:p w:rsidR="00C22DB0" w:rsidRPr="00042C31" w:rsidRDefault="00C22DB0" w:rsidP="00C560E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37" type="#_x0000_t75" alt="blue" style="position:absolute;margin-left:147.85pt;margin-top:4.2pt;width:49.5pt;height:52.5pt;z-index:251641344;visibility:visible">
            <v:imagedata r:id="rId16" o:title="" blacklevel="-3277f" grayscale="t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>12.  It is a ……………… 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a)  shorts        b)   dress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c)  shoe           d)  T-shirt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13.    ‘’ 9 -  6 –  5  -  7 ’’  Rakamları hangi</w:t>
      </w:r>
    </w:p>
    <w:p w:rsidR="00C22DB0" w:rsidRPr="00042C31" w:rsidRDefault="00C22DB0" w:rsidP="00A17A9D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  seçenekte sırasıyla doğru yazılmıştır?</w:t>
      </w:r>
    </w:p>
    <w:p w:rsidR="00C22DB0" w:rsidRPr="00042C31" w:rsidRDefault="00C22DB0" w:rsidP="00A17A9D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A17A9D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a) nine – six  – five  -  seven </w:t>
      </w:r>
    </w:p>
    <w:p w:rsidR="00C22DB0" w:rsidRPr="00042C31" w:rsidRDefault="00C22DB0" w:rsidP="00A17A9D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b) eight  -   five  -  ten  -  six 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c) seven -  five -  nine  -  one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d) five -  four -  two  - three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38" type="#_x0000_t75" style="position:absolute;margin-left:80.35pt;margin-top:6.25pt;width:50.65pt;height:41.25pt;z-index:251660800;visibility:visible">
            <v:imagedata r:id="rId17" o:title="" croptop="3732f" cropbottom="5391f" cropleft="10522f" cropright="15492f"/>
          </v:shape>
        </w:pict>
      </w:r>
      <w:r>
        <w:rPr>
          <w:noProof/>
        </w:rPr>
        <w:pict>
          <v:shape id="_x0000_s1039" type="#_x0000_t75" style="position:absolute;margin-left:25.6pt;margin-top:3.7pt;width:36pt;height:49.5pt;z-index:251661824;visibility:visible">
            <v:imagedata r:id="rId18" o:title="" gain="58982f" grayscale="t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 xml:space="preserve">14.  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Vücut bölümleri hangi seçenekte sırasıyla</w:t>
      </w:r>
    </w:p>
    <w:p w:rsidR="00C22DB0" w:rsidRPr="00042C31" w:rsidRDefault="00C22DB0" w:rsidP="00601D38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doğru yazılmıştır?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C22DB0" w:rsidRPr="00042C31" w:rsidRDefault="00C22DB0" w:rsidP="00B33D6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a)  head -  mouth </w:t>
      </w:r>
    </w:p>
    <w:p w:rsidR="00C22DB0" w:rsidRPr="00042C31" w:rsidRDefault="00C22DB0" w:rsidP="00B33D6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b)  shoulder -  leg</w:t>
      </w:r>
    </w:p>
    <w:p w:rsidR="00C22DB0" w:rsidRPr="00042C31" w:rsidRDefault="00C22DB0" w:rsidP="00B33D6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c)  leg – hand </w:t>
      </w:r>
    </w:p>
    <w:p w:rsidR="00C22DB0" w:rsidRPr="00042C31" w:rsidRDefault="00C22DB0" w:rsidP="00B33D6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d)  head -  arm</w:t>
      </w:r>
    </w:p>
    <w:p w:rsidR="00C22DB0" w:rsidRPr="00042C31" w:rsidRDefault="00C22DB0" w:rsidP="00B33D67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33 Resim" o:spid="_x0000_s1040" type="#_x0000_t75" alt="drawing.bmp" style="position:absolute;margin-left:180.85pt;margin-top:5.35pt;width:54pt;height:60.75pt;z-index:251642368;visibility:visible">
            <v:imagedata r:id="rId19" o:title="" cropbottom="20471f" cropleft="11239f" cropright="11239f" grayscale="t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 xml:space="preserve">15. Resimdeki çocukla ilgili  hangi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tanımlama doğrudur ?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a. He has got a big head and big eyes.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b. He has got one eye and four ears.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c) He hasn’t got eyes, ears, hair.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d) He has got  long  hair.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sz w:val="20"/>
          <w:szCs w:val="20"/>
        </w:rPr>
        <w:sectPr w:rsidR="00C22DB0" w:rsidRPr="00042C31" w:rsidSect="006A2C4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  <w:sectPr w:rsidR="00C22DB0" w:rsidRPr="00042C31" w:rsidSect="00C438AE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  <w:sectPr w:rsidR="00C22DB0" w:rsidRPr="00042C31" w:rsidSect="00A60E3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41" type="#_x0000_t75" style="position:absolute;margin-left:138.9pt;margin-top:1.3pt;width:75pt;height:67.5pt;z-index:251676160;visibility:visible">
            <v:imagedata r:id="rId20" o:title=""/>
          </v:shape>
        </w:pict>
      </w: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16.  This  is  a   …………… .</w:t>
      </w: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9142B">
      <w:pPr>
        <w:spacing w:line="276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a)  house           b)  sofa   </w:t>
      </w:r>
    </w:p>
    <w:p w:rsidR="00C22DB0" w:rsidRPr="00042C31" w:rsidRDefault="00C22DB0" w:rsidP="00C9142B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c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)  cupboard      d)  bed                   </w:t>
      </w: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Resim 25" o:spid="_x0000_s1042" type="#_x0000_t75" alt="3" style="position:absolute;margin-left:117.15pt;margin-top:4.55pt;width:105pt;height:69pt;z-index:-251642368;visibility:visible" o:allowoverlap="f">
            <v:imagedata r:id="rId21" o:title="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 xml:space="preserve">17. </w:t>
      </w:r>
    </w:p>
    <w:p w:rsidR="00C22DB0" w:rsidRPr="00042C31" w:rsidRDefault="00C22DB0" w:rsidP="00DD2BD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KITCHEN</w:t>
      </w:r>
    </w:p>
    <w:p w:rsidR="00C22DB0" w:rsidRPr="00042C31" w:rsidRDefault="00C22DB0" w:rsidP="00DD2BD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LIVING ROOM</w:t>
      </w:r>
    </w:p>
    <w:p w:rsidR="00C22DB0" w:rsidRPr="00042C31" w:rsidRDefault="00C22DB0" w:rsidP="00DD2BD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BATHROOM</w:t>
      </w:r>
    </w:p>
    <w:p w:rsidR="00C22DB0" w:rsidRPr="00042C31" w:rsidRDefault="00C22DB0" w:rsidP="00DD2BD0">
      <w:pPr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BEDROOM</w:t>
      </w:r>
    </w:p>
    <w:p w:rsidR="00C22DB0" w:rsidRPr="00042C31" w:rsidRDefault="00C22DB0" w:rsidP="00DD2BD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D2BD0">
      <w:pPr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pict>
          <v:shape id="Resim 26" o:spid="_x0000_s1043" type="#_x0000_t75" alt="6" style="position:absolute;margin-left:117.15pt;margin-top:1.35pt;width:118.5pt;height:76.5pt;z-index:-251641344;visibility:visible" o:allowoverlap="f">
            <v:imagedata r:id="rId22" o:title=""/>
          </v:shape>
        </w:pict>
      </w:r>
      <w:r w:rsidRPr="00042C31">
        <w:rPr>
          <w:rFonts w:ascii="Times New Roman" w:hAnsi="Times New Roman" w:cs="Times New Roman"/>
          <w:sz w:val="18"/>
          <w:szCs w:val="18"/>
        </w:rPr>
        <w:t>18.</w:t>
      </w:r>
    </w:p>
    <w:p w:rsidR="00C22DB0" w:rsidRPr="00042C31" w:rsidRDefault="00C22DB0" w:rsidP="00DD2BD0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BEDROOM</w:t>
      </w:r>
    </w:p>
    <w:p w:rsidR="00C22DB0" w:rsidRPr="00042C31" w:rsidRDefault="00C22DB0" w:rsidP="00DD2BD0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BATHROOM</w:t>
      </w:r>
    </w:p>
    <w:p w:rsidR="00C22DB0" w:rsidRPr="00042C31" w:rsidRDefault="00C22DB0" w:rsidP="00DD2BD0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LIVING ROOM</w:t>
      </w:r>
    </w:p>
    <w:p w:rsidR="00C22DB0" w:rsidRPr="00042C31" w:rsidRDefault="00C22DB0" w:rsidP="00761B99">
      <w:pPr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>KITCHEN</w: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1366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19.  </w:t>
      </w: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Eşyaların adları hangisinde sırasıyla doğru </w:t>
      </w:r>
    </w:p>
    <w:p w:rsidR="00C22DB0" w:rsidRPr="00042C31" w:rsidRDefault="00C22DB0" w:rsidP="00201366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Resim 21" o:spid="_x0000_s1044" type="#_x0000_t75" alt="wardrobe" style="position:absolute;margin-left:144.15pt;margin-top:2pt;width:46.5pt;height:63pt;z-index:251665920;visibility:visible">
            <v:imagedata r:id="rId23" o:title=""/>
          </v:shape>
        </w:pict>
      </w: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      verilmiştir?</w:t>
      </w:r>
    </w:p>
    <w:p w:rsidR="00C22DB0" w:rsidRPr="00042C31" w:rsidRDefault="00C22DB0" w:rsidP="00C9142B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45" type="#_x0000_t75" alt="bed" style="position:absolute;margin-left:65.4pt;margin-top:4.75pt;width:67.5pt;height:36pt;z-index:251663872;visibility:visible">
            <v:imagedata r:id="rId24" o:title=""/>
          </v:shape>
        </w:pict>
      </w:r>
    </w:p>
    <w:p w:rsidR="00C22DB0" w:rsidRPr="00042C31" w:rsidRDefault="00C22DB0" w:rsidP="00201366">
      <w:pPr>
        <w:ind w:left="142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Resim 19" o:spid="_x0000_s1046" type="#_x0000_t75" alt="table" style="position:absolute;left:0;text-align:left;margin-left:-2.1pt;margin-top:3.75pt;width:45pt;height:25.5pt;z-index:251664896;visibility:visible">
            <v:imagedata r:id="rId25" o:title=""/>
          </v:shape>
        </w:pict>
      </w:r>
    </w:p>
    <w:p w:rsidR="00C22DB0" w:rsidRPr="00042C31" w:rsidRDefault="00C22DB0" w:rsidP="00201366">
      <w:pPr>
        <w:ind w:left="142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01366">
      <w:pPr>
        <w:ind w:left="142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046A05">
      <w:pPr>
        <w:tabs>
          <w:tab w:val="left" w:pos="6930"/>
        </w:tabs>
        <w:spacing w:line="276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a.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coffeetable  –  bed  –  wardrobe</w:t>
      </w:r>
    </w:p>
    <w:p w:rsidR="00C22DB0" w:rsidRPr="00042C31" w:rsidRDefault="00C22DB0" w:rsidP="00046A05">
      <w:pPr>
        <w:tabs>
          <w:tab w:val="left" w:pos="6930"/>
        </w:tabs>
        <w:spacing w:line="276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b.  chair  –  table  –  armchair</w:t>
      </w:r>
    </w:p>
    <w:p w:rsidR="00C22DB0" w:rsidRPr="00042C31" w:rsidRDefault="00C22DB0" w:rsidP="00046A05">
      <w:pPr>
        <w:tabs>
          <w:tab w:val="left" w:pos="6930"/>
        </w:tabs>
        <w:spacing w:line="276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c.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sofa – chair -  lamp</w:t>
      </w:r>
    </w:p>
    <w:p w:rsidR="00C22DB0" w:rsidRPr="00042C31" w:rsidRDefault="00C22DB0" w:rsidP="00046A05">
      <w:pPr>
        <w:tabs>
          <w:tab w:val="left" w:pos="6930"/>
        </w:tabs>
        <w:spacing w:line="276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d.  armchair – fridge –  curtain</w:t>
      </w: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323B4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20.  </w:t>
      </w: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Eşyaların adları hangisinde sırasıyla doğru  </w:t>
      </w:r>
    </w:p>
    <w:p w:rsidR="00C22DB0" w:rsidRPr="00042C31" w:rsidRDefault="00C22DB0" w:rsidP="00323B4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      verilmiştir?</w:t>
      </w: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47" type="#_x0000_t75" alt="fridge" href="javascript:popUp2('pop-up-1.htm',220,2" style="position:absolute;margin-left:-14.1pt;margin-top:6.8pt;width:61.5pt;height:66pt;z-index:251662848;visibility:visible" o:button="t">
            <v:fill o:detectmouseclick="t"/>
            <v:imagedata r:id="rId26" o:title=""/>
          </v:shape>
        </w:pict>
      </w: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48" type="#_x0000_t75" alt="http://tbn3.google.com/images?q=tbn:InyLL7ZXdE1qSM:http://bedzine.com/blog/wp-content/uploads/2007/07/divan-sofa.jpg" style="position:absolute;margin-left:99.9pt;margin-top:3.55pt;width:90.75pt;height:42.75pt;z-index:-251648512;visibility:visible">
            <v:imagedata r:id="rId27" o:title="" croptop="17875f" cropbottom="15321f"/>
          </v:shape>
        </w:pict>
      </w:r>
    </w:p>
    <w:p w:rsidR="00C22DB0" w:rsidRPr="00042C31" w:rsidRDefault="00C22DB0" w:rsidP="00A60E32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Resim 762" o:spid="_x0000_s1049" type="#_x0000_t75" alt="chair" style="position:absolute;margin-left:58.65pt;margin-top:1.8pt;width:33.75pt;height:36.75pt;z-index:251666944;visibility:visible">
            <v:imagedata r:id="rId28" o:title=""/>
          </v:shape>
        </w:pict>
      </w:r>
      <w:r w:rsidRPr="00042C3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22DB0" w:rsidRPr="00042C31" w:rsidRDefault="00C22DB0" w:rsidP="00A60E32">
      <w:pPr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noProof/>
          <w:sz w:val="22"/>
          <w:szCs w:val="22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noProof/>
          <w:sz w:val="22"/>
          <w:szCs w:val="22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noProof/>
          <w:sz w:val="22"/>
          <w:szCs w:val="22"/>
        </w:rPr>
      </w:pPr>
      <w:r>
        <w:rPr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0" type="#_x0000_t123" style="position:absolute;margin-left:165.6pt;margin-top:7.65pt;width:27pt;height:27pt;z-index:251682304" fillcolor="#333"/>
        </w:pict>
      </w:r>
    </w:p>
    <w:p w:rsidR="00C22DB0" w:rsidRPr="00042C31" w:rsidRDefault="00C22DB0" w:rsidP="00323B43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22.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The ball is _______ the box.</w:t>
      </w: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22DB0" w:rsidRPr="00042C31" w:rsidRDefault="00C22DB0" w:rsidP="00323B43">
      <w:pPr>
        <w:rPr>
          <w:rFonts w:ascii="Times New Roman" w:hAnsi="Times New Roman" w:cs="Times New Roman"/>
          <w:noProof/>
          <w:sz w:val="22"/>
          <w:szCs w:val="22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1" type="#_x0000_t16" style="position:absolute;margin-left:159.3pt;margin-top:5pt;width:35.55pt;height:31.05pt;z-index:251680256"/>
        </w:pict>
      </w: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        </w:t>
      </w:r>
    </w:p>
    <w:p w:rsidR="00C22DB0" w:rsidRPr="00042C31" w:rsidRDefault="00C22DB0" w:rsidP="00323B43">
      <w:pPr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t xml:space="preserve">a)  in                b)  on          </w:t>
      </w:r>
    </w:p>
    <w:p w:rsidR="00C22DB0" w:rsidRPr="00042C31" w:rsidRDefault="00C22DB0" w:rsidP="00323B43">
      <w:pPr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t xml:space="preserve"> c)  behind        d)  under</w:t>
      </w:r>
    </w:p>
    <w:p w:rsidR="00C22DB0" w:rsidRPr="00042C31" w:rsidRDefault="00C22DB0" w:rsidP="00323B4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noProof/>
          <w:sz w:val="22"/>
          <w:szCs w:val="22"/>
        </w:rPr>
      </w:pPr>
      <w:r>
        <w:rPr>
          <w:noProof/>
        </w:rPr>
        <w:pict>
          <v:shape id="_x0000_s1052" type="#_x0000_t16" style="position:absolute;margin-left:159.3pt;margin-top:11.3pt;width:38.55pt;height:35.35pt;z-index:251681280"/>
        </w:pict>
      </w:r>
    </w:p>
    <w:p w:rsidR="00C22DB0" w:rsidRPr="00042C31" w:rsidRDefault="00C22DB0" w:rsidP="00A60E32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23.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The ball is _______ the box.</w:t>
      </w: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22DB0" w:rsidRPr="00042C31" w:rsidRDefault="00C22DB0" w:rsidP="00A60E32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_x0000_s1053" type="#_x0000_t123" style="position:absolute;margin-left:165.6pt;margin-top:7.45pt;width:27pt;height:27pt;z-index:-251633152" fillcolor="#333"/>
        </w:pict>
      </w: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a)  in                 b)  on     </w:t>
      </w: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c)  behind         d)  under</w:t>
      </w:r>
    </w:p>
    <w:p w:rsidR="00C22DB0" w:rsidRPr="00042C31" w:rsidRDefault="00C22DB0" w:rsidP="00A60E32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A60E32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54" type="#_x0000_t16" style="position:absolute;margin-left:185.85pt;margin-top:8.2pt;width:38.55pt;height:35.35pt;z-index:251679232"/>
        </w:pict>
      </w: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24.  A: </w:t>
      </w:r>
      <w:r w:rsidRPr="00042C31">
        <w:rPr>
          <w:rFonts w:ascii="Times New Roman" w:hAnsi="Times New Roman" w:cs="Times New Roman"/>
          <w:noProof/>
          <w:sz w:val="20"/>
          <w:szCs w:val="20"/>
        </w:rPr>
        <w:t xml:space="preserve">…………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the ball ?</w:t>
      </w:r>
    </w:p>
    <w:p w:rsidR="00C22DB0" w:rsidRPr="00042C31" w:rsidRDefault="00C22DB0" w:rsidP="00A60E32">
      <w:pPr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_x0000_s1055" type="#_x0000_t123" style="position:absolute;margin-left:158.85pt;margin-top:3.9pt;width:27pt;height:27pt;z-index:-251638272" fillcolor="#333"/>
        </w:pict>
      </w:r>
      <w:r w:rsidRPr="00042C3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It  is  </w:t>
      </w:r>
      <w:r w:rsidRPr="00042C31">
        <w:rPr>
          <w:rFonts w:ascii="Times New Roman" w:hAnsi="Times New Roman" w:cs="Times New Roman"/>
          <w:sz w:val="20"/>
          <w:szCs w:val="20"/>
          <w:u w:val="single"/>
        </w:rPr>
        <w:t>next to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the  box.</w:t>
      </w:r>
      <w:r w:rsidRPr="00042C31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C22DB0" w:rsidRPr="00042C31" w:rsidRDefault="00C22DB0" w:rsidP="00A60E32">
      <w:pPr>
        <w:rPr>
          <w:rFonts w:ascii="Times New Roman" w:hAnsi="Times New Roman" w:cs="Times New Roman"/>
          <w:noProof/>
          <w:sz w:val="22"/>
          <w:szCs w:val="22"/>
        </w:rPr>
      </w:pP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        </w:t>
      </w:r>
    </w:p>
    <w:p w:rsidR="00C22DB0" w:rsidRPr="00042C31" w:rsidRDefault="00C22DB0" w:rsidP="00A60E32">
      <w:pPr>
        <w:spacing w:line="276" w:lineRule="auto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r w:rsidRPr="00042C31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t xml:space="preserve">a)  What             b)  Where      </w:t>
      </w:r>
    </w:p>
    <w:p w:rsidR="00C22DB0" w:rsidRPr="00042C31" w:rsidRDefault="00C22DB0" w:rsidP="00A60E32">
      <w:pPr>
        <w:tabs>
          <w:tab w:val="left" w:pos="732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b w:val="0"/>
          <w:bCs w:val="0"/>
          <w:noProof/>
          <w:sz w:val="20"/>
          <w:szCs w:val="20"/>
        </w:rPr>
        <w:t xml:space="preserve"> c)  Who              d)  What</w:t>
      </w:r>
    </w:p>
    <w:p w:rsidR="00C22DB0" w:rsidRPr="00042C31" w:rsidRDefault="00C22DB0" w:rsidP="00A60E32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C9142B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25.‘’Stand up ! 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Cümlesini hangi resim</w:t>
      </w: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ifade  etmektedir? </w:t>
      </w: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noProof/>
        </w:rPr>
        <w:pict>
          <v:shape id="Resim 770" o:spid="_x0000_s1056" type="#_x0000_t75" alt="istockphoto_1728599_be_quiet" style="position:absolute;left:0;text-align:left;margin-left:132.5pt;margin-top:2.5pt;width:63.75pt;height:64.5pt;z-index:251672064;visibility:visible">
            <v:imagedata r:id="rId29" o:title="" cropleft="28193f" gain="1.25" grayscale="t"/>
          </v:shape>
        </w:pict>
      </w:r>
      <w:r>
        <w:rPr>
          <w:noProof/>
        </w:rPr>
        <w:pict>
          <v:shape id="_x0000_s1057" type="#_x0000_t75" style="position:absolute;left:0;text-align:left;margin-left:25.5pt;margin-top:7.75pt;width:67.2pt;height:66.25pt;z-index:251645440;visibility:visible;mso-wrap-distance-right:9.03pt;mso-wrap-distance-bottom:.51pt">
            <v:imagedata r:id="rId30" o:title=""/>
            <o:lock v:ext="edit" aspectratio="f"/>
          </v:shape>
        </w:pic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</w:t>
      </w:r>
      <w:r w:rsidRPr="00042C31">
        <w:rPr>
          <w:rFonts w:ascii="Times New Roman" w:hAnsi="Times New Roman" w:cs="Times New Roman"/>
          <w:sz w:val="18"/>
          <w:szCs w:val="18"/>
        </w:rPr>
        <w:t xml:space="preserve">a)                                  b) </w: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pict>
          <v:shape id="_x0000_s1058" type="#_x0000_t75" alt="STANPUP" style="position:absolute;margin-left:141.5pt;margin-top:8.9pt;width:54.75pt;height:66.75pt;z-index:251646464;visibility:visible">
            <v:imagedata r:id="rId31" o:title="" blacklevel="-6554f" grayscale="t"/>
          </v:shape>
        </w:pic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pict>
          <v:shape id="0 Resim" o:spid="_x0000_s1059" type="#_x0000_t75" alt="answer.bmp" style="position:absolute;margin-left:29.75pt;margin-top:3.95pt;width:58.5pt;height:70.5pt;z-index:251687424;visibility:visible">
            <v:imagedata r:id="rId32" o:title=""/>
          </v:shape>
        </w:pic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D242D5">
      <w:pPr>
        <w:tabs>
          <w:tab w:val="left" w:pos="693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  c)                                d)</w: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C22DB0" w:rsidRPr="00042C31" w:rsidRDefault="00C22DB0" w:rsidP="002E75A3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</w:t>
      </w: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C22DB0" w:rsidRPr="00042C31" w:rsidRDefault="00C22DB0" w:rsidP="002E75A3">
      <w:pPr>
        <w:ind w:left="142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sz w:val="20"/>
          <w:szCs w:val="20"/>
        </w:rPr>
        <w:sectPr w:rsidR="00C22DB0" w:rsidRPr="00042C31" w:rsidSect="00A60E32">
          <w:type w:val="continuous"/>
          <w:pgSz w:w="11906" w:h="16838"/>
          <w:pgMar w:top="284" w:right="0" w:bottom="142" w:left="567" w:header="57" w:footer="57" w:gutter="0"/>
          <w:cols w:num="2" w:space="708"/>
          <w:docGrid w:linePitch="382"/>
        </w:sectPr>
      </w:pPr>
    </w:p>
    <w:p w:rsidR="00C22DB0" w:rsidRPr="00042C31" w:rsidRDefault="00C22DB0" w:rsidP="002E75A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60" type="#_x0000_t75" alt="bd07017_[1]" style="position:absolute;margin-left:305.4pt;margin-top:9.75pt;width:65.25pt;height:54.75pt;z-index:251673088;visibility:visible">
            <v:imagedata r:id="rId33" o:title="" grayscale="t"/>
            <w10:wrap type="square"/>
          </v:shape>
        </w:pic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a)  bed – cupboard – table </w: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b)  armchair – fridge  –  bed  </w: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c)  washtub  –  shower  -  bathtub</w: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Resim 11" o:spid="_x0000_s1061" type="#_x0000_t75" alt="armchair" style="position:absolute;margin-left:161.4pt;margin-top:16.65pt;width:41.25pt;height:40.5pt;z-index:251677184;visibility:visible">
            <v:imagedata r:id="rId34" o:title=""/>
          </v:shape>
        </w:pic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d)  refrigerator  -  chair  -  sofa</w: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C22DB0" w:rsidRPr="00042C31" w:rsidRDefault="00C22DB0" w:rsidP="00355A6A">
      <w:pPr>
        <w:tabs>
          <w:tab w:val="left" w:pos="6930"/>
        </w:tabs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sz w:val="24"/>
          <w:szCs w:val="24"/>
        </w:rPr>
        <w:t>GOOD  LUCK !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sz w:val="22"/>
          <w:szCs w:val="22"/>
        </w:rPr>
        <w:t>Sebiye  EMRE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  <w:sectPr w:rsidR="00C22DB0" w:rsidRPr="00042C31" w:rsidSect="00A60E32">
          <w:type w:val="continuous"/>
          <w:pgSz w:w="11906" w:h="16838"/>
          <w:pgMar w:top="284" w:right="140" w:bottom="142" w:left="567" w:header="57" w:footer="57" w:gutter="0"/>
          <w:cols w:num="2" w:space="708"/>
          <w:docGrid w:linePitch="382"/>
        </w:sect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21. This is  ……….  armchair. 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>→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  <w:r w:rsidRPr="00042C31">
        <w:rPr>
          <w:rFonts w:ascii="Times New Roman" w:hAnsi="Times New Roman" w:cs="Times New Roman"/>
          <w:noProof/>
          <w:color w:val="666666"/>
          <w:sz w:val="20"/>
          <w:szCs w:val="20"/>
        </w:rPr>
        <w:t xml:space="preserve">  a)   a        b)  an       c)  are    d)  they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F45A01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22DB0" w:rsidRPr="00042C31" w:rsidRDefault="00C22DB0" w:rsidP="00DD12BD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</w:t>
      </w:r>
      <w:r w:rsidRPr="00042C31">
        <w:rPr>
          <w:rFonts w:ascii="Times New Roman" w:hAnsi="Times New Roman" w:cs="Times New Roman"/>
          <w:sz w:val="20"/>
          <w:szCs w:val="20"/>
        </w:rPr>
        <w:t>English  Teacher</w:t>
      </w: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</w:p>
    <w:p w:rsidR="00C22DB0" w:rsidRPr="00042C31" w:rsidRDefault="00C22DB0" w:rsidP="00F45A01">
      <w:pPr>
        <w:ind w:left="360"/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</w:t>
      </w:r>
    </w:p>
    <w:p w:rsidR="00C22DB0" w:rsidRPr="00042C31" w:rsidRDefault="00C22DB0" w:rsidP="002E75A3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355A6A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355A6A">
      <w:pPr>
        <w:rPr>
          <w:rFonts w:ascii="Times New Roman" w:hAnsi="Times New Roman" w:cs="Times New Roman"/>
          <w:noProof/>
          <w:color w:val="666666"/>
          <w:sz w:val="20"/>
          <w:szCs w:val="20"/>
        </w:rPr>
      </w:pPr>
    </w:p>
    <w:p w:rsidR="00C22DB0" w:rsidRPr="00042C31" w:rsidRDefault="00C22DB0" w:rsidP="00355A6A">
      <w:pPr>
        <w:rPr>
          <w:rFonts w:ascii="Times New Roman" w:hAnsi="Times New Roman" w:cs="Times New Roman"/>
          <w:noProof/>
          <w:sz w:val="22"/>
          <w:szCs w:val="22"/>
        </w:rPr>
      </w:pPr>
    </w:p>
    <w:p w:rsidR="00C22DB0" w:rsidRPr="00042C31" w:rsidRDefault="00C22DB0" w:rsidP="00355A6A">
      <w:pPr>
        <w:ind w:left="720"/>
        <w:rPr>
          <w:rFonts w:ascii="Times New Roman" w:hAnsi="Times New Roman" w:cs="Times New Roman"/>
          <w:noProof/>
          <w:sz w:val="22"/>
          <w:szCs w:val="22"/>
        </w:rPr>
      </w:pPr>
    </w:p>
    <w:p w:rsidR="00C22DB0" w:rsidRPr="00042C31" w:rsidRDefault="00C22DB0" w:rsidP="00355A6A">
      <w:pPr>
        <w:ind w:left="720"/>
        <w:rPr>
          <w:rFonts w:ascii="Times New Roman" w:hAnsi="Times New Roman" w:cs="Times New Roman"/>
          <w:noProof/>
          <w:sz w:val="22"/>
          <w:szCs w:val="22"/>
        </w:rPr>
      </w:pPr>
    </w:p>
    <w:p w:rsidR="00C22DB0" w:rsidRPr="00042C31" w:rsidRDefault="00C22DB0" w:rsidP="00355A6A">
      <w:pPr>
        <w:tabs>
          <w:tab w:val="left" w:pos="693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            </w:t>
      </w:r>
    </w:p>
    <w:p w:rsidR="00C22DB0" w:rsidRPr="00042C31" w:rsidRDefault="00C22DB0" w:rsidP="00355A6A">
      <w:pPr>
        <w:tabs>
          <w:tab w:val="left" w:pos="693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</w:p>
    <w:p w:rsidR="00C22DB0" w:rsidRPr="00042C31" w:rsidRDefault="00C22DB0" w:rsidP="00355A6A">
      <w:pPr>
        <w:rPr>
          <w:rFonts w:ascii="Times New Roman" w:hAnsi="Times New Roman" w:cs="Times New Roman"/>
        </w:rPr>
      </w:pPr>
      <w:r w:rsidRPr="00042C3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_x0000_s1062" type="#_x0000_t75" style="position:absolute;margin-left:322.65pt;margin-top:2.4pt;width:2in;height:2in;z-index:251685376;visibility:visible">
            <v:imagedata r:id="rId35" o:title=""/>
          </v:shape>
        </w:pict>
      </w: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shape id="_x0000_s1063" type="#_x0000_t75" style="position:absolute;margin-left:224.8pt;margin-top:8pt;width:110.25pt;height:106.5pt;z-index:251684352;visibility:visible">
            <v:imagedata r:id="rId36" o:title=""/>
          </v:shape>
        </w:pict>
      </w: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  <w:sectPr w:rsidR="00C22DB0" w:rsidRPr="00042C31" w:rsidSect="00A60E32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C22DB0" w:rsidRPr="00042C31" w:rsidRDefault="00C22DB0" w:rsidP="00355A6A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  <w:sectPr w:rsidR="00C22DB0" w:rsidRPr="00042C31" w:rsidSect="00A60E32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  <w:r>
        <w:rPr>
          <w:noProof/>
        </w:rPr>
        <w:pict>
          <v:shape id="_x0000_s1064" type="#_x0000_t16" style="position:absolute;margin-left:113.95pt;margin-top:1.65pt;width:38.55pt;height:35.35pt;z-index:251671040"/>
        </w:pict>
      </w:r>
      <w:r>
        <w:rPr>
          <w:noProof/>
        </w:rPr>
        <w:pict>
          <v:shape id="_x0000_s1065" type="#_x0000_t75" style="position:absolute;margin-left:1.65pt;margin-top:-.2pt;width:72.75pt;height:72.75pt;z-index:251686400;visibility:visible">
            <v:imagedata r:id="rId37" o:title=""/>
          </v:shape>
        </w:pict>
      </w: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  <w:sectPr w:rsidR="00C22DB0" w:rsidRPr="00042C31" w:rsidSect="00A60E32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  <w:sectPr w:rsidR="00C22DB0" w:rsidRPr="00042C31" w:rsidSect="00DD2BD0">
          <w:type w:val="continuous"/>
          <w:pgSz w:w="11906" w:h="16838"/>
          <w:pgMar w:top="567" w:right="567" w:bottom="907" w:left="567" w:header="709" w:footer="709" w:gutter="0"/>
          <w:cols w:num="2" w:space="708"/>
          <w:docGrid w:linePitch="360"/>
        </w:sect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  <w:sectPr w:rsidR="00C22DB0" w:rsidRPr="00042C31" w:rsidSect="006A2C42">
          <w:type w:val="continuous"/>
          <w:pgSz w:w="11906" w:h="16838"/>
          <w:pgMar w:top="567" w:right="567" w:bottom="90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</w:t>
      </w: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</w:p>
    <w:p w:rsidR="00C22DB0" w:rsidRPr="00042C31" w:rsidRDefault="00C22DB0" w:rsidP="00C9142B">
      <w:pPr>
        <w:rPr>
          <w:rFonts w:ascii="Times New Roman" w:hAnsi="Times New Roman" w:cs="Times New Roman"/>
        </w:rPr>
      </w:pPr>
      <w:r w:rsidRPr="00042C31">
        <w:rPr>
          <w:rFonts w:ascii="Times New Roman" w:hAnsi="Times New Roman" w:cs="Times New Roman"/>
          <w:noProof/>
        </w:rPr>
        <w:pict>
          <v:shape id="Resim 2" o:spid="_x0000_i1025" type="#_x0000_t75" style="width:147pt;height:118.5pt;visibility:visible">
            <v:imagedata r:id="rId38" o:title=""/>
          </v:shape>
        </w:pict>
      </w:r>
      <w:r w:rsidRPr="00042C31">
        <w:rPr>
          <w:rFonts w:ascii="Times New Roman" w:hAnsi="Times New Roman" w:cs="Times New Roman"/>
          <w:noProof/>
        </w:rPr>
        <w:pict>
          <v:shape id="Resim 3" o:spid="_x0000_i1026" type="#_x0000_t75" style="width:73.5pt;height:88.5pt;visibility:visible">
            <v:imagedata r:id="rId39" o:title=""/>
          </v:shape>
        </w:pict>
      </w:r>
      <w:r w:rsidRPr="00042C31">
        <w:rPr>
          <w:rFonts w:ascii="Times New Roman" w:hAnsi="Times New Roman" w:cs="Times New Roman"/>
          <w:noProof/>
        </w:rPr>
        <w:pict>
          <v:shape id="Resim 5" o:spid="_x0000_i1027" type="#_x0000_t75" style="width:135.75pt;height:147pt;visibility:visible">
            <v:imagedata r:id="rId40" o:title=""/>
          </v:shape>
        </w:pict>
      </w: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0"/>
          <w:szCs w:val="20"/>
        </w:rPr>
        <w:sectPr w:rsidR="00C22DB0" w:rsidRPr="00042C31" w:rsidSect="00D64665">
          <w:type w:val="continuous"/>
          <w:pgSz w:w="11906" w:h="16838"/>
          <w:pgMar w:top="567" w:right="567" w:bottom="907" w:left="567" w:header="709" w:footer="709" w:gutter="0"/>
          <w:cols w:space="708"/>
          <w:docGrid w:linePitch="360"/>
        </w:sect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</w:rPr>
      </w:pPr>
    </w:p>
    <w:p w:rsidR="00C22DB0" w:rsidRPr="00042C31" w:rsidRDefault="00C22DB0" w:rsidP="002E75A3">
      <w:pPr>
        <w:tabs>
          <w:tab w:val="left" w:pos="7320"/>
        </w:tabs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</w:t>
      </w: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a) Yes, they are.     b)  Yes, it is.</w: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c)  No, it isn’t.          d)  It is a notebook.</w: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noProof/>
        </w:rPr>
        <w:pict>
          <v:shape id="_x0000_s1066" type="#_x0000_t75" alt="Rated: 8Little Yellow Cat" href="http://www.animalclipart.net/_pages/0511-0703-1012-2280." style="position:absolute;margin-left:121.5pt;margin-top:.95pt;width:36.9pt;height:36.75pt;z-index:251657728;visibility:visible" o:button="t">
            <v:fill o:detectmouseclick="t"/>
            <v:imagedata r:id="rId41" o:title="" blacklevel="-6554f" grayscale="t"/>
          </v:shape>
        </w:pict>
      </w:r>
      <w:r>
        <w:rPr>
          <w:noProof/>
        </w:rPr>
        <w:pict>
          <v:shape id="_x0000_s1067" type="#_x0000_t75" alt="http://www.clipart-directory.com/clipart/dog/tn_dog-house.gif" style="position:absolute;margin-left:150.15pt;margin-top:7.7pt;width:39.75pt;height:30pt;z-index:251655680;visibility:visible">
            <v:imagedata r:id="rId42" o:title="" croptop="23531f" cropright="34182f" blacklevel="-3277f" grayscale="t"/>
          </v:shape>
        </w:pict>
      </w:r>
      <w:r>
        <w:rPr>
          <w:noProof/>
        </w:rPr>
        <w:pict>
          <v:shape id="_x0000_s1068" type="#_x0000_t75" alt="J0238166" style="position:absolute;margin-left:195.6pt;margin-top:10.7pt;width:31.2pt;height:33.75pt;z-index:251658752;visibility:visible">
            <v:imagedata r:id="rId43" o:title="" blacklevel="-3277f" grayscale="t"/>
          </v:shape>
        </w:pic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69" type="#_x0000_t75" alt="fish028" style="position:absolute;margin-left:164.4pt;margin-top:4.95pt;width:31.5pt;height:24.75pt;z-index:251656704;visibility:visible">
            <v:imagedata r:id="rId44" o:title="" blacklevel="-3277f" grayscale="t"/>
          </v:shape>
        </w:pict>
      </w:r>
      <w:r w:rsidRPr="00042C31">
        <w:rPr>
          <w:rFonts w:ascii="Times New Roman" w:hAnsi="Times New Roman" w:cs="Times New Roman"/>
          <w:sz w:val="20"/>
          <w:szCs w:val="20"/>
        </w:rPr>
        <w:t>8. A: What are these ?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→</w:t>
      </w: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  B: They are  ………... .</w:t>
      </w: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a)  animals       b) shorts</w:t>
      </w:r>
    </w:p>
    <w:p w:rsidR="00C22DB0" w:rsidRPr="00042C31" w:rsidRDefault="00C22DB0" w:rsidP="00B61230">
      <w:p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c)  boks            d) pencils</w:t>
      </w: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B61230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A- Choose the correct one (26 x 2, 5 = 65)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8"/>
          <w:szCs w:val="8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1.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57" o:spid="_x0000_i1028" type="#_x0000_t75" alt="say%C4%B1lar" style="width:82.5pt;height:54.75pt;visibility:visible">
            <v:imagedata r:id="rId45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two    b)four   c) nine   d) three</w:t>
      </w:r>
    </w:p>
    <w:p w:rsidR="00C22DB0" w:rsidRPr="00042C31" w:rsidRDefault="00C22DB0" w:rsidP="00D64665">
      <w:pPr>
        <w:rPr>
          <w:rFonts w:ascii="Times New Roman" w:hAnsi="Times New Roman" w:cs="Times New Roman"/>
          <w:sz w:val="8"/>
          <w:szCs w:val="8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2ç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2.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58" o:spid="_x0000_i1029" type="#_x0000_t75" alt="cicek" style="width:76.5pt;height:65.25pt;visibility:visible">
            <v:imagedata r:id="rId46" o:title=""/>
          </v:shape>
        </w:pict>
      </w:r>
      <w:r w:rsidRPr="00042C31">
        <w:rPr>
          <w:rFonts w:ascii="Times New Roman" w:hAnsi="Times New Roman" w:cs="Times New Roman"/>
          <w:color w:val="000000"/>
        </w:rPr>
        <w:t xml:space="preserve">   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eleven   b) seventeen  c) ten   d) twenty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3.</w:t>
      </w:r>
    </w:p>
    <w:p w:rsidR="00C22DB0" w:rsidRPr="00042C31" w:rsidRDefault="00C22DB0" w:rsidP="00D64665">
      <w:pPr>
        <w:rPr>
          <w:rFonts w:ascii="Times New Roman" w:hAnsi="Times New Roman" w:cs="Times New Roman"/>
        </w:rPr>
      </w:pPr>
      <w:r w:rsidRPr="00042C31">
        <w:rPr>
          <w:rFonts w:ascii="Times New Roman" w:hAnsi="Times New Roman" w:cs="Times New Roman"/>
          <w:lang w:val="en-GB"/>
        </w:rPr>
        <w:t xml:space="preserve">            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59" o:spid="_x0000_i1030" type="#_x0000_t75" alt="clt-dcks-C9014" style="width:47.25pt;height:51pt;visibility:visible">
            <v:imagedata r:id="rId47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4. 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tie    b) shirt   c) skirt   d) trousers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5.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63" o:spid="_x0000_i1031" type="#_x0000_t75" alt="baggy_eck_____by_masta64" style="width:50.25pt;height:62.25pt;visibility:visible">
            <v:imagedata r:id="rId48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jeans  b) gloves  c) socks  d) coat</w:t>
      </w:r>
    </w:p>
    <w:p w:rsidR="00C22DB0" w:rsidRPr="00042C31" w:rsidRDefault="00C22DB0" w:rsidP="00D64665">
      <w:pPr>
        <w:rPr>
          <w:rFonts w:ascii="Times New Roman" w:hAnsi="Times New Roman" w:cs="Times New Roman"/>
          <w:sz w:val="16"/>
          <w:szCs w:val="16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lang w:val="en-GB"/>
        </w:rPr>
        <w:t>6.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64" o:spid="_x0000_i1032" type="#_x0000_t75" alt="bulut_kalp" style="width:39pt;height:37.5pt;visibility:visible">
            <v:imagedata r:id="rId49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>a) red   b) blue   c) Brown   d) black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color w:val="000000"/>
        </w:rPr>
        <w:t>7..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65" o:spid="_x0000_i1033" type="#_x0000_t75" alt="bayrak1234678ujj-full" style="width:43.5pt;height:34.5pt;visibility:visible">
            <v:imagedata r:id="rId50" o:title=""/>
          </v:shape>
        </w:pic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  <w:r w:rsidRPr="00042C31">
        <w:rPr>
          <w:rFonts w:ascii="Times New Roman" w:hAnsi="Times New Roman" w:cs="Times New Roman"/>
          <w:sz w:val="22"/>
          <w:szCs w:val="22"/>
        </w:rPr>
        <w:t>a) pink    b) blue   c) red   d) green</w:t>
      </w:r>
    </w:p>
    <w:p w:rsidR="00C22DB0" w:rsidRPr="00042C31" w:rsidRDefault="00C22DB0" w:rsidP="00D64665">
      <w:pPr>
        <w:rPr>
          <w:rFonts w:ascii="Times New Roman" w:hAnsi="Times New Roman" w:cs="Times New Roman"/>
          <w:sz w:val="16"/>
          <w:szCs w:val="16"/>
        </w:rPr>
      </w:pPr>
    </w:p>
    <w:p w:rsidR="00C22DB0" w:rsidRPr="00042C31" w:rsidRDefault="00C22DB0" w:rsidP="00D64665">
      <w:pPr>
        <w:tabs>
          <w:tab w:val="left" w:pos="1830"/>
        </w:tabs>
        <w:ind w:right="-137"/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8.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66" o:spid="_x0000_i1034" type="#_x0000_t75" alt="gunes" style="width:54.75pt;height:54pt;visibility:visible">
            <v:imagedata r:id="rId51" o:title=""/>
          </v:shape>
        </w:pict>
      </w:r>
    </w:p>
    <w:p w:rsidR="00C22DB0" w:rsidRPr="00042C31" w:rsidRDefault="00C22DB0" w:rsidP="00D64665">
      <w:pPr>
        <w:tabs>
          <w:tab w:val="left" w:pos="1830"/>
        </w:tabs>
        <w:ind w:right="-137"/>
        <w:rPr>
          <w:rFonts w:ascii="Times New Roman" w:hAnsi="Times New Roman" w:cs="Times New Roman"/>
          <w:b w:val="0"/>
          <w:bCs w:val="0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brown   b) white   c) blue   d) yellow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ab/>
        <w:t xml:space="preserve">            </w:t>
      </w:r>
      <w:r w:rsidRPr="00042C31"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lang w:val="en-GB"/>
        </w:rPr>
      </w:pPr>
      <w:r w:rsidRPr="00042C31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9.</w:t>
      </w:r>
      <w:r w:rsidRPr="00042C31">
        <w:rPr>
          <w:rFonts w:ascii="Times New Roman" w:hAnsi="Times New Roman" w:cs="Times New Roman"/>
          <w:noProof/>
        </w:rPr>
        <w:pict>
          <v:shape id="Resim 760" o:spid="_x0000_i1035" type="#_x0000_t75" style="width:54.75pt;height:69.75pt;visibility:visible">
            <v:imagedata r:id="rId18" o:title=""/>
          </v:shape>
        </w:pict>
      </w:r>
      <w:r w:rsidRPr="00042C31">
        <w:rPr>
          <w:rFonts w:ascii="Times New Roman" w:hAnsi="Times New Roman" w:cs="Times New Roman"/>
        </w:rPr>
        <w:t xml:space="preserve">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a) fingers  b) leg  c) hand  d) head</w:t>
      </w:r>
    </w:p>
    <w:p w:rsidR="00C22DB0" w:rsidRPr="00042C31" w:rsidRDefault="00C22DB0" w:rsidP="00D64665">
      <w:pPr>
        <w:rPr>
          <w:rFonts w:ascii="Times New Roman" w:hAnsi="Times New Roman" w:cs="Times New Roman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</w:rPr>
        <w:t>10.</w:t>
      </w:r>
      <w:r w:rsidRPr="00042C31">
        <w:rPr>
          <w:rFonts w:ascii="Times New Roman" w:hAnsi="Times New Roman" w:cs="Times New Roman"/>
          <w:lang w:val="en-GB"/>
        </w:rPr>
        <w:t xml:space="preserve">   </w:t>
      </w:r>
    </w:p>
    <w:p w:rsidR="00C22DB0" w:rsidRPr="00042C31" w:rsidRDefault="00C22DB0" w:rsidP="00D64665">
      <w:pPr>
        <w:rPr>
          <w:rFonts w:ascii="Times New Roman" w:hAnsi="Times New Roman" w:cs="Times New Roman"/>
        </w:rPr>
      </w:pPr>
      <w:r w:rsidRPr="00042C31">
        <w:rPr>
          <w:rFonts w:ascii="Times New Roman" w:hAnsi="Times New Roman" w:cs="Times New Roman"/>
          <w:noProof/>
        </w:rPr>
        <w:pict>
          <v:shape id="Resim 761" o:spid="_x0000_i1036" type="#_x0000_t75" style="width:69pt;height:44.25pt;visibility:visible">
            <v:imagedata r:id="rId52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</w:rPr>
        <w:t xml:space="preserve"> 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 xml:space="preserve">a) fingers   b) arm   c) toes     d) hand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11.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desk   b) table  c) chair   d) pencil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      </w:t>
      </w:r>
    </w:p>
    <w:p w:rsidR="00C22DB0" w:rsidRPr="00042C31" w:rsidRDefault="00C22DB0" w:rsidP="00D64665">
      <w:pPr>
        <w:rPr>
          <w:rFonts w:ascii="Times New Roman" w:hAnsi="Times New Roman" w:cs="Times New Roman"/>
          <w:sz w:val="16"/>
          <w:szCs w:val="16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12.   </w:t>
      </w:r>
      <w:r w:rsidRPr="00042C31">
        <w:rPr>
          <w:rFonts w:ascii="Times New Roman" w:hAnsi="Times New Roman" w:cs="Times New Roman"/>
          <w:noProof/>
          <w:sz w:val="17"/>
          <w:szCs w:val="17"/>
        </w:rPr>
        <w:pict>
          <v:shape id="Resim 767" o:spid="_x0000_i1037" type="#_x0000_t75" alt="clock" style="width:77.25pt;height:54pt;visibility:visible">
            <v:imagedata r:id="rId53" o:title="" grayscale="t"/>
          </v:shape>
        </w:pict>
      </w:r>
      <w:r w:rsidRPr="00042C31">
        <w:rPr>
          <w:rFonts w:ascii="Times New Roman" w:hAnsi="Times New Roman" w:cs="Times New Roman"/>
          <w:lang w:val="en-GB"/>
        </w:rPr>
        <w:t xml:space="preserve">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>a) washbasin   b)clock   c) bed   d) fridge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13.   </w:t>
      </w:r>
      <w:r w:rsidRPr="00042C31">
        <w:rPr>
          <w:rFonts w:ascii="Times New Roman" w:hAnsi="Times New Roman" w:cs="Times New Roman"/>
          <w:noProof/>
        </w:rPr>
        <w:pict>
          <v:shape id="Resim 768" o:spid="_x0000_i1038" type="#_x0000_t75" style="width:67.5pt;height:64.5pt;visibility:visible">
            <v:imagedata r:id="rId54" o:title=""/>
          </v:shape>
        </w:pict>
      </w:r>
      <w:r w:rsidRPr="00042C31">
        <w:rPr>
          <w:rFonts w:ascii="Times New Roman" w:hAnsi="Times New Roman" w:cs="Times New Roman"/>
          <w:lang w:val="en-GB"/>
        </w:rPr>
        <w:t xml:space="preserve">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sz w:val="22"/>
          <w:szCs w:val="22"/>
          <w:lang w:val="en-GB"/>
        </w:rPr>
        <w:t>a) cooker  b)rug  c) sofa   d) tab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14.  </w:t>
      </w:r>
      <w:r w:rsidRPr="00042C31">
        <w:rPr>
          <w:rFonts w:ascii="Times New Roman" w:hAnsi="Times New Roman" w:cs="Times New Roman"/>
          <w:noProof/>
        </w:rPr>
        <w:pict>
          <v:shape id="Resim 769" o:spid="_x0000_i1039" type="#_x0000_t75" style="width:38.25pt;height:51.75pt;visibility:visible">
            <v:imagedata r:id="rId55" o:title=""/>
          </v:shape>
        </w:pict>
      </w:r>
      <w:r w:rsidRPr="00042C31">
        <w:rPr>
          <w:rFonts w:ascii="Times New Roman" w:hAnsi="Times New Roman" w:cs="Times New Roman"/>
          <w:lang w:val="en-GB"/>
        </w:rPr>
        <w:t xml:space="preserve">     </w:t>
      </w:r>
    </w:p>
    <w:p w:rsidR="00C22DB0" w:rsidRPr="00042C31" w:rsidRDefault="00C22DB0" w:rsidP="00D64665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 </w:t>
      </w:r>
      <w:r w:rsidRPr="00042C31">
        <w:rPr>
          <w:rFonts w:ascii="Times New Roman" w:hAnsi="Times New Roman" w:cs="Times New Roman"/>
          <w:sz w:val="22"/>
          <w:szCs w:val="22"/>
          <w:lang w:val="en-GB"/>
        </w:rPr>
        <w:t>a) cooker    b)rug    c) sofa    d) tab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15.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Resim 770" o:spid="_x0000_i1040" type="#_x0000_t75" alt="istockphoto_1728599_be_quiet" style="width:75.75pt;height:61.5pt;visibility:visible">
            <v:imagedata r:id="rId29" o:title=""/>
          </v:shape>
        </w:pict>
      </w:r>
      <w:r w:rsidRPr="00042C31">
        <w:rPr>
          <w:rFonts w:ascii="Times New Roman" w:hAnsi="Times New Roman" w:cs="Times New Roman"/>
          <w:color w:val="000000"/>
          <w:lang w:val="en-GB"/>
        </w:rPr>
        <w:t xml:space="preserve">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  <w:sectPr w:rsidR="00C22DB0" w:rsidRPr="00042C31" w:rsidSect="006A2C42">
          <w:type w:val="continuous"/>
          <w:pgSz w:w="11906" w:h="16838"/>
          <w:pgMar w:top="567" w:right="567" w:bottom="90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 w:rsidRPr="00042C31">
        <w:rPr>
          <w:rFonts w:ascii="Times New Roman" w:hAnsi="Times New Roman" w:cs="Times New Roman"/>
          <w:lang w:val="en-GB"/>
        </w:rPr>
        <w:t>a) sit down b) stand up c) be quiet  d) listen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  <w:r w:rsidRPr="00042C31">
        <w:rPr>
          <w:rFonts w:ascii="Times New Roman" w:hAnsi="Times New Roman" w:cs="Times New Roman"/>
          <w:b w:val="0"/>
          <w:bCs w:val="0"/>
          <w:sz w:val="16"/>
          <w:szCs w:val="16"/>
          <w:lang w:val="en-GB"/>
        </w:rPr>
        <w:tab/>
      </w:r>
    </w:p>
    <w:p w:rsidR="00C22DB0" w:rsidRPr="00042C31" w:rsidRDefault="00C22DB0" w:rsidP="00D64665">
      <w:pPr>
        <w:rPr>
          <w:rFonts w:ascii="Times New Roman" w:hAnsi="Times New Roman" w:cs="Times New Roman"/>
          <w:color w:val="000000"/>
        </w:rPr>
      </w:pPr>
      <w:r w:rsidRPr="00042C31">
        <w:rPr>
          <w:rFonts w:ascii="Times New Roman" w:hAnsi="Times New Roman" w:cs="Times New Roman"/>
          <w:color w:val="000000"/>
        </w:rPr>
        <w:t xml:space="preserve">    </w:t>
      </w:r>
    </w:p>
    <w:p w:rsidR="00C22DB0" w:rsidRPr="00042C31" w:rsidRDefault="00C22DB0" w:rsidP="00D64665">
      <w:pPr>
        <w:rPr>
          <w:rFonts w:ascii="Times New Roman" w:hAnsi="Times New Roman" w:cs="Times New Roman"/>
          <w:color w:val="000000"/>
        </w:rPr>
      </w:pPr>
      <w:r w:rsidRPr="00042C31">
        <w:rPr>
          <w:rFonts w:ascii="Times New Roman" w:hAnsi="Times New Roman" w:cs="Times New Roman"/>
          <w:noProof/>
          <w:color w:val="0000FF"/>
        </w:rPr>
        <w:pict>
          <v:shape id="Resim 1" o:spid="_x0000_i1041" type="#_x0000_t75" alt="http://tbn2.google.com/images?q=tbn:HjFi1jUtLtRmHM:http://www.resimsakla.com/data/media/471/White-Westinghouse-Buzdolabi.jpg" style="width:63pt;height:60pt;visibility:visible">
            <v:imagedata r:id="rId56" o:title=""/>
          </v:shape>
        </w:pict>
      </w:r>
      <w:r w:rsidRPr="00042C31">
        <w:rPr>
          <w:rFonts w:ascii="Times New Roman" w:hAnsi="Times New Roman" w:cs="Times New Roman"/>
          <w:color w:val="000000"/>
        </w:rPr>
        <w:t xml:space="preserve">   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color w:val="000000"/>
        </w:rPr>
        <w:t xml:space="preserve">  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16.</w:t>
      </w:r>
      <w:r w:rsidRPr="00042C31">
        <w:rPr>
          <w:rFonts w:ascii="Times New Roman" w:hAnsi="Times New Roman" w:cs="Times New Roman"/>
          <w:b w:val="0"/>
          <w:bCs w:val="0"/>
          <w:lang w:val="en-GB"/>
        </w:rPr>
        <w:t xml:space="preserve"> Where is the fridge?               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a) It is in the kitchen.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b) It is in the bedroom.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c) It is in the living-room.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d) It is in the bath-room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color w:val="000000"/>
        </w:rPr>
        <w:t xml:space="preserve">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17. </w:t>
      </w:r>
      <w:r w:rsidRPr="00042C31">
        <w:rPr>
          <w:rFonts w:ascii="Times New Roman" w:hAnsi="Times New Roman" w:cs="Times New Roman"/>
          <w:b w:val="0"/>
          <w:bCs w:val="0"/>
          <w:lang w:val="en-GB"/>
        </w:rPr>
        <w:t>Where is the sofa?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a) It is in the kitchen.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b) It is in the bedroom.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c) It is in the living-room.        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d) It is in the bath-room.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70" type="#_x0000_t116" style="position:absolute;margin-left:220.9pt;margin-top:27.25pt;width:222.75pt;height:24pt;z-index:251653632">
            <v:textbox style="mso-next-textbox:#_x0000_s1070">
              <w:txbxContent>
                <w:p w:rsidR="00C22DB0" w:rsidRPr="00585642" w:rsidRDefault="00C22DB0" w:rsidP="00D64665">
                  <w:pPr>
                    <w:rPr>
                      <w:rFonts w:ascii="Comic Sans MS" w:hAnsi="Comic Sans MS" w:cs="Comic Sans MS"/>
                      <w:b w:val="0"/>
                      <w:bCs w:val="0"/>
                      <w:sz w:val="20"/>
                      <w:szCs w:val="20"/>
                    </w:rPr>
                  </w:pPr>
                  <w:r w:rsidRPr="00585642">
                    <w:rPr>
                      <w:rFonts w:ascii="Comic Sans MS" w:hAnsi="Comic Sans MS" w:cs="Comic Sans MS"/>
                      <w:b w:val="0"/>
                      <w:bCs w:val="0"/>
                      <w:sz w:val="20"/>
                      <w:szCs w:val="20"/>
                      <w:lang w:val="en-US"/>
                    </w:rPr>
                    <w:t>HER DOĞRU CEVAP 5 PUANDIR…</w:t>
                  </w:r>
                </w:p>
                <w:p w:rsidR="00C22DB0" w:rsidRDefault="00C22DB0" w:rsidP="00D64665"/>
              </w:txbxContent>
            </v:textbox>
          </v:shape>
        </w:pict>
      </w:r>
      <w:r w:rsidRPr="00042C31">
        <w:rPr>
          <w:rFonts w:ascii="Times New Roman" w:hAnsi="Times New Roman" w:cs="Times New Roman"/>
          <w:color w:val="000000"/>
        </w:rPr>
        <w:t xml:space="preserve">     </w:t>
      </w:r>
      <w:r w:rsidRPr="00042C31">
        <w:rPr>
          <w:rFonts w:ascii="Times New Roman" w:hAnsi="Times New Roman" w:cs="Times New Roman"/>
          <w:noProof/>
          <w:color w:val="0000FF"/>
        </w:rPr>
        <w:pict>
          <v:shape id="_x0000_i1042" type="#_x0000_t75" alt="http://tbn2.google.com/images?q=tbn:UzK2k1DRcpPG4M:http://www.nascomarket.com/images/DUS%2520BASLIGI.jpg" style="width:62.25pt;height:42.75pt;visibility:visible">
            <v:imagedata r:id="rId57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16"/>
          <w:szCs w:val="16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18. </w:t>
      </w:r>
      <w:r w:rsidRPr="00042C31">
        <w:rPr>
          <w:rFonts w:ascii="Times New Roman" w:hAnsi="Times New Roman" w:cs="Times New Roman"/>
          <w:b w:val="0"/>
          <w:bCs w:val="0"/>
          <w:lang w:val="en-GB"/>
        </w:rPr>
        <w:t>Where is the shower?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a) It is in the kitchen.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b) It is in the bedroom.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 xml:space="preserve">c) It is in the living-room. 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d) It is in the bath-room</w:t>
      </w: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color w:val="000000"/>
        </w:rPr>
      </w:pPr>
      <w:r>
        <w:rPr>
          <w:noProof/>
        </w:rPr>
        <w:pict>
          <v:shape id="Resim 16" o:spid="_x0000_s1071" type="#_x0000_t75" alt="in" style="position:absolute;margin-left:29.65pt;margin-top:9.75pt;width:84.75pt;height:54.75pt;z-index:251654656;visibility:visible">
            <v:imagedata r:id="rId58" o:title="" chromakey="white"/>
          </v:shape>
        </w:pict>
      </w:r>
      <w:r w:rsidRPr="00042C31">
        <w:rPr>
          <w:rFonts w:ascii="Times New Roman" w:hAnsi="Times New Roman" w:cs="Times New Roman"/>
          <w:color w:val="000000"/>
        </w:rPr>
        <w:t xml:space="preserve">     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 w:rsidRPr="00042C31">
        <w:rPr>
          <w:rFonts w:ascii="Times New Roman" w:hAnsi="Times New Roman" w:cs="Times New Roman"/>
          <w:lang w:val="en-GB"/>
        </w:rPr>
        <w:t xml:space="preserve">19.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 xml:space="preserve">  </w:t>
      </w:r>
      <w:r w:rsidRPr="00042C31">
        <w:rPr>
          <w:rFonts w:ascii="Times New Roman" w:hAnsi="Times New Roman" w:cs="Times New Roman"/>
          <w:sz w:val="20"/>
          <w:szCs w:val="20"/>
        </w:rPr>
        <w:t xml:space="preserve">a)in    </w: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b)on  </w: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c)between</w: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 w:rsidRPr="00042C31">
        <w:rPr>
          <w:rFonts w:ascii="Times New Roman" w:hAnsi="Times New Roman" w:cs="Times New Roman"/>
          <w:sz w:val="20"/>
          <w:szCs w:val="20"/>
        </w:rPr>
        <w:t xml:space="preserve">  d)next to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 xml:space="preserve">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 xml:space="preserve">                                                                                                      </w:t>
      </w:r>
      <w:r w:rsidRPr="00042C31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lang w:val="en-GB"/>
        </w:rPr>
      </w:pPr>
      <w:r>
        <w:rPr>
          <w:noProof/>
        </w:rPr>
        <w:pict>
          <v:shape id="_x0000_s1072" type="#_x0000_t75" alt="under" style="position:absolute;margin-left:317.65pt;margin-top:685.7pt;width:73.3pt;height:69.85pt;z-index:251651584;visibility:visible">
            <v:imagedata r:id="rId59" o:title="" chromakey="white"/>
          </v:shape>
        </w:pict>
      </w:r>
      <w:r>
        <w:rPr>
          <w:noProof/>
        </w:rPr>
        <w:pict>
          <v:shape id="_x0000_s1073" type="#_x0000_t75" alt="in" style="position:absolute;margin-left:36.6pt;margin-top:600.45pt;width:84.9pt;height:54.75pt;z-index:251650560;visibility:visible">
            <v:imagedata r:id="rId58" o:title="" chromakey="white"/>
          </v:shape>
        </w:pict>
      </w:r>
      <w:r>
        <w:rPr>
          <w:noProof/>
        </w:rPr>
        <w:pict>
          <v:shape id="Resim 5" o:spid="_x0000_s1074" type="#_x0000_t75" alt="in" style="position:absolute;margin-left:36.6pt;margin-top:600.4pt;width:84.9pt;height:54.75pt;z-index:251649536;visibility:visible">
            <v:imagedata r:id="rId58" o:title="" chromakey="white"/>
          </v:shape>
        </w:pict>
      </w:r>
      <w:r>
        <w:rPr>
          <w:noProof/>
        </w:rPr>
        <w:pict>
          <v:shape id="_x0000_s1075" type="#_x0000_t75" alt="in" style="position:absolute;margin-left:36.6pt;margin-top:600.4pt;width:84.9pt;height:54.75pt;z-index:251648512;visibility:visible">
            <v:imagedata r:id="rId58" o:title="" chromakey="white"/>
          </v:shape>
        </w:pict>
      </w:r>
      <w:r>
        <w:rPr>
          <w:noProof/>
        </w:rPr>
        <w:pict>
          <v:shape id="_x0000_s1076" type="#_x0000_t75" alt="in" style="position:absolute;margin-left:36.6pt;margin-top:600.4pt;width:84.9pt;height:54.75pt;z-index:251647488;visibility:visible">
            <v:imagedata r:id="rId58" o:title="" chromakey="white"/>
          </v:shape>
        </w:pict>
      </w:r>
      <w:r w:rsidRPr="00042C31">
        <w:rPr>
          <w:rFonts w:ascii="Times New Roman" w:hAnsi="Times New Roman" w:cs="Times New Roman"/>
          <w:b w:val="0"/>
          <w:bCs w:val="0"/>
          <w:lang w:val="en-GB"/>
        </w:rPr>
        <w:t>20.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</w:pPr>
      <w:r w:rsidRPr="00042C31">
        <w:rPr>
          <w:rFonts w:ascii="Times New Roman" w:hAnsi="Times New Roman" w:cs="Times New Roman"/>
          <w:b w:val="0"/>
          <w:bCs w:val="0"/>
          <w:sz w:val="20"/>
          <w:szCs w:val="20"/>
          <w:u w:val="single"/>
        </w:rPr>
        <w:t xml:space="preserve">                                                                                                    </w:t>
      </w:r>
      <w:r>
        <w:rPr>
          <w:noProof/>
        </w:rPr>
        <w:pict>
          <v:shape id="_x0000_s1077" type="#_x0000_t75" alt="under" style="position:absolute;margin-left:22.15pt;margin-top:2.7pt;width:73.5pt;height:69.75pt;z-index:251652608;visibility:visible;mso-position-horizontal-relative:text;mso-position-vertical-relative:text">
            <v:imagedata r:id="rId60" o:title="" chromakey="white"/>
          </v:shape>
        </w:pict>
      </w:r>
    </w:p>
    <w:p w:rsidR="00C22DB0" w:rsidRPr="00042C31" w:rsidRDefault="00C22DB0" w:rsidP="00D64665">
      <w:pPr>
        <w:tabs>
          <w:tab w:val="left" w:pos="5010"/>
        </w:tabs>
        <w:spacing w:line="480" w:lineRule="auto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lang w:val="en-GB"/>
        </w:rPr>
      </w:pPr>
      <w:r w:rsidRPr="00042C31">
        <w:rPr>
          <w:rFonts w:ascii="Times New Roman" w:hAnsi="Times New Roman" w:cs="Times New Roman"/>
          <w:lang w:val="en-GB"/>
        </w:rPr>
        <w:t>a)in   b)on    c)near     d)under</w: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042C31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</w: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20"/>
          <w:szCs w:val="20"/>
          <w:lang w:val="en-US"/>
        </w:rPr>
      </w:pPr>
      <w:r w:rsidRPr="00042C31">
        <w:rPr>
          <w:rFonts w:ascii="Times New Roman" w:hAnsi="Times New Roman" w:cs="Times New Roman"/>
          <w:b w:val="0"/>
          <w:bCs w:val="0"/>
          <w:noProof/>
          <w:color w:val="0000FF"/>
        </w:rPr>
        <w:pict>
          <v:shape id="_x0000_i1043" type="#_x0000_t75" alt="http://tbn1.google.com/images?q=tbn:449J5jYBX8nCoM:http://i.ehow.com/images/GlobalPhoto/Articles/2141087/GoodLuckBalloon-main_Full.jpg" style="width:101.25pt;height:101.25pt;visibility:visible">
            <v:imagedata r:id="rId61" o:title=""/>
          </v:shape>
        </w:pict>
      </w:r>
    </w:p>
    <w:p w:rsidR="00C22DB0" w:rsidRPr="00042C31" w:rsidRDefault="00C22DB0" w:rsidP="00D64665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042C31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lang w:val="en-GB"/>
        </w:rPr>
      </w:pPr>
      <w:r w:rsidRPr="00042C31">
        <w:rPr>
          <w:rFonts w:ascii="Times New Roman" w:hAnsi="Times New Roman" w:cs="Times New Roman"/>
          <w:b w:val="0"/>
          <w:bCs w:val="0"/>
          <w:lang w:val="en-GB"/>
        </w:rPr>
        <w:t>ENGLISH TEACHER</w:t>
      </w: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sz w:val="36"/>
          <w:szCs w:val="36"/>
          <w:lang w:val="en-GB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sz w:val="36"/>
          <w:szCs w:val="36"/>
          <w:lang w:val="en-US"/>
        </w:rPr>
      </w:pPr>
    </w:p>
    <w:p w:rsidR="00C22DB0" w:rsidRPr="00042C31" w:rsidRDefault="00C22DB0" w:rsidP="00D64665">
      <w:pPr>
        <w:rPr>
          <w:rFonts w:ascii="Times New Roman" w:hAnsi="Times New Roman" w:cs="Times New Roman"/>
          <w:b w:val="0"/>
          <w:bCs w:val="0"/>
          <w:lang w:val="en-GB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C560E3">
      <w:pPr>
        <w:rPr>
          <w:rFonts w:ascii="Times New Roman" w:hAnsi="Times New Roman" w:cs="Times New Roman"/>
          <w:sz w:val="20"/>
          <w:szCs w:val="20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>C. FILL IN THE BLANKS WITH SUITABLE PREPOSITIONS ( in-on-under- next to )   ( 4 X 5 = 20 )</w:t>
      </w:r>
    </w:p>
    <w:p w:rsidR="00C22DB0" w:rsidRPr="00042C31" w:rsidRDefault="00C22DB0" w:rsidP="00205D14">
      <w:pPr>
        <w:tabs>
          <w:tab w:val="left" w:pos="6930"/>
        </w:tabs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>
        <w:rPr>
          <w:noProof/>
        </w:rPr>
        <w:pict>
          <v:shape id="Resim 7" o:spid="_x0000_s1078" type="#_x0000_t75" alt="Picture4" style="position:absolute;margin-left:3in;margin-top:.2pt;width:45pt;height:45pt;z-index:-251686400;visibility:visible;mso-position-horizontal-relative:text;mso-position-vertical-relative:text">
            <v:imagedata r:id="rId62" o:title="" croptop="604f"/>
          </v:shape>
        </w:pict>
      </w:r>
      <w:r>
        <w:rPr>
          <w:noProof/>
        </w:rPr>
        <w:pict>
          <v:shape id="Resim 6" o:spid="_x0000_s1079" type="#_x0000_t75" alt="prepos19" style="position:absolute;margin-left:-9pt;margin-top:6.4pt;width:36pt;height:36pt;z-index:-251687424;visibility:visible;mso-position-horizontal-relative:text;mso-position-vertical-relative:text">
            <v:imagedata r:id="rId63" o:title=""/>
          </v:shape>
        </w:pict>
      </w:r>
      <w:r w:rsidRPr="00042C3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Where is the pencil?                                           Where is the rabbit?</w:t>
      </w:r>
    </w:p>
    <w:p w:rsidR="00C22DB0" w:rsidRPr="00042C31" w:rsidRDefault="00C22DB0" w:rsidP="00205D14">
      <w:pPr>
        <w:tabs>
          <w:tab w:val="left" w:pos="6120"/>
        </w:tabs>
        <w:ind w:firstLine="708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The pencil is ...…………. the chair                           The rabbit is……… the box</w:t>
      </w:r>
    </w:p>
    <w:p w:rsidR="00C22DB0" w:rsidRPr="00042C31" w:rsidRDefault="00C22DB0" w:rsidP="00205D14">
      <w:pPr>
        <w:rPr>
          <w:rFonts w:ascii="Times New Roman" w:hAnsi="Times New Roman" w:cs="Times New Roman"/>
          <w:sz w:val="18"/>
          <w:szCs w:val="18"/>
        </w:rPr>
      </w:pPr>
    </w:p>
    <w:p w:rsidR="00C22DB0" w:rsidRPr="00042C31" w:rsidRDefault="00C22DB0" w:rsidP="00205D14">
      <w:pPr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noProof/>
        </w:rPr>
        <w:pict>
          <v:shape id="Resim 9" o:spid="_x0000_s1080" type="#_x0000_t75" alt="tara0021" style="position:absolute;margin-left:180pt;margin-top:7.25pt;width:36pt;height:45pt;z-index:-251684352;visibility:visible">
            <v:imagedata r:id="rId64" o:title=""/>
          </v:shape>
        </w:pict>
      </w:r>
      <w:r>
        <w:rPr>
          <w:noProof/>
        </w:rPr>
        <w:pict>
          <v:shape id="Resim 8" o:spid="_x0000_s1081" type="#_x0000_t75" alt="Picture9" style="position:absolute;margin-left:-9pt;margin-top:9.8pt;width:45pt;height:28.25pt;z-index:-251685376;visibility:visible">
            <v:imagedata r:id="rId65" o:title="" croptop="644f"/>
          </v:shape>
        </w:pict>
      </w:r>
      <w:r w:rsidRPr="00042C3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Where is the rabbit?</w:t>
      </w:r>
    </w:p>
    <w:p w:rsidR="00C22DB0" w:rsidRPr="00042C31" w:rsidRDefault="00C22DB0" w:rsidP="00205D14">
      <w:pPr>
        <w:tabs>
          <w:tab w:val="left" w:pos="1320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The rabbit is ……the  table.                    Where is the dog?</w:t>
      </w:r>
    </w:p>
    <w:p w:rsidR="00C22DB0" w:rsidRPr="00042C31" w:rsidRDefault="00C22DB0" w:rsidP="00205D14">
      <w:pPr>
        <w:tabs>
          <w:tab w:val="left" w:pos="1200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The dog is …….    …..   the television</w:t>
      </w:r>
    </w:p>
    <w:p w:rsidR="00C22DB0" w:rsidRPr="00042C31" w:rsidRDefault="00C22DB0" w:rsidP="00205D14">
      <w:pPr>
        <w:tabs>
          <w:tab w:val="left" w:pos="1200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  <w:sz w:val="18"/>
          <w:szCs w:val="18"/>
        </w:rPr>
      </w:pPr>
      <w:r w:rsidRPr="00042C31">
        <w:rPr>
          <w:rFonts w:ascii="Times New Roman" w:hAnsi="Times New Roman" w:cs="Times New Roman"/>
          <w:sz w:val="18"/>
          <w:szCs w:val="18"/>
        </w:rPr>
        <w:t xml:space="preserve">E. MATCH THEM     ( 5 x 2 = 10 )                              </w:t>
      </w:r>
    </w:p>
    <w:p w:rsidR="00C22DB0" w:rsidRPr="00042C31" w:rsidRDefault="00C22DB0" w:rsidP="00205D14">
      <w:pPr>
        <w:tabs>
          <w:tab w:val="left" w:pos="1755"/>
        </w:tabs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 xml:space="preserve"> </w:t>
      </w:r>
    </w:p>
    <w:p w:rsidR="00C22DB0" w:rsidRPr="00042C31" w:rsidRDefault="00C22DB0" w:rsidP="00205D14">
      <w:pPr>
        <w:tabs>
          <w:tab w:val="left" w:pos="526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refrigerator           kitchen                         </w:t>
      </w:r>
    </w:p>
    <w:p w:rsidR="00C22DB0" w:rsidRPr="00042C31" w:rsidRDefault="00C22DB0" w:rsidP="00205D14">
      <w:pPr>
        <w:tabs>
          <w:tab w:val="left" w:pos="526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 xml:space="preserve"> 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</w:t>
      </w:r>
    </w:p>
    <w:p w:rsidR="00C22DB0" w:rsidRPr="00042C31" w:rsidRDefault="00C22DB0" w:rsidP="00205D14">
      <w:pPr>
        <w:tabs>
          <w:tab w:val="left" w:pos="526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</w:t>
      </w: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>cooker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livingroom                                                                         </w:t>
      </w:r>
    </w:p>
    <w:p w:rsidR="00C22DB0" w:rsidRPr="00042C31" w:rsidRDefault="00C22DB0" w:rsidP="00205D14">
      <w:pPr>
        <w:tabs>
          <w:tab w:val="left" w:pos="7020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>shower</w:t>
      </w:r>
    </w:p>
    <w:p w:rsidR="00C22DB0" w:rsidRPr="00042C31" w:rsidRDefault="00C22DB0" w:rsidP="00205D14">
      <w:pPr>
        <w:tabs>
          <w:tab w:val="left" w:pos="526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    bedroom</w:t>
      </w:r>
    </w:p>
    <w:p w:rsidR="00C22DB0" w:rsidRPr="00042C31" w:rsidRDefault="00C22DB0" w:rsidP="00205D14">
      <w:pPr>
        <w:tabs>
          <w:tab w:val="left" w:pos="337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>wardrobe</w:t>
      </w: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ab/>
        <w:t xml:space="preserve">           </w:t>
      </w:r>
    </w:p>
    <w:p w:rsidR="00C22DB0" w:rsidRPr="00042C31" w:rsidRDefault="00C22DB0" w:rsidP="00205D14">
      <w:pPr>
        <w:tabs>
          <w:tab w:val="left" w:pos="5265"/>
        </w:tabs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    bathroom</w:t>
      </w:r>
    </w:p>
    <w:p w:rsidR="00C22DB0" w:rsidRPr="00042C31" w:rsidRDefault="00C22DB0" w:rsidP="00205D14">
      <w:pPr>
        <w:tabs>
          <w:tab w:val="left" w:pos="990"/>
          <w:tab w:val="left" w:pos="2355"/>
          <w:tab w:val="left" w:pos="5265"/>
        </w:tabs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</w:pP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>sofa</w:t>
      </w:r>
      <w:r w:rsidRPr="00042C31">
        <w:rPr>
          <w:rFonts w:ascii="Times New Roman" w:hAnsi="Times New Roman" w:cs="Times New Roman"/>
          <w:b w:val="0"/>
          <w:bCs w:val="0"/>
          <w:i/>
          <w:iCs/>
          <w:sz w:val="18"/>
          <w:szCs w:val="18"/>
        </w:rPr>
        <w:tab/>
      </w: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</w:p>
    <w:p w:rsidR="00C22DB0" w:rsidRPr="00042C31" w:rsidRDefault="00C22DB0" w:rsidP="00205D14">
      <w:pPr>
        <w:rPr>
          <w:rFonts w:ascii="Times New Roman" w:hAnsi="Times New Roman" w:cs="Times New Roman"/>
        </w:rPr>
      </w:pPr>
      <w:r>
        <w:rPr>
          <w:noProof/>
        </w:rPr>
        <w:pict>
          <v:shape id="_x0000_s1082" type="#_x0000_t75" alt="rabbit2" style="position:absolute;margin-left:146.4pt;margin-top:52pt;width:54pt;height:45pt;z-index:251635200;visibility:visible">
            <v:imagedata r:id="rId66" o:title=""/>
          </v:shape>
        </w:pict>
      </w:r>
      <w:r>
        <w:rPr>
          <w:noProof/>
        </w:rPr>
        <w:pict>
          <v:shape id="Resim 13" o:spid="_x0000_s1083" type="#_x0000_t75" alt="rabbit2" style="position:absolute;margin-left:136.65pt;margin-top:-.05pt;width:54pt;height:45pt;z-index:251634176;visibility:visible">
            <v:imagedata r:id="rId66" o:title=""/>
          </v:shape>
        </w:pict>
      </w:r>
      <w:r>
        <w:rPr>
          <w:noProof/>
        </w:rPr>
        <w:pict>
          <v:shape id="Resim 2" o:spid="_x0000_s1084" type="#_x0000_t75" alt="http://static1.grsites.com/webgraphics/clipart/animals/dogs/clipart_animals_dogs_001.gif" href="http://www.grsites.com/exec/public/viewgraphic.cgi?dir1=webgraphics&amp;dir2=clipart&amp;dir3=animals&amp;dir4=dogs&amp;filename=clipart_animals_dogs_001.gif&amp;x=96&amp;" style="position:absolute;margin-left:6.9pt;margin-top:-6.6pt;width:45pt;height:33pt;z-index:251628032;visibility:visible" o:button="t">
            <v:fill o:detectmouseclick="t"/>
            <v:imagedata r:id="rId67" o:title=""/>
          </v:shape>
        </w:pict>
      </w:r>
    </w:p>
    <w:sectPr w:rsidR="00C22DB0" w:rsidRPr="00042C31" w:rsidSect="0001573E">
      <w:type w:val="continuous"/>
      <w:pgSz w:w="11906" w:h="16838"/>
      <w:pgMar w:top="56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DB0" w:rsidRDefault="00C22DB0" w:rsidP="000157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22DB0" w:rsidRDefault="00C22DB0" w:rsidP="000157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DB0" w:rsidRDefault="00C22DB0" w:rsidP="000157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22DB0" w:rsidRDefault="00C22DB0" w:rsidP="000157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9C4"/>
    <w:multiLevelType w:val="hybridMultilevel"/>
    <w:tmpl w:val="C9E013E2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/>
      </w:pPr>
      <w:rPr>
        <w:rFonts w:hint="default"/>
      </w:rPr>
    </w:lvl>
    <w:lvl w:ilvl="2" w:tplc="AF723516">
      <w:start w:val="1"/>
      <w:numFmt w:val="upperLetter"/>
      <w:lvlText w:val="%3)"/>
      <w:lvlJc w:val="left"/>
      <w:pPr>
        <w:tabs>
          <w:tab w:val="num" w:pos="1770"/>
        </w:tabs>
        <w:ind w:left="1373" w:hanging="113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DCF751E"/>
    <w:multiLevelType w:val="hybridMultilevel"/>
    <w:tmpl w:val="5D18D118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B595265"/>
    <w:multiLevelType w:val="hybridMultilevel"/>
    <w:tmpl w:val="FD2C0F30"/>
    <w:lvl w:ilvl="0" w:tplc="7EDE86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9" w:hanging="360"/>
      </w:pPr>
    </w:lvl>
    <w:lvl w:ilvl="2" w:tplc="041F001B">
      <w:start w:val="1"/>
      <w:numFmt w:val="lowerRoman"/>
      <w:lvlText w:val="%3."/>
      <w:lvlJc w:val="right"/>
      <w:pPr>
        <w:ind w:left="2019" w:hanging="180"/>
      </w:pPr>
    </w:lvl>
    <w:lvl w:ilvl="3" w:tplc="041F000F">
      <w:start w:val="1"/>
      <w:numFmt w:val="decimal"/>
      <w:lvlText w:val="%4."/>
      <w:lvlJc w:val="left"/>
      <w:pPr>
        <w:ind w:left="2739" w:hanging="360"/>
      </w:pPr>
    </w:lvl>
    <w:lvl w:ilvl="4" w:tplc="041F0019">
      <w:start w:val="1"/>
      <w:numFmt w:val="lowerLetter"/>
      <w:lvlText w:val="%5."/>
      <w:lvlJc w:val="left"/>
      <w:pPr>
        <w:ind w:left="3459" w:hanging="360"/>
      </w:pPr>
    </w:lvl>
    <w:lvl w:ilvl="5" w:tplc="041F001B">
      <w:start w:val="1"/>
      <w:numFmt w:val="lowerRoman"/>
      <w:lvlText w:val="%6."/>
      <w:lvlJc w:val="right"/>
      <w:pPr>
        <w:ind w:left="4179" w:hanging="180"/>
      </w:pPr>
    </w:lvl>
    <w:lvl w:ilvl="6" w:tplc="041F000F">
      <w:start w:val="1"/>
      <w:numFmt w:val="decimal"/>
      <w:lvlText w:val="%7."/>
      <w:lvlJc w:val="left"/>
      <w:pPr>
        <w:ind w:left="4899" w:hanging="360"/>
      </w:pPr>
    </w:lvl>
    <w:lvl w:ilvl="7" w:tplc="041F0019">
      <w:start w:val="1"/>
      <w:numFmt w:val="lowerLetter"/>
      <w:lvlText w:val="%8."/>
      <w:lvlJc w:val="left"/>
      <w:pPr>
        <w:ind w:left="5619" w:hanging="360"/>
      </w:pPr>
    </w:lvl>
    <w:lvl w:ilvl="8" w:tplc="041F001B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218D5C59"/>
    <w:multiLevelType w:val="hybridMultilevel"/>
    <w:tmpl w:val="779E4A16"/>
    <w:lvl w:ilvl="0" w:tplc="A38A6E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B0661"/>
    <w:multiLevelType w:val="hybridMultilevel"/>
    <w:tmpl w:val="E738E1A2"/>
    <w:lvl w:ilvl="0" w:tplc="8224182C">
      <w:start w:val="1"/>
      <w:numFmt w:val="decimal"/>
      <w:lvlText w:val="%1."/>
      <w:lvlJc w:val="left"/>
      <w:pPr>
        <w:ind w:left="1353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F592C8E"/>
    <w:multiLevelType w:val="hybridMultilevel"/>
    <w:tmpl w:val="D916B4A2"/>
    <w:lvl w:ilvl="0" w:tplc="041F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9C95A76"/>
    <w:multiLevelType w:val="hybridMultilevel"/>
    <w:tmpl w:val="CF56D6D0"/>
    <w:lvl w:ilvl="0" w:tplc="AF723516">
      <w:start w:val="1"/>
      <w:numFmt w:val="upperLetter"/>
      <w:lvlText w:val="%1)"/>
      <w:lvlJc w:val="left"/>
      <w:pPr>
        <w:tabs>
          <w:tab w:val="num" w:pos="510"/>
        </w:tabs>
        <w:ind w:left="113" w:hanging="113"/>
      </w:pPr>
      <w:rPr>
        <w:rFonts w:hint="default"/>
      </w:rPr>
    </w:lvl>
    <w:lvl w:ilvl="1" w:tplc="45D8EEBC">
      <w:start w:val="5"/>
      <w:numFmt w:val="decimal"/>
      <w:lvlText w:val="%2."/>
      <w:lvlJc w:val="left"/>
      <w:pPr>
        <w:tabs>
          <w:tab w:val="num" w:pos="360"/>
        </w:tabs>
        <w:ind w:left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281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D14"/>
    <w:rsid w:val="00010F14"/>
    <w:rsid w:val="0001573E"/>
    <w:rsid w:val="000236A6"/>
    <w:rsid w:val="0003446C"/>
    <w:rsid w:val="00042C31"/>
    <w:rsid w:val="00046A05"/>
    <w:rsid w:val="00047C4A"/>
    <w:rsid w:val="00063E08"/>
    <w:rsid w:val="000A3925"/>
    <w:rsid w:val="000D7969"/>
    <w:rsid w:val="000F0928"/>
    <w:rsid w:val="000F28BB"/>
    <w:rsid w:val="0011459B"/>
    <w:rsid w:val="001179DF"/>
    <w:rsid w:val="001430CE"/>
    <w:rsid w:val="001707DC"/>
    <w:rsid w:val="00185C50"/>
    <w:rsid w:val="001870AB"/>
    <w:rsid w:val="001B2BC2"/>
    <w:rsid w:val="001D654A"/>
    <w:rsid w:val="00201366"/>
    <w:rsid w:val="00204D86"/>
    <w:rsid w:val="00205D14"/>
    <w:rsid w:val="00215FCE"/>
    <w:rsid w:val="0024029B"/>
    <w:rsid w:val="00260B47"/>
    <w:rsid w:val="0029038F"/>
    <w:rsid w:val="0029469F"/>
    <w:rsid w:val="002A52CC"/>
    <w:rsid w:val="002A6552"/>
    <w:rsid w:val="002B642F"/>
    <w:rsid w:val="002E75A3"/>
    <w:rsid w:val="0032195F"/>
    <w:rsid w:val="0032275A"/>
    <w:rsid w:val="00323B43"/>
    <w:rsid w:val="00324813"/>
    <w:rsid w:val="0035552E"/>
    <w:rsid w:val="00355A6A"/>
    <w:rsid w:val="00355FAC"/>
    <w:rsid w:val="00377241"/>
    <w:rsid w:val="0039291E"/>
    <w:rsid w:val="003B21EC"/>
    <w:rsid w:val="003B25D6"/>
    <w:rsid w:val="003E07A2"/>
    <w:rsid w:val="003E0B0B"/>
    <w:rsid w:val="003E142D"/>
    <w:rsid w:val="003F1C7F"/>
    <w:rsid w:val="004018EC"/>
    <w:rsid w:val="00416334"/>
    <w:rsid w:val="0041695E"/>
    <w:rsid w:val="00445EE5"/>
    <w:rsid w:val="00451FF7"/>
    <w:rsid w:val="00475D01"/>
    <w:rsid w:val="004809DF"/>
    <w:rsid w:val="00483AB9"/>
    <w:rsid w:val="004A668B"/>
    <w:rsid w:val="004A753A"/>
    <w:rsid w:val="004B675D"/>
    <w:rsid w:val="004C1074"/>
    <w:rsid w:val="004F4694"/>
    <w:rsid w:val="004F587A"/>
    <w:rsid w:val="00512836"/>
    <w:rsid w:val="00544CF1"/>
    <w:rsid w:val="00554237"/>
    <w:rsid w:val="00585642"/>
    <w:rsid w:val="00590F69"/>
    <w:rsid w:val="005967F0"/>
    <w:rsid w:val="005E67CC"/>
    <w:rsid w:val="005F3776"/>
    <w:rsid w:val="00601D38"/>
    <w:rsid w:val="00614F5E"/>
    <w:rsid w:val="006336D3"/>
    <w:rsid w:val="00656A95"/>
    <w:rsid w:val="006839A3"/>
    <w:rsid w:val="006A2C42"/>
    <w:rsid w:val="006C6C08"/>
    <w:rsid w:val="006F25D6"/>
    <w:rsid w:val="0072344A"/>
    <w:rsid w:val="00761B99"/>
    <w:rsid w:val="0078245B"/>
    <w:rsid w:val="007850ED"/>
    <w:rsid w:val="007C5C4C"/>
    <w:rsid w:val="007E5DE3"/>
    <w:rsid w:val="00815224"/>
    <w:rsid w:val="0083620E"/>
    <w:rsid w:val="00843F68"/>
    <w:rsid w:val="008635B8"/>
    <w:rsid w:val="00897E4D"/>
    <w:rsid w:val="008C44E2"/>
    <w:rsid w:val="00944A6D"/>
    <w:rsid w:val="009963F1"/>
    <w:rsid w:val="009B12F8"/>
    <w:rsid w:val="009D2A95"/>
    <w:rsid w:val="009E2DAB"/>
    <w:rsid w:val="009E403D"/>
    <w:rsid w:val="009F229F"/>
    <w:rsid w:val="00A04BAC"/>
    <w:rsid w:val="00A17A9D"/>
    <w:rsid w:val="00A3305F"/>
    <w:rsid w:val="00A33BAB"/>
    <w:rsid w:val="00A406F8"/>
    <w:rsid w:val="00A444E6"/>
    <w:rsid w:val="00A47ACD"/>
    <w:rsid w:val="00A60E32"/>
    <w:rsid w:val="00AA096A"/>
    <w:rsid w:val="00AA7B1A"/>
    <w:rsid w:val="00AE3953"/>
    <w:rsid w:val="00B07F99"/>
    <w:rsid w:val="00B33D67"/>
    <w:rsid w:val="00B43B3A"/>
    <w:rsid w:val="00B61230"/>
    <w:rsid w:val="00B65E4D"/>
    <w:rsid w:val="00B8310D"/>
    <w:rsid w:val="00B944E3"/>
    <w:rsid w:val="00B96E4F"/>
    <w:rsid w:val="00BA7262"/>
    <w:rsid w:val="00C13B10"/>
    <w:rsid w:val="00C22DB0"/>
    <w:rsid w:val="00C438AE"/>
    <w:rsid w:val="00C560E3"/>
    <w:rsid w:val="00C90C30"/>
    <w:rsid w:val="00C9142B"/>
    <w:rsid w:val="00C940A8"/>
    <w:rsid w:val="00C94719"/>
    <w:rsid w:val="00CF02A4"/>
    <w:rsid w:val="00CF7ACB"/>
    <w:rsid w:val="00D029E6"/>
    <w:rsid w:val="00D10BA1"/>
    <w:rsid w:val="00D1471C"/>
    <w:rsid w:val="00D21F58"/>
    <w:rsid w:val="00D2361F"/>
    <w:rsid w:val="00D242D5"/>
    <w:rsid w:val="00D26440"/>
    <w:rsid w:val="00D40832"/>
    <w:rsid w:val="00D4600C"/>
    <w:rsid w:val="00D64665"/>
    <w:rsid w:val="00D87A00"/>
    <w:rsid w:val="00DB0298"/>
    <w:rsid w:val="00DC5F16"/>
    <w:rsid w:val="00DD12BD"/>
    <w:rsid w:val="00DD2BD0"/>
    <w:rsid w:val="00DE5A0C"/>
    <w:rsid w:val="00E3077B"/>
    <w:rsid w:val="00E3440C"/>
    <w:rsid w:val="00E43232"/>
    <w:rsid w:val="00E635A9"/>
    <w:rsid w:val="00E711F0"/>
    <w:rsid w:val="00E85AEA"/>
    <w:rsid w:val="00E86815"/>
    <w:rsid w:val="00EB0220"/>
    <w:rsid w:val="00EC12B2"/>
    <w:rsid w:val="00EC4F5D"/>
    <w:rsid w:val="00EC5F69"/>
    <w:rsid w:val="00EF285E"/>
    <w:rsid w:val="00EF5C20"/>
    <w:rsid w:val="00F006A0"/>
    <w:rsid w:val="00F0591C"/>
    <w:rsid w:val="00F1413C"/>
    <w:rsid w:val="00F20429"/>
    <w:rsid w:val="00F26273"/>
    <w:rsid w:val="00F4171D"/>
    <w:rsid w:val="00F45A01"/>
    <w:rsid w:val="00F52688"/>
    <w:rsid w:val="00F61A70"/>
    <w:rsid w:val="00F802E1"/>
    <w:rsid w:val="00FA4EB3"/>
    <w:rsid w:val="00FA61C0"/>
    <w:rsid w:val="00FE1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D14"/>
    <w:rPr>
      <w:rFonts w:ascii="Arial" w:eastAsia="Times New Roman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5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5D14"/>
    <w:rPr>
      <w:rFonts w:ascii="Tahoma" w:hAnsi="Tahoma" w:cs="Tahoma"/>
      <w:b/>
      <w:bCs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01573E"/>
    <w:pPr>
      <w:ind w:left="72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157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73E"/>
    <w:rPr>
      <w:rFonts w:ascii="Arial" w:hAnsi="Arial" w:cs="Arial"/>
      <w:b/>
      <w:bCs/>
      <w:sz w:val="28"/>
      <w:szCs w:val="28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0157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573E"/>
    <w:rPr>
      <w:rFonts w:ascii="Arial" w:hAnsi="Arial" w:cs="Arial"/>
      <w:b/>
      <w:bCs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wmf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66" Type="http://schemas.openxmlformats.org/officeDocument/2006/relationships/image" Target="media/image60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30.wmf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61" Type="http://schemas.openxmlformats.org/officeDocument/2006/relationships/image" Target="media/image55.jpeg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4" Type="http://schemas.openxmlformats.org/officeDocument/2006/relationships/image" Target="media/image38.gif"/><Relationship Id="rId52" Type="http://schemas.openxmlformats.org/officeDocument/2006/relationships/image" Target="media/image46.png"/><Relationship Id="rId60" Type="http://schemas.openxmlformats.org/officeDocument/2006/relationships/image" Target="media/image54.jpeg"/><Relationship Id="rId65" Type="http://schemas.openxmlformats.org/officeDocument/2006/relationships/image" Target="media/image59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64" Type="http://schemas.openxmlformats.org/officeDocument/2006/relationships/image" Target="media/image58.png"/><Relationship Id="rId69" Type="http://schemas.openxmlformats.org/officeDocument/2006/relationships/theme" Target="theme/theme1.xml"/><Relationship Id="rId8" Type="http://schemas.openxmlformats.org/officeDocument/2006/relationships/image" Target="media/image2.emf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jpeg"/><Relationship Id="rId59" Type="http://schemas.openxmlformats.org/officeDocument/2006/relationships/image" Target="media/image53.jpeg"/><Relationship Id="rId67" Type="http://schemas.openxmlformats.org/officeDocument/2006/relationships/image" Target="media/image61.gif"/><Relationship Id="rId20" Type="http://schemas.openxmlformats.org/officeDocument/2006/relationships/image" Target="media/image14.wmf"/><Relationship Id="rId41" Type="http://schemas.openxmlformats.org/officeDocument/2006/relationships/image" Target="media/image35.jpeg"/><Relationship Id="rId54" Type="http://schemas.openxmlformats.org/officeDocument/2006/relationships/image" Target="media/image48.png"/><Relationship Id="rId62" Type="http://schemas.openxmlformats.org/officeDocument/2006/relationships/image" Target="media/image5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622</TotalTime>
  <Pages>6</Pages>
  <Words>1224</Words>
  <Characters>6982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EDANUR</cp:lastModifiedBy>
  <cp:revision>www.sorubak.com</cp:revision>
  <cp:lastPrinted>2013-01-18T06:50:00Z</cp:lastPrinted>
  <dcterms:created xsi:type="dcterms:W3CDTF">2012-01-06T23:51:00Z</dcterms:created>
  <dcterms:modified xsi:type="dcterms:W3CDTF">2013-03-26T17:54:00Z</dcterms:modified>
  <cp:category>www.sorubak.com</cp:category>
</cp:coreProperties>
</file>