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228" w:rsidRDefault="00E72228" w:rsidP="00A11251">
      <w:pPr>
        <w:ind w:left="-360" w:hanging="180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2012-2013  ZEYTİNLİK SABAHATTİN ŞENOCAK PRIMARY SCHOOL 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ENGLISH LESSON 4th GRADE  2nd TERM 2nd WRITTEN EXAM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Name-Surname : ………………………………………………………………. Number : ………………    Class : ………………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301BA8">
      <w:pPr>
        <w:framePr w:hSpace="141" w:wrap="auto" w:vAnchor="text" w:hAnchor="margin" w:y="1"/>
        <w:rPr>
          <w:b/>
          <w:bCs/>
        </w:rPr>
      </w:pPr>
      <w:hyperlink r:id="rId5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Pr="002C13CA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rect id="_x0000_s1026" style="position:absolute;margin-left:285.15pt;margin-top:9.5pt;width:240pt;height:147.75pt;z-index:251638784">
            <v:textbox style="mso-next-textbox:#_x0000_s1026">
              <w:txbxContent>
                <w:p w:rsidR="00E72228" w:rsidRDefault="00E72228" w:rsidP="009E148D">
                  <w:r>
                    <w:t xml:space="preserve">         a              b                   c                    d</w:t>
                  </w:r>
                </w:p>
                <w:p w:rsidR="00E72228" w:rsidRDefault="00E72228" w:rsidP="009E148D"/>
                <w:p w:rsidR="00E72228" w:rsidRDefault="00E72228" w:rsidP="009E148D"/>
                <w:p w:rsidR="00E72228" w:rsidRDefault="00E72228" w:rsidP="009E148D"/>
                <w:p w:rsidR="00E72228" w:rsidRDefault="00E72228" w:rsidP="009E148D">
                  <w:r>
                    <w:t xml:space="preserve">               e                f                          g</w:t>
                  </w:r>
                </w:p>
                <w:p w:rsidR="00E72228" w:rsidRDefault="00E72228" w:rsidP="009E148D"/>
                <w:p w:rsidR="00E72228" w:rsidRDefault="00E72228" w:rsidP="009E148D"/>
                <w:p w:rsidR="00E72228" w:rsidRPr="009E148D" w:rsidRDefault="00E72228" w:rsidP="009E148D">
                  <w:r>
                    <w:t xml:space="preserve">      h                  i                     j</w:t>
                  </w:r>
                </w:p>
              </w:txbxContent>
            </v:textbox>
          </v:rect>
        </w:pict>
      </w:r>
      <w:r w:rsidRPr="002C13CA">
        <w:rPr>
          <w:rFonts w:ascii="Comic Sans MS" w:hAnsi="Comic Sans MS" w:cs="Comic Sans MS"/>
          <w:b/>
          <w:bCs/>
          <w:sz w:val="20"/>
          <w:szCs w:val="20"/>
        </w:rPr>
        <w:t>A. Match the pictures with the words.(10x1= 10 points )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style="position:absolute;margin-left:354.9pt;margin-top:11.25pt;width:36.75pt;height:34.5pt;z-index:251641856;visibility:visible">
            <v:imagedata r:id="rId6" o:title=""/>
          </v:shape>
        </w:pict>
      </w:r>
      <w:r>
        <w:rPr>
          <w:noProof/>
        </w:rPr>
        <w:pict>
          <v:shape id="Resim 3" o:spid="_x0000_s1028" type="#_x0000_t75" style="position:absolute;margin-left:294.15pt;margin-top:6pt;width:54pt;height:48.75pt;z-index:251640832;visibility:visible">
            <v:imagedata r:id="rId7" o:title=""/>
          </v:shape>
        </w:pict>
      </w:r>
    </w:p>
    <w:p w:rsidR="00E72228" w:rsidRPr="002C13CA" w:rsidRDefault="00E72228" w:rsidP="00A11251">
      <w:pPr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Resim 8" o:spid="_x0000_s1029" type="#_x0000_t75" style="position:absolute;margin-left:488.4pt;margin-top:1.7pt;width:25.5pt;height:27.75pt;z-index:251644928;visibility:visible">
            <v:imagedata r:id="rId8" o:title=""/>
          </v:shape>
        </w:pict>
      </w:r>
      <w:r>
        <w:rPr>
          <w:noProof/>
        </w:rPr>
        <w:pict>
          <v:shape id="Resim 5" o:spid="_x0000_s1030" type="#_x0000_t75" style="position:absolute;margin-left:417.15pt;margin-top:1.7pt;width:47.25pt;height:41.25pt;z-index:251642880;visibility:visible">
            <v:imagedata r:id="rId9" o:title=""/>
          </v:shape>
        </w:pict>
      </w:r>
      <w:r w:rsidRPr="002C13CA">
        <w:rPr>
          <w:rFonts w:ascii="Comic Sans MS" w:hAnsi="Comic Sans MS" w:cs="Comic Sans MS"/>
          <w:sz w:val="18"/>
          <w:szCs w:val="18"/>
        </w:rPr>
        <w:t>carrot  ………………             water   ………………</w:t>
      </w:r>
    </w:p>
    <w:p w:rsidR="00E72228" w:rsidRPr="002C13CA" w:rsidRDefault="00E72228" w:rsidP="00A11251">
      <w:pPr>
        <w:rPr>
          <w:rFonts w:ascii="Comic Sans MS" w:hAnsi="Comic Sans MS" w:cs="Comic Sans MS"/>
          <w:sz w:val="18"/>
          <w:szCs w:val="18"/>
        </w:rPr>
      </w:pPr>
    </w:p>
    <w:p w:rsidR="00E72228" w:rsidRPr="002C13CA" w:rsidRDefault="00E72228" w:rsidP="00A11251">
      <w:pPr>
        <w:rPr>
          <w:rFonts w:ascii="Comic Sans MS" w:hAnsi="Comic Sans MS" w:cs="Comic Sans MS"/>
          <w:sz w:val="18"/>
          <w:szCs w:val="18"/>
        </w:rPr>
      </w:pPr>
      <w:r w:rsidRPr="002C13CA">
        <w:rPr>
          <w:rFonts w:ascii="Comic Sans MS" w:hAnsi="Comic Sans MS" w:cs="Comic Sans MS"/>
          <w:sz w:val="18"/>
          <w:szCs w:val="18"/>
        </w:rPr>
        <w:t>meat   ………………              fish    ………………</w:t>
      </w:r>
    </w:p>
    <w:p w:rsidR="00E72228" w:rsidRPr="002C13CA" w:rsidRDefault="00E72228" w:rsidP="00A11251">
      <w:pPr>
        <w:rPr>
          <w:rFonts w:ascii="Comic Sans MS" w:hAnsi="Comic Sans MS" w:cs="Comic Sans MS"/>
          <w:sz w:val="18"/>
          <w:szCs w:val="18"/>
        </w:rPr>
      </w:pPr>
    </w:p>
    <w:p w:rsidR="00E72228" w:rsidRPr="002C13CA" w:rsidRDefault="00E72228" w:rsidP="00A11251">
      <w:pPr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Resim 10" o:spid="_x0000_s1031" type="#_x0000_t75" style="position:absolute;margin-left:312.55pt;margin-top:3.5pt;width:35.25pt;height:36pt;rotation:-6620271fd;z-index:251645952;visibility:visible">
            <v:imagedata r:id="rId10" o:title=""/>
          </v:shape>
        </w:pict>
      </w:r>
      <w:r>
        <w:rPr>
          <w:noProof/>
        </w:rPr>
        <w:pict>
          <v:shape id="Resim 14" o:spid="_x0000_s1032" type="#_x0000_t75" style="position:absolute;margin-left:382.9pt;margin-top:10.35pt;width:35.6pt;height:35.3pt;rotation:1473550fd;z-index:251650048;visibility:visible">
            <v:imagedata r:id="rId11" o:title=""/>
          </v:shape>
        </w:pict>
      </w:r>
      <w:r>
        <w:rPr>
          <w:noProof/>
        </w:rPr>
        <w:pict>
          <v:shape id="Resim 6" o:spid="_x0000_s1033" type="#_x0000_t75" style="position:absolute;margin-left:456.15pt;margin-top:8.5pt;width:48.75pt;height:32.25pt;z-index:251643904;visibility:visible">
            <v:imagedata r:id="rId12" o:title=""/>
          </v:shape>
        </w:pict>
      </w:r>
      <w:r w:rsidRPr="002C13CA">
        <w:rPr>
          <w:rFonts w:ascii="Comic Sans MS" w:hAnsi="Comic Sans MS" w:cs="Comic Sans MS"/>
          <w:sz w:val="18"/>
          <w:szCs w:val="18"/>
        </w:rPr>
        <w:t>jam    ………………              tangerine   ………………</w:t>
      </w:r>
    </w:p>
    <w:p w:rsidR="00E72228" w:rsidRPr="002C13CA" w:rsidRDefault="00E72228" w:rsidP="00A11251">
      <w:pPr>
        <w:rPr>
          <w:rFonts w:ascii="Comic Sans MS" w:hAnsi="Comic Sans MS" w:cs="Comic Sans MS"/>
          <w:sz w:val="18"/>
          <w:szCs w:val="18"/>
        </w:rPr>
      </w:pPr>
    </w:p>
    <w:p w:rsidR="00E72228" w:rsidRPr="002C13CA" w:rsidRDefault="00E72228" w:rsidP="00A11251">
      <w:pPr>
        <w:rPr>
          <w:rFonts w:ascii="Comic Sans MS" w:hAnsi="Comic Sans MS" w:cs="Comic Sans MS"/>
          <w:sz w:val="18"/>
          <w:szCs w:val="18"/>
        </w:rPr>
      </w:pPr>
      <w:r w:rsidRPr="002C13CA">
        <w:rPr>
          <w:rFonts w:ascii="Comic Sans MS" w:hAnsi="Comic Sans MS" w:cs="Comic Sans MS"/>
          <w:sz w:val="18"/>
          <w:szCs w:val="18"/>
        </w:rPr>
        <w:t>cheese ………………              strawberry  ………………</w:t>
      </w:r>
    </w:p>
    <w:p w:rsidR="00E72228" w:rsidRPr="002C13CA" w:rsidRDefault="00E72228" w:rsidP="00A11251">
      <w:pPr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Resim 13" o:spid="_x0000_s1034" type="#_x0000_t75" style="position:absolute;margin-left:359.45pt;margin-top:4.15pt;width:33.75pt;height:30pt;rotation:1546858fd;z-index:251649024;visibility:visible">
            <v:imagedata r:id="rId13" o:title=""/>
          </v:shape>
        </w:pict>
      </w:r>
    </w:p>
    <w:p w:rsidR="00E72228" w:rsidRPr="002C13CA" w:rsidRDefault="00E72228" w:rsidP="00A11251">
      <w:pPr>
        <w:rPr>
          <w:rFonts w:ascii="Comic Sans MS" w:hAnsi="Comic Sans MS" w:cs="Comic Sans MS"/>
          <w:sz w:val="18"/>
          <w:szCs w:val="18"/>
        </w:rPr>
      </w:pPr>
      <w:r>
        <w:rPr>
          <w:noProof/>
        </w:rPr>
        <w:pict>
          <v:shape id="Resim 11" o:spid="_x0000_s1035" type="#_x0000_t75" style="position:absolute;margin-left:422.4pt;margin-top:1.05pt;width:33.75pt;height:26.25pt;z-index:251646976;visibility:visible">
            <v:imagedata r:id="rId14" o:title=""/>
          </v:shape>
        </w:pict>
      </w:r>
      <w:r>
        <w:rPr>
          <w:noProof/>
        </w:rPr>
        <w:pict>
          <v:shape id="Resim 12" o:spid="_x0000_s1036" type="#_x0000_t75" style="position:absolute;margin-left:288.9pt;margin-top:1.1pt;width:48pt;height:30pt;z-index:251648000;visibility:visible">
            <v:imagedata r:id="rId15" o:title=""/>
          </v:shape>
        </w:pict>
      </w:r>
      <w:r w:rsidRPr="002C13CA">
        <w:rPr>
          <w:rFonts w:ascii="Comic Sans MS" w:hAnsi="Comic Sans MS" w:cs="Comic Sans MS"/>
          <w:sz w:val="18"/>
          <w:szCs w:val="18"/>
        </w:rPr>
        <w:t>egg     ………………              chicken    ………………</w:t>
      </w:r>
    </w:p>
    <w:p w:rsidR="00E72228" w:rsidRDefault="00E72228" w:rsidP="00A11251">
      <w:pPr>
        <w:rPr>
          <w:rFonts w:ascii="Comic Sans MS" w:hAnsi="Comic Sans MS" w:cs="Comic Sans MS"/>
          <w:sz w:val="18"/>
          <w:szCs w:val="18"/>
        </w:rPr>
      </w:pPr>
    </w:p>
    <w:p w:rsidR="00E72228" w:rsidRPr="002C13CA" w:rsidRDefault="00E72228" w:rsidP="00A11251">
      <w:pPr>
        <w:rPr>
          <w:rFonts w:ascii="Comic Sans MS" w:hAnsi="Comic Sans MS" w:cs="Comic Sans MS"/>
          <w:sz w:val="18"/>
          <w:szCs w:val="18"/>
        </w:rPr>
      </w:pPr>
    </w:p>
    <w:p w:rsidR="00E72228" w:rsidRPr="002C13CA" w:rsidRDefault="00E72228" w:rsidP="00A11251">
      <w:pPr>
        <w:rPr>
          <w:rFonts w:ascii="Comic Sans MS" w:hAnsi="Comic Sans MS" w:cs="Comic Sans MS"/>
          <w:sz w:val="18"/>
          <w:szCs w:val="18"/>
        </w:rPr>
      </w:pPr>
    </w:p>
    <w:p w:rsidR="00E72228" w:rsidRPr="002C13CA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rect id="_x0000_s1037" style="position:absolute;margin-left:315.15pt;margin-top:10.75pt;width:147.75pt;height:110.25pt;z-index:251639808">
            <v:textbox style="mso-next-textbox:#_x0000_s1037">
              <w:txbxContent>
                <w:p w:rsidR="00E72228" w:rsidRPr="000646B5" w:rsidRDefault="00E72228" w:rsidP="009E148D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 w:rsidRPr="000646B5">
                    <w:rPr>
                      <w:rFonts w:ascii="Arial Narrow" w:hAnsi="Arial Narrow" w:cs="Arial Narrow"/>
                      <w:b/>
                      <w:bCs/>
                    </w:rPr>
                    <w:t>11                 30             28</w:t>
                  </w:r>
                </w:p>
                <w:p w:rsidR="00E72228" w:rsidRPr="000646B5" w:rsidRDefault="00E72228" w:rsidP="009E148D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</w:p>
                <w:p w:rsidR="00E72228" w:rsidRPr="000646B5" w:rsidRDefault="00E72228" w:rsidP="009E148D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 w:rsidRPr="000646B5">
                    <w:rPr>
                      <w:rFonts w:ascii="Arial Narrow" w:hAnsi="Arial Narrow" w:cs="Arial Narrow"/>
                      <w:b/>
                      <w:bCs/>
                    </w:rPr>
                    <w:t>97                 12             80</w:t>
                  </w:r>
                </w:p>
                <w:p w:rsidR="00E72228" w:rsidRPr="000646B5" w:rsidRDefault="00E72228" w:rsidP="009E148D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</w:p>
                <w:p w:rsidR="00E72228" w:rsidRPr="000646B5" w:rsidRDefault="00E72228" w:rsidP="009E148D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 w:rsidRPr="000646B5">
                    <w:rPr>
                      <w:rFonts w:ascii="Arial Narrow" w:hAnsi="Arial Narrow" w:cs="Arial Narrow"/>
                      <w:b/>
                      <w:bCs/>
                    </w:rPr>
                    <w:t xml:space="preserve">100                15                     </w:t>
                  </w:r>
                </w:p>
                <w:p w:rsidR="00E72228" w:rsidRPr="000646B5" w:rsidRDefault="00E72228" w:rsidP="009E148D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</w:p>
                <w:p w:rsidR="00E72228" w:rsidRPr="000646B5" w:rsidRDefault="00E72228" w:rsidP="009E148D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 w:rsidRPr="000646B5">
                    <w:rPr>
                      <w:rFonts w:ascii="Arial Narrow" w:hAnsi="Arial Narrow" w:cs="Arial Narrow"/>
                      <w:b/>
                      <w:bCs/>
                    </w:rPr>
                    <w:t>65                  77</w:t>
                  </w:r>
                </w:p>
                <w:p w:rsidR="00E72228" w:rsidRPr="000646B5" w:rsidRDefault="00E72228" w:rsidP="009E148D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</w:p>
                <w:p w:rsidR="00E72228" w:rsidRDefault="00E72228" w:rsidP="009E148D"/>
                <w:p w:rsidR="00E72228" w:rsidRDefault="00E72228" w:rsidP="009E148D"/>
                <w:p w:rsidR="00E72228" w:rsidRDefault="00E72228" w:rsidP="009E148D"/>
                <w:p w:rsidR="00E72228" w:rsidRPr="009E148D" w:rsidRDefault="00E72228" w:rsidP="009E148D"/>
              </w:txbxContent>
            </v:textbox>
          </v:rect>
        </w:pict>
      </w:r>
      <w:r w:rsidRPr="002C13CA">
        <w:rPr>
          <w:rFonts w:ascii="Comic Sans MS" w:hAnsi="Comic Sans MS" w:cs="Comic Sans MS"/>
          <w:b/>
          <w:bCs/>
          <w:sz w:val="20"/>
          <w:szCs w:val="20"/>
        </w:rPr>
        <w:t>B. Match the figures with the numbers. ( 10x1=10 points )</w:t>
      </w:r>
    </w:p>
    <w:p w:rsidR="00E72228" w:rsidRPr="002C13CA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Pr="002C13CA" w:rsidRDefault="00E72228" w:rsidP="001F045B">
      <w:pPr>
        <w:rPr>
          <w:rFonts w:ascii="Comic Sans MS" w:hAnsi="Comic Sans MS" w:cs="Comic Sans MS"/>
          <w:sz w:val="18"/>
          <w:szCs w:val="18"/>
        </w:rPr>
      </w:pPr>
      <w:r w:rsidRPr="002C13CA">
        <w:rPr>
          <w:rFonts w:ascii="Comic Sans MS" w:hAnsi="Comic Sans MS" w:cs="Comic Sans MS"/>
          <w:sz w:val="18"/>
          <w:szCs w:val="18"/>
        </w:rPr>
        <w:t>twenty-eight   ……………...          twelve         …………………</w:t>
      </w:r>
    </w:p>
    <w:p w:rsidR="00E72228" w:rsidRPr="002C13CA" w:rsidRDefault="00E72228" w:rsidP="00A11251">
      <w:pPr>
        <w:rPr>
          <w:rFonts w:ascii="Comic Sans MS" w:hAnsi="Comic Sans MS" w:cs="Comic Sans MS"/>
          <w:sz w:val="18"/>
          <w:szCs w:val="18"/>
        </w:rPr>
      </w:pPr>
    </w:p>
    <w:p w:rsidR="00E72228" w:rsidRPr="002C13CA" w:rsidRDefault="00E72228" w:rsidP="001F045B">
      <w:pPr>
        <w:rPr>
          <w:rFonts w:ascii="Comic Sans MS" w:hAnsi="Comic Sans MS" w:cs="Comic Sans MS"/>
          <w:sz w:val="18"/>
          <w:szCs w:val="18"/>
        </w:rPr>
      </w:pPr>
      <w:r w:rsidRPr="002C13CA">
        <w:rPr>
          <w:rFonts w:ascii="Comic Sans MS" w:hAnsi="Comic Sans MS" w:cs="Comic Sans MS"/>
          <w:sz w:val="18"/>
          <w:szCs w:val="18"/>
        </w:rPr>
        <w:t>sixtty-five     …………………          seventy-seven   …………………</w:t>
      </w:r>
    </w:p>
    <w:p w:rsidR="00E72228" w:rsidRPr="002C13CA" w:rsidRDefault="00E72228" w:rsidP="00A11251">
      <w:pPr>
        <w:rPr>
          <w:rFonts w:ascii="Comic Sans MS" w:hAnsi="Comic Sans MS" w:cs="Comic Sans MS"/>
          <w:sz w:val="18"/>
          <w:szCs w:val="18"/>
        </w:rPr>
      </w:pPr>
    </w:p>
    <w:p w:rsidR="00E72228" w:rsidRPr="002C13CA" w:rsidRDefault="00E72228" w:rsidP="001F045B">
      <w:pPr>
        <w:rPr>
          <w:rFonts w:ascii="Comic Sans MS" w:hAnsi="Comic Sans MS" w:cs="Comic Sans MS"/>
          <w:sz w:val="18"/>
          <w:szCs w:val="18"/>
        </w:rPr>
      </w:pPr>
      <w:r w:rsidRPr="002C13CA">
        <w:rPr>
          <w:rFonts w:ascii="Comic Sans MS" w:hAnsi="Comic Sans MS" w:cs="Comic Sans MS"/>
          <w:sz w:val="18"/>
          <w:szCs w:val="18"/>
        </w:rPr>
        <w:t>thirty           …………………          one hundred    …………………</w:t>
      </w:r>
    </w:p>
    <w:p w:rsidR="00E72228" w:rsidRPr="002C13CA" w:rsidRDefault="00E72228" w:rsidP="00A11251">
      <w:pPr>
        <w:rPr>
          <w:rFonts w:ascii="Comic Sans MS" w:hAnsi="Comic Sans MS" w:cs="Comic Sans MS"/>
          <w:sz w:val="18"/>
          <w:szCs w:val="18"/>
        </w:rPr>
      </w:pPr>
    </w:p>
    <w:p w:rsidR="00E72228" w:rsidRPr="002C13CA" w:rsidRDefault="00E72228" w:rsidP="001F045B">
      <w:pPr>
        <w:rPr>
          <w:rFonts w:ascii="Comic Sans MS" w:hAnsi="Comic Sans MS" w:cs="Comic Sans MS"/>
          <w:sz w:val="18"/>
          <w:szCs w:val="18"/>
        </w:rPr>
      </w:pPr>
      <w:r w:rsidRPr="002C13CA">
        <w:rPr>
          <w:rFonts w:ascii="Comic Sans MS" w:hAnsi="Comic Sans MS" w:cs="Comic Sans MS"/>
          <w:sz w:val="18"/>
          <w:szCs w:val="18"/>
        </w:rPr>
        <w:t>fifteen          …………………          eighty        …………………</w:t>
      </w:r>
    </w:p>
    <w:p w:rsidR="00E72228" w:rsidRPr="002C13CA" w:rsidRDefault="00E72228" w:rsidP="00A11251">
      <w:pPr>
        <w:rPr>
          <w:rFonts w:ascii="Comic Sans MS" w:hAnsi="Comic Sans MS" w:cs="Comic Sans MS"/>
          <w:sz w:val="18"/>
          <w:szCs w:val="18"/>
        </w:rPr>
      </w:pPr>
    </w:p>
    <w:p w:rsidR="00E72228" w:rsidRDefault="00E72228" w:rsidP="00A92769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2C13CA">
        <w:rPr>
          <w:rFonts w:ascii="Comic Sans MS" w:hAnsi="Comic Sans MS" w:cs="Comic Sans MS"/>
          <w:sz w:val="18"/>
          <w:szCs w:val="18"/>
        </w:rPr>
        <w:t>ninety-seven   …………………          eleven    …………………</w:t>
      </w:r>
      <w:r w:rsidRPr="00A92769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</w:p>
    <w:p w:rsidR="00E72228" w:rsidRDefault="00E72228" w:rsidP="00A92769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</w:t>
      </w:r>
    </w:p>
    <w:p w:rsidR="00E72228" w:rsidRDefault="00E72228" w:rsidP="00A92769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              D. Write the days in the </w:t>
      </w:r>
      <w:r w:rsidRPr="002C13CA">
        <w:rPr>
          <w:rFonts w:ascii="Comic Sans MS" w:hAnsi="Comic Sans MS" w:cs="Comic Sans MS"/>
          <w:b/>
          <w:bCs/>
          <w:sz w:val="20"/>
          <w:szCs w:val="20"/>
        </w:rPr>
        <w:t>correct order.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                        </w:t>
      </w:r>
    </w:p>
    <w:p w:rsidR="00E72228" w:rsidRPr="00A92769" w:rsidRDefault="00E72228" w:rsidP="00A92769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                                   ( 6x1=6 points )         </w:t>
      </w:r>
    </w:p>
    <w:p w:rsidR="00E72228" w:rsidRPr="003E5FFF" w:rsidRDefault="00E72228" w:rsidP="00A92769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rect id="_x0000_s1038" style="position:absolute;margin-left:453.9pt;margin-top:9.55pt;width:85.5pt;height:91.5pt;z-index:251652096">
            <v:textbox style="mso-next-textbox:#_x0000_s1038">
              <w:txbxContent>
                <w:p w:rsidR="00E72228" w:rsidRDefault="00E72228" w:rsidP="003E5FFF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</w:rPr>
                    <w:t xml:space="preserve">     Wednesday</w:t>
                  </w:r>
                </w:p>
                <w:p w:rsidR="00E72228" w:rsidRDefault="00E72228" w:rsidP="003E5FFF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</w:rPr>
                    <w:t xml:space="preserve">     Friday</w:t>
                  </w:r>
                </w:p>
                <w:p w:rsidR="00E72228" w:rsidRDefault="00E72228" w:rsidP="003E5FFF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</w:rPr>
                    <w:t xml:space="preserve">     Monday</w:t>
                  </w:r>
                </w:p>
                <w:p w:rsidR="00E72228" w:rsidRDefault="00E72228" w:rsidP="003E5FFF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</w:rPr>
                    <w:t xml:space="preserve">     Saturday</w:t>
                  </w:r>
                </w:p>
                <w:p w:rsidR="00E72228" w:rsidRDefault="00E72228" w:rsidP="003E5FFF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</w:rPr>
                    <w:t xml:space="preserve">     Thursday</w:t>
                  </w:r>
                </w:p>
                <w:p w:rsidR="00E72228" w:rsidRPr="000646B5" w:rsidRDefault="00E72228" w:rsidP="003E5FFF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</w:rPr>
                    <w:t xml:space="preserve">     Tuesday</w:t>
                  </w:r>
                </w:p>
                <w:p w:rsidR="00E72228" w:rsidRDefault="00E72228" w:rsidP="003E5FFF">
                  <w:r>
                    <w:t xml:space="preserve">    </w:t>
                  </w:r>
                </w:p>
                <w:p w:rsidR="00E72228" w:rsidRDefault="00E72228" w:rsidP="003E5FFF"/>
                <w:p w:rsidR="00E72228" w:rsidRDefault="00E72228" w:rsidP="003E5FFF"/>
                <w:p w:rsidR="00E72228" w:rsidRPr="009E148D" w:rsidRDefault="00E72228" w:rsidP="003E5FFF"/>
              </w:txbxContent>
            </v:textbox>
          </v:rect>
        </w:pict>
      </w:r>
      <w:r w:rsidRPr="002C13CA">
        <w:rPr>
          <w:rFonts w:ascii="Comic Sans MS" w:hAnsi="Comic Sans MS" w:cs="Comic Sans MS"/>
          <w:b/>
          <w:bCs/>
          <w:sz w:val="20"/>
          <w:szCs w:val="20"/>
        </w:rPr>
        <w:t xml:space="preserve">C. Write the months in the correct order. </w:t>
      </w:r>
      <w:r>
        <w:rPr>
          <w:rFonts w:ascii="Comic Sans MS" w:hAnsi="Comic Sans MS" w:cs="Comic Sans MS"/>
          <w:b/>
          <w:bCs/>
          <w:sz w:val="20"/>
          <w:szCs w:val="20"/>
        </w:rPr>
        <w:t>( 7x2=14 points )             1.</w:t>
      </w:r>
      <w:r w:rsidRPr="003E5FFF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Sunday</w:t>
      </w:r>
    </w:p>
    <w:p w:rsidR="00E72228" w:rsidRDefault="00E72228" w:rsidP="002C13CA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2C13CA">
        <w:rPr>
          <w:rFonts w:ascii="Comic Sans MS" w:hAnsi="Comic Sans MS" w:cs="Comic Sans MS"/>
          <w:sz w:val="20"/>
          <w:szCs w:val="20"/>
        </w:rPr>
        <w:t xml:space="preserve">1.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2C13CA">
        <w:rPr>
          <w:rFonts w:ascii="Comic Sans MS" w:hAnsi="Comic Sans MS" w:cs="Comic Sans MS"/>
          <w:sz w:val="20"/>
          <w:szCs w:val="20"/>
        </w:rPr>
        <w:t>January</w:t>
      </w:r>
      <w:r>
        <w:rPr>
          <w:rFonts w:ascii="Comic Sans MS" w:hAnsi="Comic Sans MS" w:cs="Comic Sans MS"/>
          <w:sz w:val="20"/>
          <w:szCs w:val="20"/>
        </w:rPr>
        <w:t xml:space="preserve">                       7.  July                                                                    2. ………………….</w:t>
      </w:r>
    </w:p>
    <w:p w:rsidR="00E72228" w:rsidRDefault="00E72228" w:rsidP="002C13CA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2 . ………………………               8.  ………………………………                                               3. ……………………</w:t>
      </w:r>
    </w:p>
    <w:p w:rsidR="00E72228" w:rsidRDefault="00E72228" w:rsidP="002C13CA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3.  March                         9.  ………………………………                                               4. ……………………</w:t>
      </w:r>
    </w:p>
    <w:p w:rsidR="00E72228" w:rsidRDefault="00E72228" w:rsidP="002C13CA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4.  ………………………              10. ………………………………                                               5. ……………………           </w:t>
      </w:r>
    </w:p>
    <w:p w:rsidR="00E72228" w:rsidRDefault="00E72228" w:rsidP="002C13CA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5.  May                           11. November                                                           6. ……………………</w:t>
      </w:r>
    </w:p>
    <w:p w:rsidR="00E72228" w:rsidRPr="002C13CA" w:rsidRDefault="00E72228" w:rsidP="002C13CA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6.  ………………………              12. ………………………………                                               7. ……………………</w:t>
      </w:r>
    </w:p>
    <w:p w:rsidR="00E72228" w:rsidRPr="002C13CA" w:rsidRDefault="00E72228" w:rsidP="002C13CA">
      <w:pPr>
        <w:spacing w:line="276" w:lineRule="auto"/>
        <w:rPr>
          <w:rFonts w:ascii="Comic Sans MS" w:hAnsi="Comic Sans MS" w:cs="Comic Sans MS"/>
          <w:sz w:val="18"/>
          <w:szCs w:val="18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                                                                                      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E. Match the times with the sentences. ( 6x2=12 points ) 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E72228" w:rsidRPr="00A51BB3" w:rsidRDefault="00E72228" w:rsidP="00A51BB3">
      <w:p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rect id="_x0000_s1039" style="position:absolute;margin-left:246.9pt;margin-top:10.2pt;width:182.25pt;height:102.75pt;z-index:251651072">
            <v:textbox style="mso-next-textbox:#_x0000_s1039">
              <w:txbxContent>
                <w:p w:rsidR="00E72228" w:rsidRDefault="00E72228" w:rsidP="00726BA1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</w:rPr>
                    <w:t xml:space="preserve">       </w:t>
                  </w:r>
                </w:p>
                <w:p w:rsidR="00E72228" w:rsidRDefault="00E72228" w:rsidP="00726BA1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</w:rPr>
                    <w:t xml:space="preserve">         03:55                       11:40</w:t>
                  </w:r>
                </w:p>
                <w:p w:rsidR="00E72228" w:rsidRDefault="00E72228" w:rsidP="00726BA1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</w:p>
                <w:p w:rsidR="00E72228" w:rsidRDefault="00E72228" w:rsidP="00726BA1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</w:rPr>
                    <w:t xml:space="preserve">         08:30                       07:45</w:t>
                  </w:r>
                </w:p>
                <w:p w:rsidR="00E72228" w:rsidRDefault="00E72228" w:rsidP="00726BA1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</w:p>
                <w:p w:rsidR="00E72228" w:rsidRPr="000646B5" w:rsidRDefault="00E72228" w:rsidP="00726BA1">
                  <w:pPr>
                    <w:rPr>
                      <w:rFonts w:ascii="Arial Narrow" w:hAnsi="Arial Narrow" w:cs="Arial Narrow"/>
                      <w:b/>
                      <w:bCs/>
                    </w:rPr>
                  </w:pPr>
                  <w:r>
                    <w:rPr>
                      <w:rFonts w:ascii="Arial Narrow" w:hAnsi="Arial Narrow" w:cs="Arial Narrow"/>
                      <w:b/>
                      <w:bCs/>
                    </w:rPr>
                    <w:t xml:space="preserve">         08:00                       03:10</w:t>
                  </w:r>
                </w:p>
                <w:p w:rsidR="00E72228" w:rsidRDefault="00E72228" w:rsidP="00A92769">
                  <w:r>
                    <w:t xml:space="preserve">    </w:t>
                  </w:r>
                </w:p>
                <w:p w:rsidR="00E72228" w:rsidRDefault="00E72228" w:rsidP="00A92769"/>
                <w:p w:rsidR="00E72228" w:rsidRDefault="00E72228" w:rsidP="00A92769"/>
                <w:p w:rsidR="00E72228" w:rsidRPr="009E148D" w:rsidRDefault="00E72228" w:rsidP="00A92769"/>
              </w:txbxContent>
            </v:textbox>
          </v:rect>
        </w:pict>
      </w:r>
      <w:r w:rsidRPr="00A51BB3">
        <w:rPr>
          <w:rFonts w:ascii="Comic Sans MS" w:hAnsi="Comic Sans MS" w:cs="Comic Sans MS"/>
          <w:sz w:val="20"/>
          <w:szCs w:val="20"/>
        </w:rPr>
        <w:t>1. It’s  ten past three.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A51BB3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A51BB3">
        <w:rPr>
          <w:rFonts w:ascii="Comic Sans MS" w:hAnsi="Comic Sans MS" w:cs="Comic Sans MS"/>
          <w:sz w:val="20"/>
          <w:szCs w:val="20"/>
        </w:rPr>
        <w:t>………………………</w:t>
      </w:r>
    </w:p>
    <w:p w:rsidR="00E72228" w:rsidRPr="00A51BB3" w:rsidRDefault="00E72228" w:rsidP="00A51BB3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A51BB3">
        <w:rPr>
          <w:rFonts w:ascii="Comic Sans MS" w:hAnsi="Comic Sans MS" w:cs="Comic Sans MS"/>
          <w:sz w:val="20"/>
          <w:szCs w:val="20"/>
        </w:rPr>
        <w:t xml:space="preserve">2. It’s  half past eight. </w:t>
      </w:r>
      <w:r>
        <w:rPr>
          <w:rFonts w:ascii="Comic Sans MS" w:hAnsi="Comic Sans MS" w:cs="Comic Sans MS"/>
          <w:sz w:val="20"/>
          <w:szCs w:val="20"/>
        </w:rPr>
        <w:t xml:space="preserve">   </w:t>
      </w:r>
      <w:r w:rsidRPr="00A51BB3">
        <w:rPr>
          <w:rFonts w:ascii="Comic Sans MS" w:hAnsi="Comic Sans MS" w:cs="Comic Sans MS"/>
          <w:sz w:val="20"/>
          <w:szCs w:val="20"/>
        </w:rPr>
        <w:t xml:space="preserve">……………………… </w:t>
      </w:r>
    </w:p>
    <w:p w:rsidR="00E72228" w:rsidRDefault="00E72228" w:rsidP="00A51BB3">
      <w:pPr>
        <w:spacing w:line="360" w:lineRule="auto"/>
        <w:rPr>
          <w:rFonts w:ascii="Comic Sans MS" w:hAnsi="Comic Sans MS" w:cs="Comic Sans MS"/>
          <w:b/>
          <w:bCs/>
          <w:sz w:val="18"/>
          <w:szCs w:val="18"/>
        </w:rPr>
      </w:pPr>
      <w:r w:rsidRPr="00A51BB3">
        <w:rPr>
          <w:rFonts w:ascii="Comic Sans MS" w:hAnsi="Comic Sans MS" w:cs="Comic Sans MS"/>
          <w:sz w:val="20"/>
          <w:szCs w:val="20"/>
        </w:rPr>
        <w:t>3. It’s  five to four.</w:t>
      </w:r>
      <w:r>
        <w:rPr>
          <w:rFonts w:ascii="Comic Sans MS" w:hAnsi="Comic Sans MS" w:cs="Comic Sans MS"/>
          <w:sz w:val="20"/>
          <w:szCs w:val="20"/>
        </w:rPr>
        <w:t xml:space="preserve">      </w:t>
      </w:r>
      <w:r w:rsidRPr="00A51BB3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A51BB3">
        <w:rPr>
          <w:rFonts w:ascii="Comic Sans MS" w:hAnsi="Comic Sans MS" w:cs="Comic Sans MS"/>
          <w:sz w:val="20"/>
          <w:szCs w:val="20"/>
        </w:rPr>
        <w:t>………………………</w:t>
      </w:r>
    </w:p>
    <w:p w:rsidR="00E72228" w:rsidRPr="00A51BB3" w:rsidRDefault="00E72228" w:rsidP="00A51BB3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A51BB3">
        <w:rPr>
          <w:rFonts w:ascii="Comic Sans MS" w:hAnsi="Comic Sans MS" w:cs="Comic Sans MS"/>
          <w:sz w:val="20"/>
          <w:szCs w:val="20"/>
        </w:rPr>
        <w:t xml:space="preserve">4. It’s  quarter to eight.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A51BB3">
        <w:rPr>
          <w:rFonts w:ascii="Comic Sans MS" w:hAnsi="Comic Sans MS" w:cs="Comic Sans MS"/>
          <w:sz w:val="20"/>
          <w:szCs w:val="20"/>
        </w:rPr>
        <w:t>………………………</w:t>
      </w:r>
    </w:p>
    <w:p w:rsidR="00E72228" w:rsidRPr="00A51BB3" w:rsidRDefault="00E72228" w:rsidP="00A51BB3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A51BB3">
        <w:rPr>
          <w:rFonts w:ascii="Comic Sans MS" w:hAnsi="Comic Sans MS" w:cs="Comic Sans MS"/>
          <w:sz w:val="20"/>
          <w:szCs w:val="20"/>
        </w:rPr>
        <w:t>5. It’s  twenty to twelve. ………………………</w:t>
      </w:r>
    </w:p>
    <w:p w:rsidR="00E72228" w:rsidRPr="00A51BB3" w:rsidRDefault="00E72228" w:rsidP="00A51BB3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A51BB3">
        <w:rPr>
          <w:rFonts w:ascii="Comic Sans MS" w:hAnsi="Comic Sans MS" w:cs="Comic Sans MS"/>
          <w:sz w:val="20"/>
          <w:szCs w:val="20"/>
        </w:rPr>
        <w:t xml:space="preserve">6. It’s  eight o’clock. </w:t>
      </w: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A51BB3">
        <w:rPr>
          <w:rFonts w:ascii="Comic Sans MS" w:hAnsi="Comic Sans MS" w:cs="Comic Sans MS"/>
          <w:sz w:val="20"/>
          <w:szCs w:val="20"/>
        </w:rPr>
        <w:t>………………………</w:t>
      </w:r>
    </w:p>
    <w:p w:rsidR="00E72228" w:rsidRPr="00A51BB3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A51BB3">
        <w:rPr>
          <w:rFonts w:ascii="Comic Sans MS" w:hAnsi="Comic Sans MS" w:cs="Comic Sans MS"/>
          <w:sz w:val="20"/>
          <w:szCs w:val="20"/>
        </w:rPr>
        <w:t xml:space="preserve">                         </w:t>
      </w:r>
    </w:p>
    <w:p w:rsidR="00E72228" w:rsidRPr="00A51BB3" w:rsidRDefault="00E72228" w:rsidP="00A11251">
      <w:pPr>
        <w:rPr>
          <w:rFonts w:ascii="Comic Sans MS" w:hAnsi="Comic Sans MS" w:cs="Comic Sans MS"/>
          <w:sz w:val="20"/>
          <w:szCs w:val="20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  <w:sectPr w:rsidR="00E72228" w:rsidSect="00726BA1">
          <w:pgSz w:w="11906" w:h="16838"/>
          <w:pgMar w:top="426" w:right="282" w:bottom="426" w:left="567" w:header="708" w:footer="708" w:gutter="0"/>
          <w:cols w:space="708"/>
          <w:docGrid w:linePitch="360"/>
        </w:sect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 w:rsidRPr="00726BA1">
        <w:rPr>
          <w:rFonts w:ascii="Comic Sans MS" w:hAnsi="Comic Sans MS" w:cs="Comic Sans MS"/>
          <w:b/>
          <w:bCs/>
          <w:sz w:val="20"/>
          <w:szCs w:val="20"/>
        </w:rPr>
        <w:t>F</w:t>
      </w:r>
      <w:r>
        <w:rPr>
          <w:rFonts w:ascii="Comic Sans MS" w:hAnsi="Comic Sans MS" w:cs="Comic Sans MS"/>
          <w:b/>
          <w:bCs/>
          <w:sz w:val="20"/>
          <w:szCs w:val="20"/>
        </w:rPr>
        <w:t>. Choose the correct answer. ( 12x3= 36 point</w:t>
      </w:r>
      <w:r w:rsidRPr="00726BA1">
        <w:rPr>
          <w:rFonts w:ascii="Comic Sans MS" w:hAnsi="Comic Sans MS" w:cs="Comic Sans MS"/>
          <w:b/>
          <w:bCs/>
          <w:sz w:val="20"/>
          <w:szCs w:val="20"/>
        </w:rPr>
        <w:t>s )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9435F9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1. A: …………… lesson …………… you got on Monday ?</w:t>
      </w:r>
    </w:p>
    <w:p w:rsidR="00E72228" w:rsidRDefault="00E72228" w:rsidP="009435F9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B: …………………………. .</w:t>
      </w:r>
      <w:r>
        <w:rPr>
          <w:noProof/>
        </w:rPr>
        <w:pict>
          <v:shape id="Resim 1" o:spid="_x0000_s1040" type="#_x0000_t75" style="position:absolute;margin-left:150.15pt;margin-top:7.7pt;width:36pt;height:59.25pt;z-index:251653120;visibility:visible;mso-position-horizontal-relative:text;mso-position-vertical-relative:text">
            <v:imagedata r:id="rId16" o:title="" blacklevel="3277f"/>
          </v:shape>
        </w:pict>
      </w: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2" o:spid="_x0000_s1041" type="#_x0000_t75" style="position:absolute;margin-left:189.9pt;margin-top:2pt;width:29.25pt;height:45.75pt;z-index:251654144;visibility:visible">
            <v:imagedata r:id="rId17" o:title=""/>
          </v:shape>
        </w:pict>
      </w:r>
      <w:r w:rsidRPr="00446D23">
        <w:rPr>
          <w:rFonts w:ascii="Comic Sans MS" w:hAnsi="Comic Sans MS" w:cs="Comic Sans MS"/>
          <w:sz w:val="20"/>
          <w:szCs w:val="20"/>
        </w:rPr>
        <w:t>a. Who - has / Maths</w:t>
      </w: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>b. Which – have / Science</w:t>
      </w: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>c. Where – is / Art</w:t>
      </w: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>d. How – are / Social Science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2. A: ……………… is your Maths lesson on Friday ?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B: …………………………… ten o’clock.</w:t>
      </w: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>a. Where /  I’m on</w:t>
      </w: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 xml:space="preserve">b. How old  /  They are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46D23">
        <w:rPr>
          <w:rFonts w:ascii="Comic Sans MS" w:hAnsi="Comic Sans MS" w:cs="Comic Sans MS"/>
          <w:sz w:val="20"/>
          <w:szCs w:val="20"/>
        </w:rPr>
        <w:t>in</w:t>
      </w: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>c. What time  /  It’s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46D23">
        <w:rPr>
          <w:rFonts w:ascii="Comic Sans MS" w:hAnsi="Comic Sans MS" w:cs="Comic Sans MS"/>
          <w:sz w:val="20"/>
          <w:szCs w:val="20"/>
        </w:rPr>
        <w:t xml:space="preserve"> at</w:t>
      </w: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>d. Who  /  She is</w:t>
      </w:r>
    </w:p>
    <w:p w:rsidR="00E72228" w:rsidRDefault="00E72228" w:rsidP="003077F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3077F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3077F8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3. What is the </w:t>
      </w:r>
      <w:r w:rsidRPr="003167BB">
        <w:rPr>
          <w:rFonts w:ascii="Comic Sans MS" w:hAnsi="Comic Sans MS" w:cs="Comic Sans MS"/>
          <w:b/>
          <w:bCs/>
          <w:sz w:val="20"/>
          <w:szCs w:val="20"/>
          <w:u w:val="single"/>
        </w:rPr>
        <w:t>first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3167BB">
        <w:rPr>
          <w:rFonts w:ascii="Comic Sans MS" w:hAnsi="Comic Sans MS" w:cs="Comic Sans MS"/>
          <w:b/>
          <w:bCs/>
          <w:sz w:val="20"/>
          <w:szCs w:val="20"/>
          <w:u w:val="single"/>
        </w:rPr>
        <w:t>day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of the week?</w:t>
      </w:r>
    </w:p>
    <w:p w:rsidR="00E72228" w:rsidRDefault="00E72228" w:rsidP="003077F8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Pr="00446D23" w:rsidRDefault="00E72228" w:rsidP="00326838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>a. Thursday         b. Tuesday</w:t>
      </w:r>
    </w:p>
    <w:p w:rsidR="00E72228" w:rsidRPr="00446D23" w:rsidRDefault="00E72228" w:rsidP="00326838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>c. Friday            d.  Sunday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Pr="00326838" w:rsidRDefault="00E72228" w:rsidP="00326838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4. </w:t>
      </w:r>
      <w:r w:rsidRPr="00326838">
        <w:rPr>
          <w:rFonts w:ascii="Comic Sans MS" w:hAnsi="Comic Sans MS" w:cs="Comic Sans MS"/>
          <w:b/>
          <w:bCs/>
          <w:sz w:val="20"/>
          <w:szCs w:val="20"/>
        </w:rPr>
        <w:t xml:space="preserve">What is the </w:t>
      </w:r>
      <w:r w:rsidRPr="003167BB">
        <w:rPr>
          <w:rFonts w:ascii="Comic Sans MS" w:hAnsi="Comic Sans MS" w:cs="Comic Sans MS"/>
          <w:b/>
          <w:bCs/>
          <w:sz w:val="20"/>
          <w:szCs w:val="20"/>
          <w:u w:val="single"/>
        </w:rPr>
        <w:t>second</w:t>
      </w:r>
      <w:r w:rsidRPr="00326838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3167BB">
        <w:rPr>
          <w:rFonts w:ascii="Comic Sans MS" w:hAnsi="Comic Sans MS" w:cs="Comic Sans MS"/>
          <w:b/>
          <w:bCs/>
          <w:sz w:val="20"/>
          <w:szCs w:val="20"/>
          <w:u w:val="single"/>
        </w:rPr>
        <w:t>month</w:t>
      </w:r>
      <w:r w:rsidRPr="00326838">
        <w:rPr>
          <w:rFonts w:ascii="Comic Sans MS" w:hAnsi="Comic Sans MS" w:cs="Comic Sans MS"/>
          <w:b/>
          <w:bCs/>
          <w:sz w:val="20"/>
          <w:szCs w:val="20"/>
        </w:rPr>
        <w:t xml:space="preserve"> of the year?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</w:p>
    <w:p w:rsidR="00E72228" w:rsidRDefault="00E72228" w:rsidP="00326838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326838">
        <w:rPr>
          <w:rFonts w:ascii="Comic Sans MS" w:hAnsi="Comic Sans MS" w:cs="Comic Sans MS"/>
          <w:sz w:val="20"/>
          <w:szCs w:val="20"/>
        </w:rPr>
        <w:t xml:space="preserve">a. February. </w:t>
      </w:r>
      <w:r>
        <w:rPr>
          <w:rFonts w:ascii="Comic Sans MS" w:hAnsi="Comic Sans MS" w:cs="Comic Sans MS"/>
          <w:sz w:val="20"/>
          <w:szCs w:val="20"/>
        </w:rPr>
        <w:t xml:space="preserve">           </w:t>
      </w:r>
      <w:r w:rsidRPr="00446D23">
        <w:rPr>
          <w:rFonts w:ascii="Comic Sans MS" w:hAnsi="Comic Sans MS" w:cs="Comic Sans MS"/>
          <w:sz w:val="20"/>
          <w:szCs w:val="20"/>
        </w:rPr>
        <w:t xml:space="preserve">b. </w:t>
      </w:r>
      <w:r>
        <w:rPr>
          <w:rFonts w:ascii="Comic Sans MS" w:hAnsi="Comic Sans MS" w:cs="Comic Sans MS"/>
          <w:sz w:val="20"/>
          <w:szCs w:val="20"/>
        </w:rPr>
        <w:t>April</w:t>
      </w:r>
    </w:p>
    <w:p w:rsidR="00E72228" w:rsidRPr="00446D23" w:rsidRDefault="00E72228" w:rsidP="00326838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</w:t>
      </w:r>
      <w:r w:rsidRPr="00446D23">
        <w:rPr>
          <w:rFonts w:ascii="Comic Sans MS" w:hAnsi="Comic Sans MS" w:cs="Comic Sans MS"/>
          <w:sz w:val="20"/>
          <w:szCs w:val="20"/>
        </w:rPr>
        <w:t xml:space="preserve">c. </w:t>
      </w:r>
      <w:r>
        <w:rPr>
          <w:rFonts w:ascii="Comic Sans MS" w:hAnsi="Comic Sans MS" w:cs="Comic Sans MS"/>
          <w:sz w:val="20"/>
          <w:szCs w:val="20"/>
        </w:rPr>
        <w:t>June</w:t>
      </w:r>
      <w:r w:rsidRPr="00326838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                  </w:t>
      </w:r>
      <w:r w:rsidRPr="00446D23">
        <w:rPr>
          <w:rFonts w:ascii="Comic Sans MS" w:hAnsi="Comic Sans MS" w:cs="Comic Sans MS"/>
          <w:sz w:val="20"/>
          <w:szCs w:val="20"/>
        </w:rPr>
        <w:t xml:space="preserve">d. </w:t>
      </w:r>
      <w:r>
        <w:rPr>
          <w:rFonts w:ascii="Comic Sans MS" w:hAnsi="Comic Sans MS" w:cs="Comic Sans MS"/>
          <w:sz w:val="20"/>
          <w:szCs w:val="20"/>
        </w:rPr>
        <w:t>August</w:t>
      </w:r>
    </w:p>
    <w:p w:rsidR="00E72228" w:rsidRPr="00326838" w:rsidRDefault="00E72228" w:rsidP="00326838">
      <w:pPr>
        <w:spacing w:line="276" w:lineRule="auto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</w:t>
      </w:r>
    </w:p>
    <w:p w:rsidR="00E72228" w:rsidRPr="00326838" w:rsidRDefault="00E72228" w:rsidP="00A11251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5. There ………… tomatoes in the fridge</w:t>
      </w:r>
      <w:r w:rsidRPr="00326838">
        <w:rPr>
          <w:rFonts w:ascii="Comic Sans MS" w:hAnsi="Comic Sans MS" w:cs="Comic Sans MS"/>
          <w:b/>
          <w:bCs/>
        </w:rPr>
        <w:t>.(+)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>a. are – some           b. is – any</w:t>
      </w: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 xml:space="preserve">c. isn’t – any            d. aren’t – any 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Pr="00326838" w:rsidRDefault="00E72228" w:rsidP="00A11251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6. ………… there …………… honey </w:t>
      </w:r>
      <w:r w:rsidRPr="00326838">
        <w:rPr>
          <w:rFonts w:ascii="Comic Sans MS" w:hAnsi="Comic Sans MS" w:cs="Comic Sans MS"/>
          <w:b/>
          <w:bCs/>
          <w:sz w:val="22"/>
          <w:szCs w:val="22"/>
        </w:rPr>
        <w:t>?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</w:t>
      </w:r>
      <w:r w:rsidRPr="00326838">
        <w:rPr>
          <w:rFonts w:ascii="Comic Sans MS" w:hAnsi="Comic Sans MS" w:cs="Comic Sans MS"/>
          <w:b/>
          <w:bCs/>
        </w:rPr>
        <w:t>(?)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>a. are – some        b. have - some</w:t>
      </w: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>c. is – any            d. has – some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7. Hangi hayvan tanımlanmıştır ?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It’s long. It hasn’t got 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legs, ears and feet.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42" type="#_x0000_t75" style="position:absolute;margin-left:102.9pt;margin-top:10.2pt;width:54pt;height:45pt;z-index:251675648;visibility:visible">
            <v:imagedata r:id="rId18" o:title=""/>
          </v:shape>
        </w:pict>
      </w:r>
      <w:r>
        <w:rPr>
          <w:noProof/>
        </w:rPr>
        <w:pict>
          <v:shape id="Resim 34" o:spid="_x0000_s1043" type="#_x0000_t75" alt="ant" style="position:absolute;margin-left:18.15pt;margin-top:4.2pt;width:48pt;height:42pt;z-index:251674624;visibility:visible;mso-wrap-distance-left:0;mso-wrap-distance-right:0;mso-position-vertical-relative:line" o:allowoverlap="f">
            <v:imagedata r:id="rId19" o:title="" blacklevel="9830f" grayscale="t"/>
          </v:shape>
        </w:pic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a.                   b. 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0B50EE">
      <w:pPr>
        <w:ind w:left="-284" w:right="-367"/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</w:rPr>
        <w:pict>
          <v:shape id="_x0000_s1044" type="#_x0000_t75" style="position:absolute;left:0;text-align:left;margin-left:102.9pt;margin-top:13.4pt;width:55.5pt;height:37.5pt;z-index:251673600;visibility:visible">
            <v:imagedata r:id="rId20" o:title=""/>
          </v:shape>
        </w:pic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    </w:t>
      </w:r>
    </w:p>
    <w:p w:rsidR="00E72228" w:rsidRPr="0052571B" w:rsidRDefault="00E72228" w:rsidP="000B50EE">
      <w:pPr>
        <w:ind w:left="-284" w:right="-367"/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</w:rPr>
        <w:pict>
          <v:shape id="_x0000_s1045" type="#_x0000_t75" style="position:absolute;left:0;text-align:left;margin-left:18.15pt;margin-top:.25pt;width:51.75pt;height:32.25pt;z-index:251676672;visibility:visible">
            <v:imagedata r:id="rId21" o:title="" blacklevel="-9830f" grayscale="t"/>
          </v:shape>
        </w:pict>
      </w:r>
    </w:p>
    <w:p w:rsidR="00E72228" w:rsidRPr="00057959" w:rsidRDefault="00E72228" w:rsidP="00446D23">
      <w:pPr>
        <w:ind w:left="-284" w:right="-367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52571B">
        <w:rPr>
          <w:rFonts w:ascii="Comic Sans MS" w:hAnsi="Comic Sans MS" w:cs="Comic Sans MS"/>
          <w:sz w:val="20"/>
          <w:szCs w:val="20"/>
          <w:lang w:val="en-US"/>
        </w:rPr>
        <w:tab/>
      </w:r>
      <w:r w:rsidRPr="00057959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c.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                </w:t>
      </w:r>
      <w:r w:rsidRPr="00057959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d.</w:t>
      </w:r>
    </w:p>
    <w:p w:rsidR="00E72228" w:rsidRDefault="00E72228" w:rsidP="00C22BCE">
      <w:pPr>
        <w:ind w:right="-367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72228" w:rsidRDefault="00E72228" w:rsidP="00C22BCE">
      <w:pPr>
        <w:ind w:right="-367"/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p w:rsidR="00E72228" w:rsidRPr="000D0474" w:rsidRDefault="00E72228" w:rsidP="00C22BCE">
      <w:pPr>
        <w:ind w:right="-367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0D0474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8. Hangi eşleştirme </w:t>
      </w:r>
      <w:r w:rsidRPr="000D0474">
        <w:rPr>
          <w:rFonts w:ascii="Comic Sans MS" w:hAnsi="Comic Sans MS" w:cs="Comic Sans MS"/>
          <w:b/>
          <w:bCs/>
          <w:sz w:val="22"/>
          <w:szCs w:val="22"/>
          <w:u w:val="single"/>
          <w:lang w:val="en-US"/>
        </w:rPr>
        <w:t>yanlıştır</w:t>
      </w:r>
      <w:r w:rsidRPr="000D0474"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?</w:t>
      </w:r>
    </w:p>
    <w:p w:rsidR="00E72228" w:rsidRDefault="00E72228" w:rsidP="00576E7F">
      <w:pPr>
        <w:ind w:left="-284" w:right="-367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    </w:t>
      </w:r>
    </w:p>
    <w:p w:rsidR="00E72228" w:rsidRPr="0052571B" w:rsidRDefault="00E72228" w:rsidP="00576E7F">
      <w:pPr>
        <w:ind w:left="-284" w:right="-367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    A                  B                    C                    D</w:t>
      </w:r>
    </w:p>
    <w:p w:rsidR="00E72228" w:rsidRPr="0052571B" w:rsidRDefault="00E72228" w:rsidP="00576E7F">
      <w:pPr>
        <w:ind w:left="-284" w:right="-367"/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</w:rPr>
        <w:pict>
          <v:shape id="_x0000_s1046" type="#_x0000_t75" style="position:absolute;left:0;text-align:left;margin-left:171.9pt;margin-top:2.9pt;width:68.3pt;height:41.25pt;z-index:251658240;visibility:visible;mso-wrap-distance-left:0;mso-wrap-distance-right:0" filled="t">
            <v:imagedata r:id="rId22" o:title="" croptop="2804f" cropbottom="28041f" cropleft="7889f" cropright="7889f"/>
          </v:shape>
        </w:pict>
      </w:r>
      <w:r>
        <w:rPr>
          <w:noProof/>
        </w:rPr>
        <w:pict>
          <v:shape id="_x0000_s1047" type="#_x0000_t75" style="position:absolute;left:0;text-align:left;margin-left:108.9pt;margin-top:2.9pt;width:63pt;height:41.25pt;z-index:251657216;visibility:visible;mso-wrap-distance-left:0;mso-wrap-distance-right:0" filled="t">
            <v:imagedata r:id="rId23" o:title="" croptop="3711f" cropbottom="27831f" cropleft="3077f" cropright="3077f"/>
          </v:shape>
        </w:pict>
      </w:r>
      <w:r>
        <w:rPr>
          <w:noProof/>
        </w:rPr>
        <w:pict>
          <v:shape id="_x0000_s1048" type="#_x0000_t75" alt="http://tbn1.google.com/images?q=tbn:ezbxHWYTWH61RM:http://fc01.deviantart.com/fs20/f/2007/231/a/6/Cloudy_by_Richi_Ric.jpg" href="http://images.google.com.tr/imgres?imgurl=http://fc01.deviantart.com/fs20/f/2007/231/a/6/Cloudy_by_Richi_Ric.jpg&amp;imgrefurl=http://wallgalleryrichiric.blogspot.com/&amp;usg=__-Nxg-MtIfVBtpGRpCscDuRcxlkE=&amp;h=1200&amp;w=1600&amp;sz=460&amp;hl=tr&amp;start=5&amp;tbnid=ezbxHWYTWH61RM:&amp;tbnh=113&amp;tbnw=150&amp;prev=/images?q=cloudy&amp;gbv=2&amp;hl=" style="position:absolute;left:0;text-align:left;margin-left:45.9pt;margin-top:8.15pt;width:57pt;height:42.75pt;z-index:-251660288;visibility:visible" o:button="t">
            <v:fill o:detectmouseclick="t"/>
            <v:imagedata r:id="rId24" r:href="rId25"/>
          </v:shape>
        </w:pict>
      </w:r>
      <w:r>
        <w:rPr>
          <w:noProof/>
        </w:rPr>
        <w:pict>
          <v:shape id="_x0000_s1049" type="#_x0000_t75" alt="http://tbn3.google.com/images?q=tbn:BkWfVKEXK2ASZM:http://jilanbi.files.wordpress.com/2009/02/windy-lady-732789.jpg" href="http://images.google.com.tr/imgres?imgurl=http://jilanbi.files.wordpress.com/2009/02/windy-lady-732789.jpg&amp;imgrefurl=http://jilanbi.wordpress.com/2009/02/12/windy-day/&amp;usg=__fEba8Wvl50WjxiViVqdXAWBibDM=&amp;h=294&amp;w=350&amp;sz=9&amp;hl=tr&amp;start=15&amp;tbnid=BkWfVKEXK2ASZM:&amp;tbnh=101&amp;tbnw=120&amp;prev=/images?q=windy&amp;gbv=2&amp;hl=" style="position:absolute;left:0;text-align:left;margin-left:-19.35pt;margin-top:2.9pt;width:52.5pt;height:44.25pt;z-index:-251661312;visibility:visible" o:button="t">
            <v:fill o:detectmouseclick="t"/>
            <v:imagedata r:id="rId26" r:href="rId27"/>
          </v:shape>
        </w:pict>
      </w:r>
      <w:r w:rsidRPr="0052571B">
        <w:rPr>
          <w:rFonts w:ascii="Comic Sans MS" w:hAnsi="Comic Sans MS" w:cs="Comic Sans MS"/>
          <w:sz w:val="20"/>
          <w:szCs w:val="20"/>
          <w:lang w:val="en-US"/>
        </w:rPr>
        <w:tab/>
      </w:r>
      <w:r w:rsidRPr="0052571B">
        <w:rPr>
          <w:rFonts w:ascii="Comic Sans MS" w:hAnsi="Comic Sans MS" w:cs="Comic Sans MS"/>
          <w:sz w:val="20"/>
          <w:szCs w:val="20"/>
          <w:lang w:val="en-US"/>
        </w:rPr>
        <w:tab/>
      </w:r>
      <w:r w:rsidRPr="0052571B">
        <w:rPr>
          <w:rFonts w:ascii="Comic Sans MS" w:hAnsi="Comic Sans MS" w:cs="Comic Sans MS"/>
          <w:sz w:val="20"/>
          <w:szCs w:val="20"/>
          <w:lang w:val="en-US"/>
        </w:rPr>
        <w:tab/>
        <w:t xml:space="preserve">      </w:t>
      </w:r>
      <w:r w:rsidRPr="0052571B">
        <w:rPr>
          <w:rFonts w:ascii="Comic Sans MS" w:hAnsi="Comic Sans MS" w:cs="Comic Sans MS"/>
          <w:sz w:val="20"/>
          <w:szCs w:val="20"/>
          <w:lang w:val="en-US"/>
        </w:rPr>
        <w:tab/>
      </w:r>
      <w:r w:rsidRPr="0052571B">
        <w:rPr>
          <w:rFonts w:ascii="Comic Sans MS" w:hAnsi="Comic Sans MS" w:cs="Comic Sans MS"/>
          <w:sz w:val="20"/>
          <w:szCs w:val="20"/>
          <w:lang w:val="en-US"/>
        </w:rPr>
        <w:tab/>
      </w:r>
      <w:r w:rsidRPr="0052571B">
        <w:rPr>
          <w:rFonts w:ascii="Comic Sans MS" w:hAnsi="Comic Sans MS" w:cs="Comic Sans MS"/>
          <w:sz w:val="20"/>
          <w:szCs w:val="20"/>
          <w:lang w:val="en-US"/>
        </w:rPr>
        <w:tab/>
        <w:t xml:space="preserve">      </w:t>
      </w:r>
    </w:p>
    <w:p w:rsidR="00E72228" w:rsidRDefault="00E72228" w:rsidP="003044F3">
      <w:pPr>
        <w:ind w:left="-284" w:right="-367"/>
        <w:rPr>
          <w:rFonts w:ascii="Comic Sans MS" w:hAnsi="Comic Sans MS" w:cs="Comic Sans MS"/>
          <w:sz w:val="20"/>
          <w:szCs w:val="20"/>
          <w:lang w:val="en-US"/>
        </w:rPr>
      </w:pPr>
      <w:r w:rsidRPr="0052571B">
        <w:rPr>
          <w:rFonts w:ascii="Comic Sans MS" w:hAnsi="Comic Sans MS" w:cs="Comic Sans MS"/>
          <w:sz w:val="20"/>
          <w:szCs w:val="20"/>
          <w:lang w:val="en-US"/>
        </w:rPr>
        <w:tab/>
      </w:r>
      <w:r w:rsidRPr="0052571B">
        <w:rPr>
          <w:rFonts w:ascii="Comic Sans MS" w:hAnsi="Comic Sans MS" w:cs="Comic Sans MS"/>
          <w:sz w:val="20"/>
          <w:szCs w:val="20"/>
          <w:lang w:val="en-US"/>
        </w:rPr>
        <w:tab/>
      </w:r>
      <w:r w:rsidRPr="0052571B">
        <w:rPr>
          <w:rFonts w:ascii="Comic Sans MS" w:hAnsi="Comic Sans MS" w:cs="Comic Sans MS"/>
          <w:sz w:val="20"/>
          <w:szCs w:val="20"/>
          <w:lang w:val="en-US"/>
        </w:rPr>
        <w:tab/>
        <w:t xml:space="preserve">      </w:t>
      </w:r>
    </w:p>
    <w:p w:rsidR="00E72228" w:rsidRDefault="00E72228" w:rsidP="003044F3">
      <w:pPr>
        <w:ind w:left="-284" w:right="-367"/>
        <w:rPr>
          <w:rFonts w:ascii="Comic Sans MS" w:hAnsi="Comic Sans MS" w:cs="Comic Sans MS"/>
          <w:sz w:val="20"/>
          <w:szCs w:val="20"/>
          <w:lang w:val="en-US"/>
        </w:rPr>
      </w:pPr>
    </w:p>
    <w:p w:rsidR="00E72228" w:rsidRDefault="00E72228" w:rsidP="005022D9">
      <w:pPr>
        <w:ind w:right="-367"/>
        <w:rPr>
          <w:rFonts w:ascii="Comic Sans MS" w:hAnsi="Comic Sans MS" w:cs="Comic Sans MS"/>
          <w:sz w:val="20"/>
          <w:szCs w:val="20"/>
          <w:lang w:val="en-US"/>
        </w:rPr>
      </w:pPr>
    </w:p>
    <w:p w:rsidR="00E72228" w:rsidRPr="00CB700F" w:rsidRDefault="00E72228" w:rsidP="00CB700F">
      <w:pPr>
        <w:ind w:left="-284" w:right="-367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   windy         cloudy                snowy                rainy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9. Hangi eşleştirme </w:t>
      </w:r>
      <w:r w:rsidRPr="000D0474">
        <w:rPr>
          <w:rFonts w:ascii="Comic Sans MS" w:hAnsi="Comic Sans MS" w:cs="Comic Sans MS"/>
          <w:b/>
          <w:bCs/>
          <w:sz w:val="22"/>
          <w:szCs w:val="22"/>
          <w:u w:val="single"/>
        </w:rPr>
        <w:t>yanlıştır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?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Resim 18" o:spid="_x0000_s1050" type="#_x0000_t75" style="position:absolute;margin-left:50.3pt;margin-top:2.2pt;width:42pt;height:36pt;z-index:251659264;visibility:visible;mso-wrap-distance-left:0;mso-wrap-distance-right:0" filled="t">
            <v:imagedata r:id="rId28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</w:t>
      </w:r>
      <w:r>
        <w:rPr>
          <w:noProof/>
        </w:rPr>
        <w:pict>
          <v:shape id="Resim 21" o:spid="_x0000_s1051" type="#_x0000_t75" style="position:absolute;margin-left:171.9pt;margin-top:2.4pt;width:32.25pt;height:39.75pt;z-index:251662336;visibility:visible;mso-wrap-distance-left:0;mso-wrap-distance-right:0;mso-position-horizontal-relative:text;mso-position-vertical-relative:text" filled="t">
            <v:imagedata r:id="rId29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</w:t>
      </w:r>
    </w:p>
    <w:p w:rsidR="00E72228" w:rsidRPr="009435F9" w:rsidRDefault="00E72228" w:rsidP="00CB700F">
      <w:pPr>
        <w:rPr>
          <w:rFonts w:ascii="Comic Sans MS" w:hAnsi="Comic Sans MS" w:cs="Comic Sans MS"/>
          <w:sz w:val="20"/>
          <w:szCs w:val="20"/>
        </w:rPr>
      </w:pPr>
      <w:r w:rsidRPr="009435F9">
        <w:rPr>
          <w:rFonts w:ascii="Comic Sans MS" w:hAnsi="Comic Sans MS" w:cs="Comic Sans MS"/>
          <w:sz w:val="20"/>
          <w:szCs w:val="20"/>
        </w:rPr>
        <w:t xml:space="preserve">a.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9435F9">
        <w:rPr>
          <w:rFonts w:ascii="Comic Sans MS" w:hAnsi="Comic Sans MS" w:cs="Comic Sans MS"/>
          <w:sz w:val="20"/>
          <w:szCs w:val="20"/>
        </w:rPr>
        <w:t xml:space="preserve">summer                </w:t>
      </w:r>
      <w:r>
        <w:rPr>
          <w:rFonts w:ascii="Comic Sans MS" w:hAnsi="Comic Sans MS" w:cs="Comic Sans MS"/>
          <w:sz w:val="20"/>
          <w:szCs w:val="20"/>
        </w:rPr>
        <w:t xml:space="preserve">       </w:t>
      </w:r>
      <w:r w:rsidRPr="009435F9">
        <w:rPr>
          <w:rFonts w:ascii="Comic Sans MS" w:hAnsi="Comic Sans MS" w:cs="Comic Sans MS"/>
          <w:sz w:val="20"/>
          <w:szCs w:val="20"/>
        </w:rPr>
        <w:t xml:space="preserve"> b.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9435F9">
        <w:rPr>
          <w:rFonts w:ascii="Comic Sans MS" w:hAnsi="Comic Sans MS" w:cs="Comic Sans MS"/>
          <w:sz w:val="20"/>
          <w:szCs w:val="20"/>
        </w:rPr>
        <w:t xml:space="preserve">autumn </w:t>
      </w:r>
    </w:p>
    <w:p w:rsidR="00E72228" w:rsidRPr="009435F9" w:rsidRDefault="00E72228" w:rsidP="00CB700F">
      <w:pPr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19" o:spid="_x0000_s1052" type="#_x0000_t75" style="position:absolute;margin-left:169.5pt;margin-top:12.7pt;width:48pt;height:35.25pt;z-index:251660288;visibility:visible;mso-wrap-distance-left:0;mso-wrap-distance-right:0" filled="t">
            <v:imagedata r:id="rId30" o:title=""/>
          </v:shape>
        </w:pict>
      </w:r>
    </w:p>
    <w:p w:rsidR="00E72228" w:rsidRPr="009435F9" w:rsidRDefault="00E72228" w:rsidP="00A11251">
      <w:pPr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22" o:spid="_x0000_s1053" type="#_x0000_t75" style="position:absolute;margin-left:47.4pt;margin-top:3.35pt;width:43.5pt;height:33pt;z-index:251663360;visibility:visible;mso-wrap-distance-left:0;mso-wrap-distance-right:0" filled="t">
            <v:imagedata r:id="rId31" o:title=""/>
          </v:shape>
        </w:pict>
      </w:r>
    </w:p>
    <w:p w:rsidR="00E72228" w:rsidRPr="009435F9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9435F9">
        <w:rPr>
          <w:rFonts w:ascii="Comic Sans MS" w:hAnsi="Comic Sans MS" w:cs="Comic Sans MS"/>
          <w:sz w:val="20"/>
          <w:szCs w:val="20"/>
        </w:rPr>
        <w:t xml:space="preserve"> c.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9435F9">
        <w:rPr>
          <w:rFonts w:ascii="Comic Sans MS" w:hAnsi="Comic Sans MS" w:cs="Comic Sans MS"/>
          <w:sz w:val="20"/>
          <w:szCs w:val="20"/>
        </w:rPr>
        <w:t>winter</w:t>
      </w:r>
      <w:r w:rsidRPr="009435F9">
        <w:rPr>
          <w:rFonts w:ascii="Comic Sans MS" w:hAnsi="Comic Sans MS" w:cs="Comic Sans MS"/>
          <w:noProof/>
          <w:sz w:val="20"/>
          <w:szCs w:val="20"/>
        </w:rPr>
        <w:t xml:space="preserve">                </w:t>
      </w:r>
      <w:r w:rsidRPr="009435F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       </w:t>
      </w:r>
      <w:r w:rsidRPr="009435F9">
        <w:rPr>
          <w:rFonts w:ascii="Comic Sans MS" w:hAnsi="Comic Sans MS" w:cs="Comic Sans MS"/>
          <w:sz w:val="20"/>
          <w:szCs w:val="20"/>
        </w:rPr>
        <w:t>d</w:t>
      </w:r>
      <w:r>
        <w:rPr>
          <w:rFonts w:ascii="Comic Sans MS" w:hAnsi="Comic Sans MS" w:cs="Comic Sans MS"/>
          <w:sz w:val="20"/>
          <w:szCs w:val="20"/>
        </w:rPr>
        <w:t>.</w:t>
      </w:r>
      <w:r w:rsidRPr="009435F9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9435F9">
        <w:rPr>
          <w:rFonts w:ascii="Comic Sans MS" w:hAnsi="Comic Sans MS" w:cs="Comic Sans MS"/>
          <w:sz w:val="20"/>
          <w:szCs w:val="20"/>
        </w:rPr>
        <w:t xml:space="preserve">spring </w:t>
      </w:r>
    </w:p>
    <w:p w:rsidR="00E72228" w:rsidRPr="009435F9" w:rsidRDefault="00E72228" w:rsidP="00A11251">
      <w:pPr>
        <w:rPr>
          <w:rFonts w:ascii="Comic Sans MS" w:hAnsi="Comic Sans MS" w:cs="Comic Sans MS"/>
          <w:sz w:val="20"/>
          <w:szCs w:val="20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54" type="#_x0000_t75" style="position:absolute;margin-left:18.15pt;margin-top:0;width:48.75pt;height:52.5pt;z-index:251667456;visibility:visible">
            <v:imagedata r:id="rId32" o:title=""/>
          </v:shape>
        </w:pict>
      </w:r>
      <w:r>
        <w:rPr>
          <w:noProof/>
        </w:rPr>
        <w:pict>
          <v:shape id="_x0000_s1055" type="#_x0000_t75" alt="http://tbn2.google.com/images?q=tbn:m1gOykfQaN27nM:http://www.clipproject.info/Cliparts_Free/Kinder_Free/Clipart-Cartoon-Design-08.gif" href="http://images.google.com.tr/imgres?imgurl=http://www.clipproject.info/Cliparts_Free/Kinder_Free/Clipart-Cartoon-Design-08.gif&amp;imgrefurl=http://www.clipproject.info/Clipart_Kinder_Seite_2.html&amp;usg=__3qYHQTwR9xGTmDAzx7jcPKlA9lw=&amp;h=370&amp;w=370&amp;sz=37&amp;hl=tr&amp;start=68&amp;tbnid=m1gOykfQaN27nM:&amp;tbnh=122&amp;tbnw=122&amp;prev=/images?q=boy+clipart&amp;start=54&amp;gbv=2&amp;ndsp=18&amp;hl=tr&amp;sa" style="position:absolute;margin-left:186.15pt;margin-top:11.25pt;width:45.75pt;height:53.25pt;z-index:251661312;visibility:visible" o:button="t">
            <v:fill o:detectmouseclick="t"/>
            <v:imagedata r:id="rId33" r:href="rId34"/>
          </v:shape>
        </w:pict>
      </w: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6" type="#_x0000_t62" style="position:absolute;margin-left:78pt;margin-top:4.5pt;width:78.15pt;height:36pt;z-index:251664384" adj="-5279,24660">
            <v:textbox style="mso-next-textbox:#_x0000_s1056">
              <w:txbxContent>
                <w:p w:rsidR="00E72228" w:rsidRPr="00326838" w:rsidRDefault="00E72228" w:rsidP="00C0365E">
                  <w:pPr>
                    <w:rPr>
                      <w:b/>
                      <w:bCs/>
                    </w:rPr>
                  </w:pPr>
                  <w:r w:rsidRPr="00326838">
                    <w:rPr>
                      <w:b/>
                      <w:bCs/>
                    </w:rPr>
                    <w:t>I’m……..?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>10.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57" type="#_x0000_t62" style="position:absolute;margin-left:78pt;margin-top:3.2pt;width:93.15pt;height:36pt;z-index:251665408" adj="26319,2160">
            <v:textbox style="mso-next-textbox:#_x0000_s1057">
              <w:txbxContent>
                <w:p w:rsidR="00E72228" w:rsidRPr="00326838" w:rsidRDefault="00E72228" w:rsidP="00C0365E">
                  <w:pPr>
                    <w:rPr>
                      <w:b/>
                      <w:bCs/>
                    </w:rPr>
                  </w:pPr>
                  <w:r w:rsidRPr="00326838">
                    <w:rPr>
                      <w:b/>
                      <w:bCs/>
                    </w:rPr>
                    <w:t>Let’s ……... some food.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Pr="009435F9" w:rsidRDefault="00E72228" w:rsidP="0037739A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9435F9">
        <w:rPr>
          <w:rFonts w:ascii="Comic Sans MS" w:hAnsi="Comic Sans MS" w:cs="Comic Sans MS"/>
          <w:sz w:val="20"/>
          <w:szCs w:val="20"/>
        </w:rPr>
        <w:t>a. thirsty / sit down      b. hungry / eat</w:t>
      </w:r>
    </w:p>
    <w:p w:rsidR="00E72228" w:rsidRPr="009435F9" w:rsidRDefault="00E72228" w:rsidP="0037739A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9435F9">
        <w:rPr>
          <w:rFonts w:ascii="Comic Sans MS" w:hAnsi="Comic Sans MS" w:cs="Comic Sans MS"/>
          <w:sz w:val="20"/>
          <w:szCs w:val="20"/>
        </w:rPr>
        <w:t xml:space="preserve">c. happy / drink     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9435F9">
        <w:rPr>
          <w:rFonts w:ascii="Comic Sans MS" w:hAnsi="Comic Sans MS" w:cs="Comic Sans MS"/>
          <w:sz w:val="20"/>
          <w:szCs w:val="20"/>
        </w:rPr>
        <w:t>c. nine  /  go</w:t>
      </w:r>
    </w:p>
    <w:p w:rsidR="00E72228" w:rsidRDefault="00E72228" w:rsidP="0037739A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58" type="#_x0000_t75" style="position:absolute;margin-left:60.15pt;margin-top:2.7pt;width:37.5pt;height:36.75pt;z-index:251668480;visibility:visible">
            <v:imagedata r:id="rId35" o:title=""/>
          </v:shape>
        </w:pict>
      </w:r>
    </w:p>
    <w:p w:rsidR="00E72228" w:rsidRDefault="00E72228" w:rsidP="0037739A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59" type="#_x0000_t75" style="position:absolute;margin-left:20.4pt;margin-top:.95pt;width:51pt;height:48.75pt;z-index:251666432;visibility:visible">
            <v:imagedata r:id="rId36" o:title=""/>
          </v:shape>
        </w:pic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11.  </w:t>
      </w:r>
    </w:p>
    <w:p w:rsidR="00E72228" w:rsidRDefault="00E72228" w:rsidP="0037739A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37739A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37739A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Resimdeki durumu ifade eden sıfat hangisidir?</w:t>
      </w:r>
    </w:p>
    <w:p w:rsidR="00E72228" w:rsidRPr="009435F9" w:rsidRDefault="00E72228" w:rsidP="0037739A">
      <w:pPr>
        <w:spacing w:line="276" w:lineRule="auto"/>
        <w:rPr>
          <w:rFonts w:ascii="Comic Sans MS" w:hAnsi="Comic Sans MS" w:cs="Comic Sans MS"/>
          <w:sz w:val="20"/>
          <w:szCs w:val="20"/>
        </w:rPr>
      </w:pPr>
      <w:r w:rsidRPr="009435F9">
        <w:rPr>
          <w:rFonts w:ascii="Comic Sans MS" w:hAnsi="Comic Sans MS" w:cs="Comic Sans MS"/>
          <w:sz w:val="20"/>
          <w:szCs w:val="20"/>
        </w:rPr>
        <w:t>a.  happy     b. tired   c. thirsty    d. hungry</w:t>
      </w:r>
    </w:p>
    <w:p w:rsidR="00E72228" w:rsidRPr="009435F9" w:rsidRDefault="00E72228" w:rsidP="0037739A">
      <w:pPr>
        <w:spacing w:line="276" w:lineRule="auto"/>
        <w:rPr>
          <w:rFonts w:ascii="Comic Sans MS" w:hAnsi="Comic Sans MS" w:cs="Comic Sans MS"/>
          <w:sz w:val="20"/>
          <w:szCs w:val="20"/>
        </w:rPr>
      </w:pPr>
    </w:p>
    <w:p w:rsidR="00E72228" w:rsidRDefault="00E72228" w:rsidP="0037739A">
      <w:pPr>
        <w:spacing w:line="276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12. Resimdeki çocuk babasına ne söylüyor olabilir? 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60" type="#_x0000_t106" style="position:absolute;margin-left:105.9pt;margin-top:9.2pt;width:112.5pt;height:63pt;z-index:251670528" adj="-4973,11229">
            <v:textbox style="mso-next-textbox:#_x0000_s1060">
              <w:txbxContent>
                <w:p w:rsidR="00E72228" w:rsidRPr="005A5FE9" w:rsidRDefault="00E72228" w:rsidP="00AE31D0">
                  <w:pPr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pict>
          <v:shape id="_x0000_s1061" type="#_x0000_t75" style="position:absolute;margin-left:132.8pt;margin-top:4.6pt;width:61.5pt;height:41.25pt;z-index:251671552;visibility:visible">
            <v:imagedata r:id="rId37" o:title=""/>
          </v:shape>
        </w:pict>
      </w:r>
      <w:r>
        <w:rPr>
          <w:noProof/>
        </w:rPr>
        <w:pict>
          <v:shape id="_x0000_s1062" type="#_x0000_t75" style="position:absolute;margin-left:-6.6pt;margin-top:4.6pt;width:88.5pt;height:49.5pt;z-index:251669504;visibility:visible">
            <v:imagedata r:id="rId38" o:title=""/>
          </v:shape>
        </w:pic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>a. It’s windy. Let’s fly a kite.</w:t>
      </w: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>b. It’s snowy. Let’s make a snowman</w:t>
      </w: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 w:rsidRPr="00446D23">
        <w:rPr>
          <w:rFonts w:ascii="Comic Sans MS" w:hAnsi="Comic Sans MS" w:cs="Comic Sans MS"/>
          <w:sz w:val="20"/>
          <w:szCs w:val="20"/>
        </w:rPr>
        <w:t>c. It’s sunny. Let’s go to the beach.</w:t>
      </w:r>
    </w:p>
    <w:p w:rsidR="00E72228" w:rsidRPr="00446D23" w:rsidRDefault="00E72228" w:rsidP="00A11251">
      <w:pPr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_x0000_s1063" type="#_x0000_t75" alt="i22" style="position:absolute;margin-left:92.3pt;margin-top:14.15pt;width:47.25pt;height:50.25pt;z-index:251672576;visibility:visible">
            <v:imagedata r:id="rId39" o:title="" grayscale="t"/>
          </v:shape>
        </w:pict>
      </w:r>
      <w:r w:rsidRPr="00446D23">
        <w:rPr>
          <w:rFonts w:ascii="Comic Sans MS" w:hAnsi="Comic Sans MS" w:cs="Comic Sans MS"/>
          <w:sz w:val="20"/>
          <w:szCs w:val="20"/>
        </w:rPr>
        <w:t>d. It’s rainy. Let’s sit at home.</w:t>
      </w:r>
    </w:p>
    <w:p w:rsidR="00E72228" w:rsidRDefault="00E72228" w:rsidP="00A11251">
      <w:pPr>
        <w:rPr>
          <w:rFonts w:ascii="Comic Sans MS" w:hAnsi="Comic Sans MS" w:cs="Comic Sans MS"/>
          <w:b/>
          <w:bCs/>
          <w:sz w:val="20"/>
          <w:szCs w:val="20"/>
        </w:rPr>
        <w:sectPr w:rsidR="00E72228" w:rsidSect="00C22BCE">
          <w:type w:val="continuous"/>
          <w:pgSz w:w="11906" w:h="16838"/>
          <w:pgMar w:top="426" w:right="282" w:bottom="426" w:left="567" w:header="708" w:footer="708" w:gutter="0"/>
          <w:cols w:num="2" w:space="708"/>
          <w:docGrid w:linePitch="360"/>
        </w:sectPr>
      </w:pPr>
    </w:p>
    <w:p w:rsidR="00E72228" w:rsidRDefault="00E72228" w:rsidP="000B50EE">
      <w:pPr>
        <w:ind w:right="-367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p w:rsidR="00E72228" w:rsidRPr="009435F9" w:rsidRDefault="00E72228" w:rsidP="009435F9">
      <w:pPr>
        <w:ind w:left="-284" w:right="-367"/>
        <w:rPr>
          <w:rFonts w:ascii="Comic Sans MS" w:hAnsi="Comic Sans MS" w:cs="Comic Sans MS"/>
          <w:sz w:val="22"/>
          <w:szCs w:val="22"/>
          <w:lang w:val="en-US"/>
        </w:rPr>
      </w:pPr>
      <w:r w:rsidRPr="009435F9">
        <w:rPr>
          <w:rFonts w:ascii="Century Gothic" w:hAnsi="Century Gothic" w:cs="Century Gothic"/>
          <w:b/>
          <w:bCs/>
          <w:sz w:val="22"/>
          <w:szCs w:val="22"/>
          <w:lang w:val="en-US"/>
        </w:rPr>
        <w:t>G) Sorul</w:t>
      </w:r>
      <w:r>
        <w:rPr>
          <w:rFonts w:ascii="Century Gothic" w:hAnsi="Century Gothic" w:cs="Century Gothic"/>
          <w:b/>
          <w:bCs/>
          <w:sz w:val="22"/>
          <w:szCs w:val="22"/>
          <w:lang w:val="en-US"/>
        </w:rPr>
        <w:t>arla cevapları eşleştiriniz. (</w:t>
      </w:r>
      <w:r w:rsidRPr="009435F9">
        <w:rPr>
          <w:rFonts w:ascii="Century Gothic" w:hAnsi="Century Gothic" w:cs="Century Gothic"/>
          <w:b/>
          <w:bCs/>
          <w:sz w:val="20"/>
          <w:szCs w:val="20"/>
          <w:lang w:val="en-US"/>
        </w:rPr>
        <w:t>4x3=12 points</w:t>
      </w:r>
      <w:r w:rsidRPr="009435F9">
        <w:rPr>
          <w:rFonts w:ascii="Century Gothic" w:hAnsi="Century Gothic" w:cs="Century Gothic"/>
          <w:b/>
          <w:bCs/>
          <w:sz w:val="22"/>
          <w:szCs w:val="22"/>
          <w:lang w:val="en-US"/>
        </w:rPr>
        <w:t>)</w:t>
      </w:r>
    </w:p>
    <w:p w:rsidR="00E72228" w:rsidRPr="009435F9" w:rsidRDefault="00E72228" w:rsidP="00C22BCE">
      <w:pPr>
        <w:rPr>
          <w:rFonts w:ascii="Century Gothic" w:hAnsi="Century Gothic" w:cs="Century Gothic"/>
          <w:b/>
          <w:bCs/>
          <w:sz w:val="22"/>
          <w:szCs w:val="22"/>
          <w:lang w:val="en-US"/>
        </w:rPr>
      </w:pPr>
      <w:r w:rsidRPr="009435F9">
        <w:rPr>
          <w:rFonts w:ascii="Century Gothic" w:hAnsi="Century Gothic" w:cs="Century Gothic"/>
          <w:b/>
          <w:bCs/>
          <w:sz w:val="22"/>
          <w:szCs w:val="22"/>
          <w:lang w:val="en-US"/>
        </w:rPr>
        <w:tab/>
        <w:t xml:space="preserve">                                         </w:t>
      </w:r>
    </w:p>
    <w:p w:rsidR="00E72228" w:rsidRPr="003A1A7E" w:rsidRDefault="00E72228" w:rsidP="00C22BCE">
      <w:pPr>
        <w:tabs>
          <w:tab w:val="left" w:pos="1800"/>
        </w:tabs>
        <w:rPr>
          <w:rFonts w:ascii="Century Gothic" w:hAnsi="Century Gothic" w:cs="Century Gothic"/>
          <w:b/>
          <w:bCs/>
          <w:sz w:val="20"/>
          <w:szCs w:val="20"/>
          <w:lang w:val="en-US"/>
        </w:rPr>
      </w:pPr>
      <w:r>
        <w:rPr>
          <w:rFonts w:ascii="Century Gothic" w:hAnsi="Century Gothic" w:cs="Century Gothic"/>
          <w:b/>
          <w:bCs/>
          <w:sz w:val="20"/>
          <w:szCs w:val="20"/>
          <w:lang w:val="en-US"/>
        </w:rPr>
        <w:t>………. 1</w:t>
      </w:r>
      <w:r w:rsidRPr="003A1A7E">
        <w:rPr>
          <w:rFonts w:ascii="Century Gothic" w:hAnsi="Century Gothic" w:cs="Century Gothic"/>
          <w:b/>
          <w:bCs/>
          <w:sz w:val="20"/>
          <w:szCs w:val="20"/>
          <w:lang w:val="en-US"/>
        </w:rPr>
        <w:t>. When is your birthday?</w:t>
      </w:r>
      <w:r>
        <w:rPr>
          <w:rFonts w:ascii="Century Gothic" w:hAnsi="Century Gothic" w:cs="Century Gothic"/>
          <w:b/>
          <w:bCs/>
          <w:sz w:val="20"/>
          <w:szCs w:val="20"/>
          <w:lang w:val="en-US"/>
        </w:rPr>
        <w:t xml:space="preserve"> </w:t>
      </w:r>
      <w:r w:rsidRPr="003A1A7E">
        <w:rPr>
          <w:rFonts w:ascii="Century Gothic" w:hAnsi="Century Gothic" w:cs="Century Gothic"/>
          <w:b/>
          <w:bCs/>
          <w:sz w:val="20"/>
          <w:szCs w:val="20"/>
          <w:lang w:val="en-US"/>
        </w:rPr>
        <w:tab/>
      </w:r>
      <w:r>
        <w:rPr>
          <w:rFonts w:ascii="Century Gothic" w:hAnsi="Century Gothic" w:cs="Century Gothic"/>
          <w:b/>
          <w:bCs/>
          <w:sz w:val="20"/>
          <w:szCs w:val="20"/>
          <w:lang w:val="en-US"/>
        </w:rPr>
        <w:t xml:space="preserve">          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>a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) 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It’s 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>Monday.</w:t>
      </w:r>
      <w:r w:rsidRPr="00446D23">
        <w:rPr>
          <w:rFonts w:ascii="Comic Sans MS" w:hAnsi="Comic Sans MS" w:cs="Comic Sans MS"/>
          <w:noProof/>
          <w:sz w:val="20"/>
          <w:szCs w:val="20"/>
        </w:rPr>
        <w:t xml:space="preserve"> </w:t>
      </w:r>
    </w:p>
    <w:p w:rsidR="00E72228" w:rsidRPr="00446D23" w:rsidRDefault="00E72228" w:rsidP="00C22BCE">
      <w:pPr>
        <w:rPr>
          <w:rFonts w:ascii="Monotype Corsiva" w:hAnsi="Monotype Corsiva" w:cs="Monotype Corsiva"/>
          <w:sz w:val="28"/>
          <w:szCs w:val="28"/>
        </w:rPr>
      </w:pPr>
      <w:r>
        <w:rPr>
          <w:rFonts w:ascii="Century Gothic" w:hAnsi="Century Gothic" w:cs="Century Gothic"/>
          <w:b/>
          <w:bCs/>
          <w:sz w:val="20"/>
          <w:szCs w:val="20"/>
          <w:lang w:val="en-US"/>
        </w:rPr>
        <w:t>………. 2</w:t>
      </w:r>
      <w:r w:rsidRPr="003A1A7E">
        <w:rPr>
          <w:rFonts w:ascii="Century Gothic" w:hAnsi="Century Gothic" w:cs="Century Gothic"/>
          <w:b/>
          <w:bCs/>
          <w:sz w:val="20"/>
          <w:szCs w:val="20"/>
          <w:lang w:val="en-US"/>
        </w:rPr>
        <w:t>. What is the time?</w:t>
      </w:r>
      <w:r>
        <w:rPr>
          <w:rFonts w:ascii="Century Gothic" w:hAnsi="Century Gothic" w:cs="Century Gothic"/>
          <w:b/>
          <w:bCs/>
          <w:sz w:val="20"/>
          <w:szCs w:val="20"/>
          <w:lang w:val="en-US"/>
        </w:rPr>
        <w:t xml:space="preserve">                   </w:t>
      </w:r>
      <w:r w:rsidRPr="00C22BC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       b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) 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It  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>is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in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May.</w:t>
      </w:r>
      <w:r w:rsidRPr="003A1A7E">
        <w:rPr>
          <w:rFonts w:ascii="Century Gothic" w:hAnsi="Century Gothic" w:cs="Century Gothic"/>
          <w:b/>
          <w:bCs/>
          <w:sz w:val="20"/>
          <w:szCs w:val="20"/>
          <w:lang w:val="en-US"/>
        </w:rPr>
        <w:tab/>
      </w:r>
      <w:r>
        <w:rPr>
          <w:rFonts w:ascii="Century Gothic" w:hAnsi="Century Gothic" w:cs="Century Gothic"/>
          <w:b/>
          <w:bCs/>
          <w:sz w:val="20"/>
          <w:szCs w:val="20"/>
          <w:lang w:val="en-US"/>
        </w:rPr>
        <w:t xml:space="preserve">                                 </w:t>
      </w:r>
      <w:r w:rsidRPr="00446D23">
        <w:rPr>
          <w:rFonts w:ascii="Monotype Corsiva" w:hAnsi="Monotype Corsiva" w:cs="Monotype Corsiva"/>
          <w:sz w:val="28"/>
          <w:szCs w:val="28"/>
        </w:rPr>
        <w:t>Good Luck!!!</w:t>
      </w:r>
    </w:p>
    <w:p w:rsidR="00E72228" w:rsidRPr="00446D23" w:rsidRDefault="00E72228" w:rsidP="00C22BCE">
      <w:pPr>
        <w:rPr>
          <w:rFonts w:ascii="Comic Sans MS" w:hAnsi="Comic Sans MS" w:cs="Comic Sans MS"/>
          <w:sz w:val="28"/>
          <w:szCs w:val="28"/>
          <w:lang w:val="en-GB"/>
        </w:rPr>
      </w:pPr>
      <w:r>
        <w:rPr>
          <w:rFonts w:ascii="Century Gothic" w:hAnsi="Century Gothic" w:cs="Century Gothic"/>
          <w:b/>
          <w:bCs/>
          <w:sz w:val="20"/>
          <w:szCs w:val="20"/>
          <w:lang w:val="en-US"/>
        </w:rPr>
        <w:t>………. 3</w:t>
      </w:r>
      <w:r w:rsidRPr="003A1A7E">
        <w:rPr>
          <w:rFonts w:ascii="Century Gothic" w:hAnsi="Century Gothic" w:cs="Century Gothic"/>
          <w:b/>
          <w:bCs/>
          <w:sz w:val="20"/>
          <w:szCs w:val="20"/>
          <w:lang w:val="en-US"/>
        </w:rPr>
        <w:t>. How old are you?</w:t>
      </w:r>
      <w:r>
        <w:rPr>
          <w:rFonts w:ascii="Century Gothic" w:hAnsi="Century Gothic" w:cs="Century Gothic"/>
          <w:b/>
          <w:bCs/>
          <w:sz w:val="20"/>
          <w:szCs w:val="20"/>
          <w:lang w:val="en-US"/>
        </w:rPr>
        <w:t xml:space="preserve"> </w:t>
      </w:r>
      <w:r w:rsidRPr="003A1A7E">
        <w:rPr>
          <w:rFonts w:ascii="Century Gothic" w:hAnsi="Century Gothic" w:cs="Century Gothic"/>
          <w:b/>
          <w:bCs/>
          <w:sz w:val="20"/>
          <w:szCs w:val="20"/>
          <w:lang w:val="en-US"/>
        </w:rPr>
        <w:t xml:space="preserve">       </w:t>
      </w:r>
      <w:r>
        <w:rPr>
          <w:rFonts w:ascii="Century Gothic" w:hAnsi="Century Gothic" w:cs="Century Gothic"/>
          <w:b/>
          <w:bCs/>
          <w:sz w:val="20"/>
          <w:szCs w:val="20"/>
          <w:lang w:val="en-US"/>
        </w:rPr>
        <w:t xml:space="preserve">                  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>c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) 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I’m 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ten 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>years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old.</w:t>
      </w:r>
      <w:r w:rsidRPr="00446D23">
        <w:rPr>
          <w:rFonts w:ascii="Monotype Corsiva" w:hAnsi="Monotype Corsiva" w:cs="Monotype Corsiva"/>
          <w:sz w:val="28"/>
          <w:szCs w:val="28"/>
        </w:rPr>
        <w:t xml:space="preserve"> </w:t>
      </w:r>
      <w:r>
        <w:rPr>
          <w:rFonts w:ascii="Monotype Corsiva" w:hAnsi="Monotype Corsiva" w:cs="Monotype Corsiva"/>
          <w:sz w:val="28"/>
          <w:szCs w:val="28"/>
        </w:rPr>
        <w:t xml:space="preserve">                      </w:t>
      </w:r>
      <w:r w:rsidRPr="00657BAD">
        <w:rPr>
          <w:rFonts w:ascii="Monotype Corsiva" w:hAnsi="Monotype Corsiva" w:cs="Monotype Corsiva"/>
          <w:sz w:val="28"/>
          <w:szCs w:val="28"/>
        </w:rPr>
        <w:t>Sebiye EMRE</w:t>
      </w:r>
    </w:p>
    <w:p w:rsidR="00E72228" w:rsidRPr="00657BAD" w:rsidRDefault="00E72228" w:rsidP="00446D23">
      <w:pPr>
        <w:rPr>
          <w:rFonts w:ascii="Monotype Corsiva" w:hAnsi="Monotype Corsiva" w:cs="Monotype Corsiva"/>
          <w:sz w:val="28"/>
          <w:szCs w:val="28"/>
          <w:lang w:val="en-GB"/>
        </w:rPr>
      </w:pPr>
      <w:r>
        <w:rPr>
          <w:rFonts w:ascii="Century Gothic" w:hAnsi="Century Gothic" w:cs="Century Gothic"/>
          <w:b/>
          <w:bCs/>
          <w:sz w:val="20"/>
          <w:szCs w:val="20"/>
          <w:lang w:val="en-US"/>
        </w:rPr>
        <w:t>………. 4. What is the day today?</w:t>
      </w:r>
      <w:r w:rsidRPr="003A1A7E">
        <w:rPr>
          <w:rFonts w:ascii="Century Gothic" w:hAnsi="Century Gothic" w:cs="Century Gothic"/>
          <w:b/>
          <w:bCs/>
          <w:sz w:val="20"/>
          <w:szCs w:val="20"/>
          <w:lang w:val="en-US"/>
        </w:rPr>
        <w:tab/>
      </w:r>
      <w:r>
        <w:rPr>
          <w:rFonts w:ascii="Century Gothic" w:hAnsi="Century Gothic" w:cs="Century Gothic"/>
          <w:b/>
          <w:bCs/>
          <w:sz w:val="20"/>
          <w:szCs w:val="20"/>
          <w:lang w:val="en-US"/>
        </w:rPr>
        <w:t xml:space="preserve">          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>d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) 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It’s 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>two</w:t>
      </w:r>
      <w:r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</w:t>
      </w:r>
      <w:r w:rsidRPr="003A1A7E">
        <w:rPr>
          <w:rFonts w:ascii="Century Gothic" w:hAnsi="Century Gothic" w:cs="Century Gothic"/>
          <w:b/>
          <w:bCs/>
          <w:sz w:val="18"/>
          <w:szCs w:val="18"/>
          <w:lang w:val="en-US"/>
        </w:rPr>
        <w:t xml:space="preserve"> o’clock.</w:t>
      </w:r>
      <w:r w:rsidRPr="00446D23">
        <w:rPr>
          <w:rFonts w:ascii="Monotype Corsiva" w:hAnsi="Monotype Corsiva" w:cs="Monotype Corsiva"/>
          <w:sz w:val="28"/>
          <w:szCs w:val="28"/>
          <w:lang w:val="en-GB"/>
        </w:rPr>
        <w:t xml:space="preserve"> </w:t>
      </w:r>
      <w:r>
        <w:rPr>
          <w:rFonts w:ascii="Monotype Corsiva" w:hAnsi="Monotype Corsiva" w:cs="Monotype Corsiva"/>
          <w:sz w:val="28"/>
          <w:szCs w:val="28"/>
          <w:lang w:val="en-GB"/>
        </w:rPr>
        <w:t xml:space="preserve">                        </w:t>
      </w:r>
      <w:r w:rsidRPr="00657BAD">
        <w:rPr>
          <w:rFonts w:ascii="Monotype Corsiva" w:hAnsi="Monotype Corsiva" w:cs="Monotype Corsiva"/>
          <w:sz w:val="28"/>
          <w:szCs w:val="28"/>
          <w:lang w:val="en-GB"/>
        </w:rPr>
        <w:t>English Teacher</w:t>
      </w:r>
    </w:p>
    <w:p w:rsidR="00E72228" w:rsidRDefault="00E72228" w:rsidP="00C22BCE">
      <w:pPr>
        <w:rPr>
          <w:rFonts w:ascii="Century Gothic" w:hAnsi="Century Gothic" w:cs="Century Gothic"/>
          <w:b/>
          <w:bCs/>
          <w:sz w:val="18"/>
          <w:szCs w:val="18"/>
          <w:lang w:val="en-US"/>
        </w:rPr>
      </w:pPr>
    </w:p>
    <w:p w:rsidR="00E72228" w:rsidRPr="003D5ADB" w:rsidRDefault="00E72228" w:rsidP="003D5ADB">
      <w:pPr>
        <w:ind w:right="-367"/>
        <w:rPr>
          <w:rFonts w:ascii="Century Gothic" w:hAnsi="Century Gothic" w:cs="Century Gothic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  </w:t>
      </w:r>
    </w:p>
    <w:sectPr w:rsidR="00E72228" w:rsidRPr="003D5ADB" w:rsidSect="00C22BCE">
      <w:type w:val="continuous"/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74B78"/>
    <w:multiLevelType w:val="hybridMultilevel"/>
    <w:tmpl w:val="F3E41F70"/>
    <w:lvl w:ilvl="0" w:tplc="D752F998">
      <w:start w:val="1"/>
      <w:numFmt w:val="decimal"/>
      <w:lvlText w:val="%1."/>
      <w:lvlJc w:val="left"/>
      <w:pPr>
        <w:ind w:left="-690" w:hanging="360"/>
      </w:pPr>
      <w:rPr>
        <w:rFonts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30" w:hanging="360"/>
      </w:pPr>
    </w:lvl>
    <w:lvl w:ilvl="2" w:tplc="041F001B">
      <w:start w:val="1"/>
      <w:numFmt w:val="lowerRoman"/>
      <w:lvlText w:val="%3."/>
      <w:lvlJc w:val="right"/>
      <w:pPr>
        <w:ind w:left="750" w:hanging="180"/>
      </w:pPr>
    </w:lvl>
    <w:lvl w:ilvl="3" w:tplc="041F000F">
      <w:start w:val="1"/>
      <w:numFmt w:val="decimal"/>
      <w:lvlText w:val="%4."/>
      <w:lvlJc w:val="left"/>
      <w:pPr>
        <w:ind w:left="1470" w:hanging="360"/>
      </w:pPr>
    </w:lvl>
    <w:lvl w:ilvl="4" w:tplc="041F0019">
      <w:start w:val="1"/>
      <w:numFmt w:val="lowerLetter"/>
      <w:lvlText w:val="%5."/>
      <w:lvlJc w:val="left"/>
      <w:pPr>
        <w:ind w:left="2190" w:hanging="360"/>
      </w:pPr>
    </w:lvl>
    <w:lvl w:ilvl="5" w:tplc="041F001B">
      <w:start w:val="1"/>
      <w:numFmt w:val="lowerRoman"/>
      <w:lvlText w:val="%6."/>
      <w:lvlJc w:val="right"/>
      <w:pPr>
        <w:ind w:left="2910" w:hanging="180"/>
      </w:pPr>
    </w:lvl>
    <w:lvl w:ilvl="6" w:tplc="041F000F">
      <w:start w:val="1"/>
      <w:numFmt w:val="decimal"/>
      <w:lvlText w:val="%7."/>
      <w:lvlJc w:val="left"/>
      <w:pPr>
        <w:ind w:left="3630" w:hanging="360"/>
      </w:pPr>
    </w:lvl>
    <w:lvl w:ilvl="7" w:tplc="041F0019">
      <w:start w:val="1"/>
      <w:numFmt w:val="lowerLetter"/>
      <w:lvlText w:val="%8."/>
      <w:lvlJc w:val="left"/>
      <w:pPr>
        <w:ind w:left="4350" w:hanging="360"/>
      </w:pPr>
    </w:lvl>
    <w:lvl w:ilvl="8" w:tplc="041F001B">
      <w:start w:val="1"/>
      <w:numFmt w:val="lowerRoman"/>
      <w:lvlText w:val="%9."/>
      <w:lvlJc w:val="right"/>
      <w:pPr>
        <w:ind w:left="5070" w:hanging="180"/>
      </w:pPr>
    </w:lvl>
  </w:abstractNum>
  <w:abstractNum w:abstractNumId="1">
    <w:nsid w:val="574B2333"/>
    <w:multiLevelType w:val="hybridMultilevel"/>
    <w:tmpl w:val="DB46BD4A"/>
    <w:lvl w:ilvl="0" w:tplc="42542076">
      <w:start w:val="1"/>
      <w:numFmt w:val="lowerLetter"/>
      <w:lvlText w:val="%1)"/>
      <w:lvlJc w:val="left"/>
      <w:pPr>
        <w:ind w:left="-633" w:hanging="360"/>
      </w:pPr>
      <w:rPr>
        <w:rFonts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87" w:hanging="360"/>
      </w:pPr>
    </w:lvl>
    <w:lvl w:ilvl="2" w:tplc="041F001B">
      <w:start w:val="1"/>
      <w:numFmt w:val="lowerRoman"/>
      <w:lvlText w:val="%3."/>
      <w:lvlJc w:val="right"/>
      <w:pPr>
        <w:ind w:left="807" w:hanging="180"/>
      </w:pPr>
    </w:lvl>
    <w:lvl w:ilvl="3" w:tplc="041F000F">
      <w:start w:val="1"/>
      <w:numFmt w:val="decimal"/>
      <w:lvlText w:val="%4."/>
      <w:lvlJc w:val="left"/>
      <w:pPr>
        <w:ind w:left="1527" w:hanging="360"/>
      </w:pPr>
    </w:lvl>
    <w:lvl w:ilvl="4" w:tplc="041F0019">
      <w:start w:val="1"/>
      <w:numFmt w:val="lowerLetter"/>
      <w:lvlText w:val="%5."/>
      <w:lvlJc w:val="left"/>
      <w:pPr>
        <w:ind w:left="2247" w:hanging="360"/>
      </w:pPr>
    </w:lvl>
    <w:lvl w:ilvl="5" w:tplc="041F001B">
      <w:start w:val="1"/>
      <w:numFmt w:val="lowerRoman"/>
      <w:lvlText w:val="%6."/>
      <w:lvlJc w:val="right"/>
      <w:pPr>
        <w:ind w:left="2967" w:hanging="180"/>
      </w:pPr>
    </w:lvl>
    <w:lvl w:ilvl="6" w:tplc="041F000F">
      <w:start w:val="1"/>
      <w:numFmt w:val="decimal"/>
      <w:lvlText w:val="%7."/>
      <w:lvlJc w:val="left"/>
      <w:pPr>
        <w:ind w:left="3687" w:hanging="360"/>
      </w:pPr>
    </w:lvl>
    <w:lvl w:ilvl="7" w:tplc="041F0019">
      <w:start w:val="1"/>
      <w:numFmt w:val="lowerLetter"/>
      <w:lvlText w:val="%8."/>
      <w:lvlJc w:val="left"/>
      <w:pPr>
        <w:ind w:left="4407" w:hanging="360"/>
      </w:pPr>
    </w:lvl>
    <w:lvl w:ilvl="8" w:tplc="041F001B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251"/>
    <w:rsid w:val="00001F47"/>
    <w:rsid w:val="0004147C"/>
    <w:rsid w:val="00045249"/>
    <w:rsid w:val="00057959"/>
    <w:rsid w:val="000646B5"/>
    <w:rsid w:val="00092683"/>
    <w:rsid w:val="00093958"/>
    <w:rsid w:val="000B50EE"/>
    <w:rsid w:val="000D0474"/>
    <w:rsid w:val="001345C8"/>
    <w:rsid w:val="00143F5C"/>
    <w:rsid w:val="001F045B"/>
    <w:rsid w:val="00295D65"/>
    <w:rsid w:val="002A72CE"/>
    <w:rsid w:val="002C13CA"/>
    <w:rsid w:val="002D1F70"/>
    <w:rsid w:val="00301BA8"/>
    <w:rsid w:val="003044F3"/>
    <w:rsid w:val="003077F8"/>
    <w:rsid w:val="003167BB"/>
    <w:rsid w:val="00326838"/>
    <w:rsid w:val="0037739A"/>
    <w:rsid w:val="00380635"/>
    <w:rsid w:val="003A1A7E"/>
    <w:rsid w:val="003C4312"/>
    <w:rsid w:val="003D5ADB"/>
    <w:rsid w:val="003D69BF"/>
    <w:rsid w:val="003E5FFF"/>
    <w:rsid w:val="00446D23"/>
    <w:rsid w:val="004657C4"/>
    <w:rsid w:val="00487FC9"/>
    <w:rsid w:val="004A215A"/>
    <w:rsid w:val="004A3F38"/>
    <w:rsid w:val="004B208E"/>
    <w:rsid w:val="004E62FF"/>
    <w:rsid w:val="005022D9"/>
    <w:rsid w:val="0050291D"/>
    <w:rsid w:val="00522304"/>
    <w:rsid w:val="0052571B"/>
    <w:rsid w:val="00544A31"/>
    <w:rsid w:val="0056425F"/>
    <w:rsid w:val="00576E7F"/>
    <w:rsid w:val="00594D40"/>
    <w:rsid w:val="005A5FE9"/>
    <w:rsid w:val="005E4D4D"/>
    <w:rsid w:val="00657BAD"/>
    <w:rsid w:val="006C02AB"/>
    <w:rsid w:val="006F3F39"/>
    <w:rsid w:val="00726BA1"/>
    <w:rsid w:val="00765CA8"/>
    <w:rsid w:val="008004FE"/>
    <w:rsid w:val="00814567"/>
    <w:rsid w:val="008304B5"/>
    <w:rsid w:val="00841B49"/>
    <w:rsid w:val="008A7F9F"/>
    <w:rsid w:val="008E5DA5"/>
    <w:rsid w:val="009435F9"/>
    <w:rsid w:val="00963377"/>
    <w:rsid w:val="00993E08"/>
    <w:rsid w:val="009E148D"/>
    <w:rsid w:val="00A11251"/>
    <w:rsid w:val="00A26C9C"/>
    <w:rsid w:val="00A51BB3"/>
    <w:rsid w:val="00A61333"/>
    <w:rsid w:val="00A62FCA"/>
    <w:rsid w:val="00A92769"/>
    <w:rsid w:val="00AE31D0"/>
    <w:rsid w:val="00B01DF4"/>
    <w:rsid w:val="00B46826"/>
    <w:rsid w:val="00C0365E"/>
    <w:rsid w:val="00C11627"/>
    <w:rsid w:val="00C22BCE"/>
    <w:rsid w:val="00C24F41"/>
    <w:rsid w:val="00C717D9"/>
    <w:rsid w:val="00CB700F"/>
    <w:rsid w:val="00D07392"/>
    <w:rsid w:val="00D20E28"/>
    <w:rsid w:val="00D41F69"/>
    <w:rsid w:val="00D968C6"/>
    <w:rsid w:val="00DE2DE7"/>
    <w:rsid w:val="00DE736C"/>
    <w:rsid w:val="00E32459"/>
    <w:rsid w:val="00E72228"/>
    <w:rsid w:val="00E85BE4"/>
    <w:rsid w:val="00E93DC7"/>
    <w:rsid w:val="00ED3F82"/>
    <w:rsid w:val="00F06F58"/>
    <w:rsid w:val="00F1024B"/>
    <w:rsid w:val="00F60607"/>
    <w:rsid w:val="00FB7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25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E14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148D"/>
    <w:rPr>
      <w:rFonts w:ascii="Tahoma" w:hAnsi="Tahoma" w:cs="Tahoma"/>
      <w:sz w:val="16"/>
      <w:szCs w:val="16"/>
      <w:lang w:eastAsia="tr-TR"/>
    </w:rPr>
  </w:style>
  <w:style w:type="paragraph" w:customStyle="1" w:styleId="Tabloerii">
    <w:name w:val="Tablo İçeriği"/>
    <w:basedOn w:val="Normal"/>
    <w:uiPriority w:val="99"/>
    <w:rsid w:val="00DE2DE7"/>
    <w:pPr>
      <w:widowControl w:val="0"/>
      <w:suppressLineNumbers/>
      <w:suppressAutoHyphens/>
    </w:pPr>
    <w:rPr>
      <w:rFonts w:eastAsia="SimSun"/>
      <w:kern w:val="1"/>
      <w:lang w:eastAsia="ar-SA"/>
    </w:rPr>
  </w:style>
  <w:style w:type="paragraph" w:styleId="Caption">
    <w:name w:val="caption"/>
    <w:basedOn w:val="Normal"/>
    <w:next w:val="Normal"/>
    <w:uiPriority w:val="99"/>
    <w:qFormat/>
    <w:rsid w:val="00D20E28"/>
    <w:pPr>
      <w:spacing w:after="200"/>
    </w:pPr>
    <w:rPr>
      <w:b/>
      <w:bCs/>
      <w:color w:val="4F81BD"/>
      <w:sz w:val="18"/>
      <w:szCs w:val="18"/>
    </w:rPr>
  </w:style>
  <w:style w:type="character" w:styleId="Hyperlink">
    <w:name w:val="Hyperlink"/>
    <w:basedOn w:val="DefaultParagraphFont"/>
    <w:uiPriority w:val="99"/>
    <w:rsid w:val="00301B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94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png"/><Relationship Id="rId26" Type="http://schemas.openxmlformats.org/officeDocument/2006/relationships/image" Target="media/image20.jpeg"/><Relationship Id="rId39" Type="http://schemas.openxmlformats.org/officeDocument/2006/relationships/image" Target="media/image31.gif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http://tbn2.google.com/images?q=tbn:m1gOykfQaN27nM:http://www.clipproject.info/Cliparts_Free/Kinder_Free/Clipart-Cartoon-Design-08.gif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http://tbn1.google.com/images?q=tbn:ezbxHWYTWH61RM:http://fc01.deviantart.com/fs20/f/2007/231/a/6/Cloudy_by_Richi_Ric.jpg" TargetMode="External"/><Relationship Id="rId33" Type="http://schemas.openxmlformats.org/officeDocument/2006/relationships/image" Target="media/image26.jpeg"/><Relationship Id="rId38" Type="http://schemas.openxmlformats.org/officeDocument/2006/relationships/image" Target="media/image3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media/image22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image" Target="media/image19.jpeg"/><Relationship Id="rId32" Type="http://schemas.openxmlformats.org/officeDocument/2006/relationships/image" Target="media/image25.wmf"/><Relationship Id="rId37" Type="http://schemas.openxmlformats.org/officeDocument/2006/relationships/image" Target="media/image29.png"/><Relationship Id="rId40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10.wmf"/><Relationship Id="rId23" Type="http://schemas.openxmlformats.org/officeDocument/2006/relationships/image" Target="media/image18.jpeg"/><Relationship Id="rId28" Type="http://schemas.openxmlformats.org/officeDocument/2006/relationships/image" Target="media/image21.jpeg"/><Relationship Id="rId36" Type="http://schemas.openxmlformats.org/officeDocument/2006/relationships/image" Target="media/image28.wmf"/><Relationship Id="rId10" Type="http://schemas.openxmlformats.org/officeDocument/2006/relationships/image" Target="media/image5.gif"/><Relationship Id="rId19" Type="http://schemas.openxmlformats.org/officeDocument/2006/relationships/image" Target="media/image14.pn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jpeg"/><Relationship Id="rId27" Type="http://schemas.openxmlformats.org/officeDocument/2006/relationships/image" Target="http://tbn3.google.com/images?q=tbn:BkWfVKEXK2ASZM:http://jilanbi.files.wordpress.com/2009/02/windy-lady-732789.jpg" TargetMode="External"/><Relationship Id="rId30" Type="http://schemas.openxmlformats.org/officeDocument/2006/relationships/image" Target="media/image23.jpe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337</TotalTime>
  <Pages>2</Pages>
  <Words>705</Words>
  <Characters>4020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BILGISAYAR</dc:creator>
  <cp:keywords>www.sorubak.com</cp:keywords>
  <dc:description>www.sorubak.com</dc:description>
  <cp:lastModifiedBy>EDANUR</cp:lastModifiedBy>
  <cp:revision>27</cp:revision>
  <dcterms:created xsi:type="dcterms:W3CDTF">2012-04-22T12:44:00Z</dcterms:created>
  <dcterms:modified xsi:type="dcterms:W3CDTF">2013-04-26T15:20:00Z</dcterms:modified>
  <cp:category>www.sorubak.com</cp:category>
</cp:coreProperties>
</file>