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597" w:rsidRDefault="004F2597" w:rsidP="00420106">
      <w:pPr>
        <w:pStyle w:val="BodyText"/>
      </w:pPr>
      <w:r>
        <w:t xml:space="preserve">Adı soyadı </w:t>
      </w:r>
    </w:p>
    <w:p w:rsidR="004F2597" w:rsidRDefault="004F2597" w:rsidP="00420106">
      <w:pPr>
        <w:pStyle w:val="BodyText"/>
      </w:pPr>
      <w:r>
        <w:t xml:space="preserve">Sınıf /No </w:t>
      </w:r>
    </w:p>
    <w:p w:rsidR="004F2597" w:rsidRDefault="004F2597" w:rsidP="00420106">
      <w:pPr>
        <w:pStyle w:val="BodyText"/>
      </w:pPr>
    </w:p>
    <w:bookmarkStart w:id="0" w:name="_GoBack"/>
    <w:p w:rsidR="004F2597" w:rsidRDefault="004F2597" w:rsidP="00C1276B">
      <w:pPr>
        <w:jc w:val="both"/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  <w:r>
        <w:t xml:space="preserve"> </w:t>
      </w:r>
    </w:p>
    <w:p w:rsidR="004F2597" w:rsidRDefault="004F2597" w:rsidP="00420106">
      <w:pPr>
        <w:pStyle w:val="BodyText"/>
      </w:pPr>
      <w:r>
        <w:t>EĞİTİM VE ÖĞRETİM YILI  4 /D SINIFI 2. DÖNEM 2. YAZILI SORULARI</w:t>
      </w:r>
    </w:p>
    <w:bookmarkEnd w:id="0"/>
    <w:p w:rsidR="004F2597" w:rsidRDefault="004F2597" w:rsidP="00420106">
      <w:pPr>
        <w:pStyle w:val="BodyText"/>
        <w:rPr>
          <w:sz w:val="24"/>
          <w:szCs w:val="24"/>
        </w:rPr>
        <w:sectPr w:rsidR="004F2597" w:rsidSect="0055779F">
          <w:pgSz w:w="11906" w:h="16838"/>
          <w:pgMar w:top="567" w:right="566" w:bottom="568" w:left="993" w:header="708" w:footer="708" w:gutter="0"/>
          <w:cols w:space="708"/>
          <w:docGrid w:linePitch="360"/>
        </w:sectPr>
      </w:pPr>
    </w:p>
    <w:p w:rsidR="004F2597" w:rsidRPr="0055579B" w:rsidRDefault="004F2597" w:rsidP="00420106">
      <w:pPr>
        <w:pStyle w:val="BodyText"/>
        <w:rPr>
          <w:sz w:val="24"/>
          <w:szCs w:val="24"/>
        </w:rPr>
      </w:pPr>
      <w:r w:rsidRPr="0055579B">
        <w:rPr>
          <w:sz w:val="24"/>
          <w:szCs w:val="24"/>
        </w:rPr>
        <w:t>1-</w:t>
      </w:r>
      <w:r>
        <w:rPr>
          <w:sz w:val="24"/>
          <w:szCs w:val="24"/>
        </w:rPr>
        <w:t xml:space="preserve">Aşağıdaki </w:t>
      </w:r>
      <w:r w:rsidRPr="0055579B">
        <w:rPr>
          <w:sz w:val="24"/>
          <w:szCs w:val="24"/>
        </w:rPr>
        <w:t>cümlelerde boş bırakılan yerlere am – is – are kelimelerinden uygun olanları yazınız. (10p)</w:t>
      </w:r>
    </w:p>
    <w:p w:rsidR="004F2597" w:rsidRPr="0055579B" w:rsidRDefault="004F2597" w:rsidP="00420106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I  ............ Mehmet.                      He ............ Mehmet.                      They .............. students.   </w:t>
      </w:r>
    </w:p>
    <w:p w:rsidR="004F2597" w:rsidRDefault="004F2597" w:rsidP="0055579B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She ............. student.                   It ............. a book.      </w:t>
      </w:r>
    </w:p>
    <w:p w:rsidR="004F2597" w:rsidRPr="0055579B" w:rsidRDefault="004F2597" w:rsidP="0055579B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                                        </w:t>
      </w:r>
    </w:p>
    <w:p w:rsidR="004F2597" w:rsidRPr="0055579B" w:rsidRDefault="004F2597" w:rsidP="008D5122">
      <w:pPr>
        <w:pStyle w:val="BodyText"/>
        <w:tabs>
          <w:tab w:val="left" w:pos="0"/>
        </w:tabs>
        <w:rPr>
          <w:sz w:val="24"/>
          <w:szCs w:val="24"/>
        </w:rPr>
      </w:pPr>
      <w:r w:rsidRPr="0055579B">
        <w:rPr>
          <w:sz w:val="24"/>
          <w:szCs w:val="24"/>
        </w:rPr>
        <w:t>2. Aşağıdaki hayvanların İngilizce karşılığını yanına yazınız.   (10 p)</w:t>
      </w:r>
      <w:r>
        <w:rPr>
          <w:sz w:val="24"/>
          <w:szCs w:val="24"/>
        </w:rPr>
        <w:t xml:space="preserve"> </w:t>
      </w:r>
    </w:p>
    <w:p w:rsidR="004F2597" w:rsidRPr="0055579B" w:rsidRDefault="004F2597" w:rsidP="0055579B">
      <w:pPr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Pr="00740521">
        <w:rPr>
          <w:b/>
          <w:bCs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i1025" type="#_x0000_t75" alt="Açıklama: C:\Users\Exper\Desktop\dog.JPG" style="width:80.25pt;height:63pt;visibility:visible">
            <v:imagedata r:id="rId4" o:title=""/>
          </v:shape>
        </w:pict>
      </w:r>
      <w:r>
        <w:rPr>
          <w:b/>
          <w:bCs/>
          <w:sz w:val="24"/>
          <w:szCs w:val="24"/>
        </w:rPr>
        <w:tab/>
        <w:t xml:space="preserve">     </w:t>
      </w:r>
      <w:r w:rsidRPr="0055579B">
        <w:rPr>
          <w:b/>
          <w:bCs/>
          <w:sz w:val="24"/>
          <w:szCs w:val="24"/>
        </w:rPr>
        <w:t xml:space="preserve">   </w:t>
      </w:r>
      <w:r w:rsidRPr="00740521">
        <w:rPr>
          <w:b/>
          <w:bCs/>
          <w:noProof/>
          <w:sz w:val="24"/>
          <w:szCs w:val="24"/>
          <w:lang w:eastAsia="tr-TR"/>
        </w:rPr>
        <w:pict>
          <v:shape id="Resim 3" o:spid="_x0000_i1026" type="#_x0000_t75" alt="Açıklama: C:\Users\Exper\Desktop\3.JPG" style="width:49.5pt;height:70.5pt;visibility:visible">
            <v:imagedata r:id="rId5" o:title=""/>
          </v:shape>
        </w:pict>
      </w:r>
      <w:r w:rsidRPr="0055579B">
        <w:rPr>
          <w:b/>
          <w:bCs/>
          <w:sz w:val="24"/>
          <w:szCs w:val="24"/>
        </w:rPr>
        <w:t xml:space="preserve">              </w:t>
      </w:r>
      <w:hyperlink r:id="rId6" w:history="1">
        <w:r w:rsidRPr="00740521">
          <w:rPr>
            <w:b/>
            <w:bCs/>
            <w:noProof/>
            <w:color w:val="0000FF"/>
            <w:sz w:val="24"/>
            <w:szCs w:val="24"/>
            <w:lang w:eastAsia="tr-TR"/>
          </w:rPr>
          <w:pict>
            <v:shape id="Resim 2" o:spid="_x0000_i1027" type="#_x0000_t75" alt="Açıklama: fish" href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" style="width:107.25pt;height:43.5pt;visibility:visible" o:button="t">
              <v:fill o:detectmouseclick="t"/>
              <v:imagedata r:id="rId7" o:title=""/>
            </v:shape>
          </w:pict>
        </w:r>
      </w:hyperlink>
      <w:r>
        <w:rPr>
          <w:b/>
          <w:bCs/>
          <w:sz w:val="24"/>
          <w:szCs w:val="24"/>
        </w:rPr>
        <w:t xml:space="preserve">           </w:t>
      </w:r>
      <w:r w:rsidRPr="0055579B">
        <w:rPr>
          <w:b/>
          <w:bCs/>
          <w:sz w:val="24"/>
          <w:szCs w:val="24"/>
        </w:rPr>
        <w:t xml:space="preserve"> </w:t>
      </w:r>
      <w:r w:rsidRPr="00740521">
        <w:rPr>
          <w:b/>
          <w:bCs/>
          <w:noProof/>
          <w:sz w:val="24"/>
          <w:szCs w:val="24"/>
          <w:lang w:eastAsia="tr-TR"/>
        </w:rPr>
        <w:pict>
          <v:shape id="Resim 1" o:spid="_x0000_i1028" type="#_x0000_t75" alt="Açıklama: rabbit1" style="width:65.25pt;height:86.25pt;visibility:visible">
            <v:imagedata r:id="rId8" o:title=""/>
          </v:shape>
        </w:pict>
      </w: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…</w:t>
      </w:r>
      <w:r>
        <w:rPr>
          <w:b/>
          <w:bCs/>
          <w:sz w:val="24"/>
          <w:szCs w:val="24"/>
        </w:rPr>
        <w:t>……………….</w:t>
      </w:r>
      <w:r>
        <w:rPr>
          <w:b/>
          <w:bCs/>
          <w:sz w:val="24"/>
          <w:szCs w:val="24"/>
        </w:rPr>
        <w:tab/>
        <w:t xml:space="preserve"> ………………….         </w:t>
      </w:r>
      <w:r w:rsidRPr="0055579B">
        <w:rPr>
          <w:b/>
          <w:bCs/>
          <w:sz w:val="24"/>
          <w:szCs w:val="24"/>
        </w:rPr>
        <w:t xml:space="preserve">  ………………</w:t>
      </w:r>
      <w:r>
        <w:rPr>
          <w:b/>
          <w:bCs/>
          <w:sz w:val="24"/>
          <w:szCs w:val="24"/>
        </w:rPr>
        <w:t xml:space="preserve">……          </w:t>
      </w:r>
      <w:r w:rsidRPr="0055579B">
        <w:rPr>
          <w:b/>
          <w:bCs/>
          <w:sz w:val="24"/>
          <w:szCs w:val="24"/>
        </w:rPr>
        <w:t xml:space="preserve"> ………………….</w:t>
      </w: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</w:t>
      </w: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3.Aşağıda karışık olarak verilen kelimelerden anlamlı cümleler yapınız.(10 PUAN)</w:t>
      </w:r>
    </w:p>
    <w:p w:rsidR="004F2597" w:rsidRPr="0055579B" w:rsidRDefault="004F2597" w:rsidP="00420106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İs , my , Ahmet , name .       ....................................................................................................................</w:t>
      </w: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</w:t>
      </w:r>
      <w:r w:rsidRPr="0055579B">
        <w:rPr>
          <w:b/>
          <w:bCs/>
          <w:sz w:val="24"/>
          <w:szCs w:val="24"/>
        </w:rPr>
        <w:t xml:space="preserve"> Your , is , what , name.   ..................................................................................................................</w:t>
      </w:r>
    </w:p>
    <w:p w:rsidR="004F2597" w:rsidRPr="0055579B" w:rsidRDefault="004F2597" w:rsidP="00420106">
      <w:pPr>
        <w:ind w:firstLine="284"/>
        <w:rPr>
          <w:b/>
          <w:bCs/>
          <w:sz w:val="24"/>
          <w:szCs w:val="24"/>
        </w:rPr>
      </w:pPr>
    </w:p>
    <w:p w:rsidR="004F2597" w:rsidRPr="0055579B" w:rsidRDefault="004F2597" w:rsidP="00420106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Are , how , you.  ..............................................................................................................................</w:t>
      </w:r>
    </w:p>
    <w:p w:rsidR="004F2597" w:rsidRPr="0055579B" w:rsidRDefault="004F2597" w:rsidP="00420106">
      <w:pPr>
        <w:ind w:firstLine="284"/>
        <w:rPr>
          <w:b/>
          <w:bCs/>
          <w:sz w:val="24"/>
          <w:szCs w:val="24"/>
        </w:rPr>
      </w:pPr>
    </w:p>
    <w:p w:rsidR="004F2597" w:rsidRDefault="004F2597" w:rsidP="0055579B">
      <w:pPr>
        <w:ind w:firstLine="284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Am ,I ,thirtteen, old. years .    ............................................................................................................</w:t>
      </w:r>
    </w:p>
    <w:p w:rsidR="004F2597" w:rsidRPr="0055579B" w:rsidRDefault="004F2597" w:rsidP="0055579B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BC42EF">
      <w:pPr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4.          </w:t>
      </w:r>
      <w:r w:rsidRPr="00740521">
        <w:rPr>
          <w:b/>
          <w:bCs/>
          <w:noProof/>
          <w:sz w:val="24"/>
          <w:szCs w:val="24"/>
          <w:lang w:eastAsia="tr-TR"/>
        </w:rPr>
        <w:pict>
          <v:shape id="Resim 9" o:spid="_x0000_i1029" type="#_x0000_t75" style="width:41.25pt;height:41.25pt;visibility:visible">
            <v:imagedata r:id="rId9" o:title=""/>
          </v:shape>
        </w:pict>
      </w:r>
      <w:r w:rsidRPr="0055579B">
        <w:rPr>
          <w:b/>
          <w:bCs/>
          <w:sz w:val="24"/>
          <w:szCs w:val="24"/>
        </w:rPr>
        <w:t xml:space="preserve"> How old is Hakan ? (10 p)</w:t>
      </w:r>
    </w:p>
    <w:p w:rsidR="004F2597" w:rsidRPr="0055579B" w:rsidRDefault="004F2597" w:rsidP="00BC42EF">
      <w:pPr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</w:t>
      </w:r>
      <w:r w:rsidRPr="0055579B">
        <w:rPr>
          <w:b/>
          <w:bCs/>
          <w:sz w:val="24"/>
          <w:szCs w:val="24"/>
        </w:rPr>
        <w:t>a)</w:t>
      </w:r>
      <w:r w:rsidRPr="0055579B">
        <w:rPr>
          <w:b/>
          <w:bCs/>
          <w:sz w:val="24"/>
          <w:szCs w:val="24"/>
        </w:rPr>
        <w:tab/>
        <w:t>He is nine years old.                    b)</w:t>
      </w:r>
      <w:r w:rsidRPr="0055579B">
        <w:rPr>
          <w:b/>
          <w:bCs/>
          <w:sz w:val="24"/>
          <w:szCs w:val="24"/>
        </w:rPr>
        <w:tab/>
        <w:t>He is eighteen years old.</w:t>
      </w:r>
    </w:p>
    <w:p w:rsidR="004F2597" w:rsidRPr="0055579B" w:rsidRDefault="004F2597" w:rsidP="00BC42EF">
      <w:pPr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</w:t>
      </w:r>
      <w:r w:rsidRPr="0055579B">
        <w:rPr>
          <w:b/>
          <w:bCs/>
          <w:sz w:val="24"/>
          <w:szCs w:val="24"/>
        </w:rPr>
        <w:t>c)</w:t>
      </w:r>
      <w:r w:rsidRPr="0055579B">
        <w:rPr>
          <w:b/>
          <w:bCs/>
          <w:sz w:val="24"/>
          <w:szCs w:val="24"/>
        </w:rPr>
        <w:tab/>
        <w:t>I am eighteen years old.              d)</w:t>
      </w:r>
      <w:r w:rsidRPr="0055579B">
        <w:rPr>
          <w:b/>
          <w:bCs/>
          <w:sz w:val="24"/>
          <w:szCs w:val="24"/>
        </w:rPr>
        <w:tab/>
        <w:t>It is eight years old.</w:t>
      </w:r>
    </w:p>
    <w:p w:rsidR="004F2597" w:rsidRPr="0055579B" w:rsidRDefault="004F2597" w:rsidP="00BC42EF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4D6B3E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5.Aşağı</w:t>
      </w:r>
      <w:r>
        <w:rPr>
          <w:b/>
          <w:bCs/>
          <w:sz w:val="24"/>
          <w:szCs w:val="24"/>
        </w:rPr>
        <w:t>da verilen şıklardan hangisinde</w:t>
      </w:r>
      <w:r w:rsidRPr="0055579B">
        <w:rPr>
          <w:b/>
          <w:bCs/>
          <w:sz w:val="24"/>
          <w:szCs w:val="24"/>
        </w:rPr>
        <w:t xml:space="preserve">“ </w:t>
      </w:r>
      <w:r w:rsidRPr="0055579B">
        <w:rPr>
          <w:b/>
          <w:bCs/>
          <w:sz w:val="24"/>
          <w:szCs w:val="24"/>
          <w:u w:val="single"/>
        </w:rPr>
        <w:t xml:space="preserve">İlkbahar </w:t>
      </w:r>
      <w:r>
        <w:rPr>
          <w:b/>
          <w:bCs/>
          <w:sz w:val="24"/>
          <w:szCs w:val="24"/>
        </w:rPr>
        <w:t>”</w:t>
      </w:r>
      <w:r w:rsidRPr="0055579B">
        <w:rPr>
          <w:b/>
          <w:bCs/>
          <w:sz w:val="24"/>
          <w:szCs w:val="24"/>
        </w:rPr>
        <w:t>mevsiminin ayları doğru olarak verilmiştir?   (10p)</w:t>
      </w:r>
    </w:p>
    <w:p w:rsidR="004F2597" w:rsidRPr="0055579B" w:rsidRDefault="004F2597" w:rsidP="004D6B3E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A. March  -  October  -  November                            B. July – November  -  December</w:t>
      </w:r>
    </w:p>
    <w:p w:rsidR="004F2597" w:rsidRPr="0055579B" w:rsidRDefault="004F2597" w:rsidP="00420106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C. March  - April  - May                                            D. F</w:t>
      </w:r>
      <w:r>
        <w:rPr>
          <w:b/>
          <w:bCs/>
          <w:sz w:val="24"/>
          <w:szCs w:val="24"/>
        </w:rPr>
        <w:t>ebruary  - August  -  September</w:t>
      </w:r>
    </w:p>
    <w:p w:rsidR="004F2597" w:rsidRDefault="004F2597" w:rsidP="008D5122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6. Mevsimlerin adlarını altlarına yazınız.</w:t>
      </w: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İLKBAHAR :  ………………………….                 YAZ:  …………………………………….   </w:t>
      </w:r>
    </w:p>
    <w:p w:rsidR="004F2597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SONBAHAR:  ……………………… ……            KIŞ:…………………………………………</w:t>
      </w: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7. Aşağıda verilen saatlerin İngilizce olarak karşılığı verilmiştir. Doğru olan şıkkı işaretleyiniz.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26" type="#_x0000_t75" alt="Time1245" style="position:absolute;left:0;text-align:left;margin-left:64.5pt;margin-top:11.55pt;width:54pt;height:54pt;z-index:251653632;visibility:visible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Resim 8" o:spid="_x0000_s1027" type="#_x0000_t75" alt="time3" style="position:absolute;left:0;text-align:left;margin-left:4in;margin-top:6.1pt;width:54pt;height:54pt;z-index:-251661824;visibility:visible">
            <v:imagedata r:id="rId11" o:title=""/>
          </v:shape>
        </w:pict>
      </w:r>
      <w:r w:rsidRPr="0055579B">
        <w:rPr>
          <w:b/>
          <w:bCs/>
          <w:sz w:val="24"/>
          <w:szCs w:val="24"/>
        </w:rPr>
        <w:t xml:space="preserve">          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  <w:t xml:space="preserve">                                                                          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                                               </w:t>
      </w:r>
    </w:p>
    <w:p w:rsidR="004F2597" w:rsidRPr="0055579B" w:rsidRDefault="004F2597" w:rsidP="00F5330D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A. It is a quarter past one.                                 A. It is five o’clock.</w:t>
      </w:r>
    </w:p>
    <w:p w:rsidR="004F2597" w:rsidRPr="0055579B" w:rsidRDefault="004F2597" w:rsidP="00F5330D">
      <w:pPr>
        <w:rPr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6" o:spid="_x0000_s1028" type="#_x0000_t75" alt="time23" style="position:absolute;left:0;text-align:left;margin-left:4in;margin-top:32.05pt;width:54pt;height:54pt;z-index:-251659776;visibility:visible">
            <v:imagedata r:id="rId12" o:title=""/>
          </v:shape>
        </w:pict>
      </w:r>
      <w:r>
        <w:rPr>
          <w:noProof/>
          <w:lang w:eastAsia="tr-TR"/>
        </w:rPr>
        <w:pict>
          <v:shape id="Resim 5" o:spid="_x0000_s1029" type="#_x0000_t75" alt="time18" style="position:absolute;left:0;text-align:left;margin-left:64.5pt;margin-top:28.25pt;width:54pt;height:54pt;z-index:-251660800;visibility:visible">
            <v:imagedata r:id="rId13" o:title=""/>
          </v:shape>
        </w:pict>
      </w:r>
      <w:r w:rsidRPr="0055579B">
        <w:rPr>
          <w:b/>
          <w:bCs/>
          <w:sz w:val="24"/>
          <w:szCs w:val="24"/>
        </w:rPr>
        <w:t xml:space="preserve">B. It is a quarter to one                                     B. It is half past five.                     </w:t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  <w:r w:rsidRPr="0055579B">
        <w:rPr>
          <w:b/>
          <w:bCs/>
          <w:sz w:val="24"/>
          <w:szCs w:val="24"/>
        </w:rPr>
        <w:tab/>
      </w:r>
    </w:p>
    <w:p w:rsidR="004F2597" w:rsidRPr="0055579B" w:rsidRDefault="004F2597" w:rsidP="0055579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</w:t>
      </w:r>
      <w:r w:rsidRPr="0055579B">
        <w:rPr>
          <w:b/>
          <w:bCs/>
          <w:sz w:val="24"/>
          <w:szCs w:val="24"/>
        </w:rPr>
        <w:t xml:space="preserve">                            </w:t>
      </w:r>
      <w:r>
        <w:rPr>
          <w:b/>
          <w:bCs/>
          <w:sz w:val="24"/>
          <w:szCs w:val="24"/>
        </w:rPr>
        <w:t xml:space="preserve">                               </w:t>
      </w:r>
      <w:r w:rsidRPr="0055579B">
        <w:rPr>
          <w:b/>
          <w:bCs/>
          <w:sz w:val="24"/>
          <w:szCs w:val="24"/>
        </w:rPr>
        <w:t xml:space="preserve">                                              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</w:p>
    <w:p w:rsidR="004F2597" w:rsidRPr="0055579B" w:rsidRDefault="004F2597" w:rsidP="00BC42EF">
      <w:pPr>
        <w:rPr>
          <w:b/>
          <w:bCs/>
          <w:sz w:val="24"/>
          <w:szCs w:val="24"/>
        </w:rPr>
      </w:pPr>
    </w:p>
    <w:p w:rsidR="004F2597" w:rsidRPr="0055579B" w:rsidRDefault="004F2597" w:rsidP="00BC42EF">
      <w:pPr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55579B">
        <w:rPr>
          <w:b/>
          <w:bCs/>
          <w:sz w:val="24"/>
          <w:szCs w:val="24"/>
        </w:rPr>
        <w:t xml:space="preserve">   A. It is a quarter to nine </w:t>
      </w:r>
      <w:r>
        <w:rPr>
          <w:b/>
          <w:bCs/>
          <w:sz w:val="24"/>
          <w:szCs w:val="24"/>
        </w:rPr>
        <w:t xml:space="preserve">                             </w:t>
      </w:r>
      <w:r w:rsidRPr="0055579B">
        <w:rPr>
          <w:b/>
          <w:bCs/>
          <w:sz w:val="24"/>
          <w:szCs w:val="24"/>
        </w:rPr>
        <w:t>A. It is a quarter past two</w:t>
      </w:r>
    </w:p>
    <w:p w:rsidR="004F2597" w:rsidRPr="0055579B" w:rsidRDefault="004F2597" w:rsidP="00BC42EF">
      <w:pPr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 xml:space="preserve">      B.  It is half past nine.                                  B.  It is a quarter to nine.</w:t>
      </w: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8.Aşağıdaki  derslerin adlarını  yazınız  (10 p)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i/>
          <w:iCs/>
          <w:color w:val="auto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14" o:spid="_x0000_s1030" type="#_x0000_t75" alt="http://static.arttoday.com/thm/thm11/CL/5344_2005010018/010303_0683_20/21560441.thm.jpg?010303_0683_2073_v__v" href="http://www.clipart.com/en/close-up?o=3916172&amp;memlevel=A&amp;a=a&amp;q=science&amp;k_mode=all&amp;s=1&amp;e=30&amp;show=&amp;c=&amp;cid=&amp;findincat=&amp;g=&amp;cc=&amp;page=&amp;k_exc=&amp;pubi" style="position:absolute;margin-left:396pt;margin-top:3.6pt;width:60.75pt;height:1in;z-index:251660800;visibility:visible" o:button="t">
            <v:fill o:detectmouseclick="t"/>
            <v:imagedata r:id="rId14" r:href="rId15"/>
            <w10:wrap type="square"/>
          </v:shape>
        </w:pict>
      </w:r>
      <w:r>
        <w:rPr>
          <w:noProof/>
          <w:lang w:eastAsia="tr-TR"/>
        </w:rPr>
        <w:pict>
          <v:shape id="Resim 13" o:spid="_x0000_s1031" type="#_x0000_t75" alt="http://static.arttoday.com/thm/thm11/CL/5344_2005010018/000803_1074_68/22399635.thm.jpg?000803_1074_6854_v__v" href="http://www.clipart.com/en/close-up?o=4022157&amp;memlevel=A&amp;a=a&amp;q=computer&amp;k_mode=all&amp;s=1&amp;e=30&amp;show=&amp;c=&amp;cid=&amp;findincat=&amp;g=&amp;cc=&amp;page=&amp;k_exc=&amp;pubi" style="position:absolute;margin-left:270pt;margin-top:6.3pt;width:81pt;height:54pt;z-index:251658752;visibility:visible" o:button="t">
            <v:fill o:detectmouseclick="t"/>
            <v:imagedata r:id="rId16" r:href="rId17"/>
            <w10:wrap type="square"/>
          </v:shape>
        </w:pict>
      </w:r>
      <w:r>
        <w:rPr>
          <w:noProof/>
          <w:lang w:eastAsia="tr-TR"/>
        </w:rPr>
        <w:pict>
          <v:shape id="Resim 12" o:spid="_x0000_s1032" type="#_x0000_t75" style="position:absolute;margin-left:81pt;margin-top:4.85pt;width:81pt;height:60.75pt;z-index:-251654656;visibility:visible" wrapcoords="-200 0 -200 21333 21600 21333 21600 0 -200 0">
            <v:imagedata r:id="rId18" o:title=""/>
            <w10:wrap type="tight"/>
          </v:shape>
        </w:pict>
      </w:r>
      <w:r>
        <w:rPr>
          <w:noProof/>
          <w:lang w:eastAsia="tr-TR"/>
        </w:rPr>
        <w:pict>
          <v:shape id="Resim 11" o:spid="_x0000_s1033" type="#_x0000_t75" alt="http://static.arttoday.com/thm/thm11/CL/5344_2005010018/000803_1078_94/20197553.thm.jpg?000803_1078_9405_v__v" href="http://www.clipart.com/en/close-up?o=3745675&amp;memlevel=A&amp;a=a&amp;q=paint&amp;k_mode=all&amp;s=1&amp;e=30&amp;show=&amp;c=&amp;cid=&amp;findincat=&amp;g=&amp;cc=&amp;page=&amp;k_exc=&amp;pubi" style="position:absolute;margin-left:171pt;margin-top:4.85pt;width:80.15pt;height:54pt;z-index:251659776;visibility:visible" o:button="t">
            <v:fill o:detectmouseclick="t"/>
            <v:imagedata r:id="rId19" r:href="rId20"/>
            <w10:wrap type="square"/>
          </v:shape>
        </w:pict>
      </w:r>
      <w:r>
        <w:rPr>
          <w:noProof/>
          <w:lang w:eastAsia="tr-TR"/>
        </w:rPr>
        <w:pict>
          <v:shape id="Resim 10" o:spid="_x0000_s1034" type="#_x0000_t75" alt="http://static.arttoday.com/thm/thm8/CL/29656/37648530.thm.jpg?1001624814" href="http://www.clipart.com/en/close-up?o=5319318&amp;memlevel=A&amp;a=a&amp;q=music&amp;k_mode=all&amp;s=1&amp;e=30&amp;show=&amp;c=&amp;cid=&amp;findincat=&amp;g=&amp;cc=&amp;page=&amp;k_exc=&amp;pubi" style="position:absolute;margin-left:0;margin-top:7.95pt;width:1in;height:55.5pt;z-index:251657728;visibility:visible" o:button="t">
            <v:fill o:detectmouseclick="t"/>
            <v:imagedata r:id="rId21" r:href="rId22"/>
            <w10:wrap type="square"/>
          </v:shape>
        </w:pic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i/>
          <w:i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i/>
          <w:i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i/>
          <w:i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>…………….        …………..             …. .… .……            ……………….              …………….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 xml:space="preserve"> 9.  06:15 What time is it?</w:t>
      </w:r>
      <w:r w:rsidRPr="0055579B">
        <w:rPr>
          <w:b/>
          <w:bCs/>
          <w:sz w:val="24"/>
          <w:szCs w:val="24"/>
        </w:rPr>
        <w:t xml:space="preserve"> </w:t>
      </w:r>
      <w:r w:rsidRPr="0055579B">
        <w:rPr>
          <w:b/>
          <w:bCs/>
          <w:color w:val="auto"/>
          <w:sz w:val="24"/>
          <w:szCs w:val="24"/>
          <w:lang w:eastAsia="tr-TR"/>
        </w:rPr>
        <w:t>(10 p)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>a) It’s a quarter to eight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>b) It’s a quarter past six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>c)It’s a quarter to ten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  <w:r w:rsidRPr="0055579B">
        <w:rPr>
          <w:b/>
          <w:bCs/>
          <w:color w:val="auto"/>
          <w:sz w:val="24"/>
          <w:szCs w:val="24"/>
          <w:lang w:eastAsia="tr-TR"/>
        </w:rPr>
        <w:t>d)It’s half past three</w:t>
      </w:r>
    </w:p>
    <w:p w:rsidR="004F2597" w:rsidRPr="0055579B" w:rsidRDefault="004F2597" w:rsidP="003B7645">
      <w:pPr>
        <w:widowControl/>
        <w:autoSpaceDE/>
        <w:autoSpaceDN/>
        <w:adjustRightInd/>
        <w:spacing w:after="0" w:line="240" w:lineRule="auto"/>
        <w:ind w:firstLine="0"/>
        <w:rPr>
          <w:b/>
          <w:bCs/>
          <w:color w:val="auto"/>
          <w:sz w:val="24"/>
          <w:szCs w:val="24"/>
          <w:lang w:eastAsia="tr-TR"/>
        </w:rPr>
      </w:pPr>
    </w:p>
    <w:p w:rsidR="004F2597" w:rsidRPr="0055579B" w:rsidRDefault="004F2597" w:rsidP="00BA597D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10. How old are you? (10 p)</w:t>
      </w:r>
    </w:p>
    <w:p w:rsidR="004F2597" w:rsidRPr="0055579B" w:rsidRDefault="004F2597" w:rsidP="00BA597D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a- No, she isn't               b- It is May 9th</w:t>
      </w:r>
    </w:p>
    <w:p w:rsidR="004F2597" w:rsidRPr="0055579B" w:rsidRDefault="004F2597" w:rsidP="00BA597D">
      <w:pPr>
        <w:ind w:firstLine="0"/>
        <w:rPr>
          <w:b/>
          <w:bCs/>
          <w:sz w:val="24"/>
          <w:szCs w:val="24"/>
        </w:rPr>
      </w:pPr>
      <w:r w:rsidRPr="0055579B">
        <w:rPr>
          <w:b/>
          <w:bCs/>
          <w:sz w:val="24"/>
          <w:szCs w:val="24"/>
        </w:rPr>
        <w:t>c- Yes, I am.                 d- I'm 9 years old.</w:t>
      </w:r>
    </w:p>
    <w:p w:rsidR="004F2597" w:rsidRPr="0055579B" w:rsidRDefault="004F2597" w:rsidP="008D5122">
      <w:pPr>
        <w:ind w:firstLine="0"/>
        <w:rPr>
          <w:b/>
          <w:bCs/>
          <w:sz w:val="24"/>
          <w:szCs w:val="24"/>
        </w:rPr>
      </w:pPr>
      <w:r w:rsidRPr="0055579B">
        <w:rPr>
          <w:rFonts w:eastAsia="SimSun"/>
          <w:b/>
          <w:bCs/>
          <w:color w:val="auto"/>
          <w:kern w:val="1"/>
          <w:sz w:val="24"/>
          <w:szCs w:val="24"/>
          <w:lang w:eastAsia="ar-SA"/>
        </w:rPr>
        <w:t xml:space="preserve"> </w:t>
      </w:r>
    </w:p>
    <w:sectPr w:rsidR="004F2597" w:rsidRPr="0055579B" w:rsidSect="0055779F">
      <w:type w:val="continuous"/>
      <w:pgSz w:w="11906" w:h="16838"/>
      <w:pgMar w:top="1418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A12"/>
    <w:rsid w:val="000F178E"/>
    <w:rsid w:val="001C5A12"/>
    <w:rsid w:val="003B7645"/>
    <w:rsid w:val="00420106"/>
    <w:rsid w:val="004D6B3E"/>
    <w:rsid w:val="004F2597"/>
    <w:rsid w:val="0055579B"/>
    <w:rsid w:val="0055779F"/>
    <w:rsid w:val="00740521"/>
    <w:rsid w:val="007A0856"/>
    <w:rsid w:val="008D5122"/>
    <w:rsid w:val="00B63C4F"/>
    <w:rsid w:val="00BA597D"/>
    <w:rsid w:val="00BC42EF"/>
    <w:rsid w:val="00C1276B"/>
    <w:rsid w:val="00C3496E"/>
    <w:rsid w:val="00F5330D"/>
    <w:rsid w:val="00FF4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106"/>
    <w:pPr>
      <w:widowControl w:val="0"/>
      <w:autoSpaceDE w:val="0"/>
      <w:autoSpaceDN w:val="0"/>
      <w:adjustRightInd w:val="0"/>
      <w:spacing w:after="120" w:line="276" w:lineRule="auto"/>
      <w:ind w:firstLine="708"/>
    </w:pPr>
    <w:rPr>
      <w:rFonts w:ascii="Times New Roman" w:hAnsi="Times New Roman"/>
      <w:color w:val="00000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0106"/>
    <w:rPr>
      <w:rFonts w:ascii="Tahoma" w:eastAsia="Times New Roman" w:hAnsi="Tahoma" w:cs="Tahoma"/>
      <w:color w:val="000000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420106"/>
    <w:pPr>
      <w:ind w:firstLine="0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20106"/>
    <w:rPr>
      <w:rFonts w:ascii="Times New Roman" w:eastAsia="Times New Roman" w:hAnsi="Times New Roman" w:cs="Times New Roman"/>
      <w:b/>
      <w:bCs/>
      <w:color w:val="000000"/>
    </w:rPr>
  </w:style>
  <w:style w:type="character" w:styleId="Hyperlink">
    <w:name w:val="Hyperlink"/>
    <w:basedOn w:val="DefaultParagraphFont"/>
    <w:uiPriority w:val="99"/>
    <w:rsid w:val="00C127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6027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704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70602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704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7060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7045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70602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http://static.arttoday.com/thm/thm11/CL/5344_2005010018/000803_1074_68/22399635.thm.jpg?000803_1074_6854_v__v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http://static.arttoday.com/thm/thm11/CL/5344_2005010018/000803_1078_94/20197553.thm.jpg?000803_1078_9405_v__v" TargetMode="Externa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tell.fll.purdue.edu/JapanProj//FLClipart/Nouns/food&amp;drink/fish.gif&amp;imgrefurl=http://aybalanur.blogcu.com/english/&amp;usg=__vFc_zlJyhb_2sYueqH0SlT_Ks8E=&amp;h=365&amp;w=800&amp;sz=7&amp;hl=tr&amp;start=155&amp;um=1&amp;tbnid=CkP4N4bkbdgYSM:&amp;tbnh=65&amp;tbnw=143&amp;prev=/images?q=fish&amp;ndsp=20&amp;hl=tr&amp;safe=active&amp;sa=N&amp;start=140&amp;um=1" TargetMode="External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http://static.arttoday.com/thm/thm11/CL/5344_2005010018/010303_0683_20/21560441.thm.jpg?010303_0683_2073_v__v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3.jpeg"/><Relationship Id="rId4" Type="http://schemas.openxmlformats.org/officeDocument/2006/relationships/image" Target="media/image1.jpeg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http://static.arttoday.com/thm/thm8/CL/29656/37648530.thm.jpg?10016248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527</Words>
  <Characters>3010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toshıba</dc:creator>
  <cp:keywords>www.sorubak.com</cp:keywords>
  <dc:description>www.sorubak.com</dc:description>
  <cp:lastModifiedBy>EDANUR</cp:lastModifiedBy>
  <cp:revision>3</cp:revision>
  <dcterms:created xsi:type="dcterms:W3CDTF">2012-09-29T19:45:00Z</dcterms:created>
  <dcterms:modified xsi:type="dcterms:W3CDTF">2013-04-14T21:10:00Z</dcterms:modified>
  <cp:category>www.sorubak.com</cp:category>
</cp:coreProperties>
</file>