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36F" w:rsidRDefault="00E6036F" w:rsidP="00631234">
      <w:pPr>
        <w:pStyle w:val="NoSpacing"/>
        <w:jc w:val="center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.3pt;margin-top:-6.95pt;width:569.25pt;height:22.5pt;z-index:251631104">
            <v:textbox>
              <w:txbxContent>
                <w:p w:rsidR="00E6036F" w:rsidRDefault="00E6036F" w:rsidP="007C7670">
                  <w:r>
                    <w:t xml:space="preserve">ADI-SOYADI:………………………………………… </w:t>
                  </w:r>
                  <w:hyperlink r:id="rId7" w:history="1">
                    <w:r>
                      <w:rPr>
                        <w:rStyle w:val="Hyperlink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  <w:p w:rsidR="00E6036F" w:rsidRDefault="00E6036F"/>
              </w:txbxContent>
            </v:textbox>
          </v:shape>
        </w:pict>
      </w:r>
    </w:p>
    <w:p w:rsidR="00E6036F" w:rsidRPr="00631234" w:rsidRDefault="00E6036F" w:rsidP="00631234">
      <w:pPr>
        <w:pStyle w:val="NoSpacing"/>
        <w:jc w:val="center"/>
        <w:rPr>
          <w:rFonts w:ascii="Comic Sans MS" w:hAnsi="Comic Sans MS" w:cs="Comic Sans MS"/>
        </w:rPr>
      </w:pPr>
      <w:r w:rsidRPr="00631234">
        <w:rPr>
          <w:rFonts w:ascii="Comic Sans MS" w:hAnsi="Comic Sans MS" w:cs="Comic Sans MS"/>
        </w:rPr>
        <w:t>ŞENOVA İLKÖĞRETİM OKULU</w:t>
      </w:r>
    </w:p>
    <w:p w:rsidR="00E6036F" w:rsidRDefault="00E6036F" w:rsidP="00631234">
      <w:pPr>
        <w:pStyle w:val="NoSpacing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</w:t>
      </w:r>
      <w:r w:rsidRPr="00631234">
        <w:rPr>
          <w:rFonts w:ascii="Comic Sans MS" w:hAnsi="Comic Sans MS" w:cs="Comic Sans MS"/>
        </w:rPr>
        <w:t xml:space="preserve">.DÖNEM </w:t>
      </w:r>
      <w:r>
        <w:rPr>
          <w:rFonts w:ascii="Comic Sans MS" w:hAnsi="Comic Sans MS" w:cs="Comic Sans MS"/>
        </w:rPr>
        <w:t>3</w:t>
      </w:r>
      <w:r w:rsidRPr="00631234">
        <w:rPr>
          <w:rFonts w:ascii="Comic Sans MS" w:hAnsi="Comic Sans MS" w:cs="Comic Sans MS"/>
        </w:rPr>
        <w:t>. İNGİLİZCE YAZILISI</w:t>
      </w:r>
    </w:p>
    <w:p w:rsidR="00E6036F" w:rsidRDefault="00E6036F" w:rsidP="00631234">
      <w:pPr>
        <w:pStyle w:val="NoSpacing"/>
        <w:jc w:val="center"/>
        <w:rPr>
          <w:rFonts w:ascii="Comic Sans MS" w:hAnsi="Comic Sans MS" w:cs="Comic Sans MS"/>
        </w:rPr>
      </w:pPr>
    </w:p>
    <w:p w:rsidR="00E6036F" w:rsidRDefault="00E6036F" w:rsidP="00631234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1-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7" type="#_x0000_t75" alt="http://t0.gstatic.com/images?q=tbn:ANd9GcTMSrwFky2EGrcEA93SlGqA84J13GDHg0MYcu93Ef8ooijoKlU_BGilEIY" href="http://www.google.com.tr/imgres?imgurl=http://www.chumpysclipart.com/images/illustrations/xsmall2/1229_picture_of_a_hippo_in_water_wearing_a_swim_mask_and_snorkel_tube.jpg&amp;imgrefurl=http://www.chumpysclipart.com/illustration/1229/picture_of_a_hippo_in_water_wearing_a_swim_mask_and_snorkel_tube&amp;usg=__VmJqzXhN7uA2Rq5R65wjfqm9rmc=&amp;h=288&amp;w=350&amp;sz=84&amp;hl=tr&amp;start=18&amp;zoom=1&amp;tbnid=FVsgD7MraSTuWM:&amp;tbnh=99&amp;tbnw=120&amp;ei=ZMH6TuPiEMGQswbWpsQG&amp;prev=/search?q=clipart+H%C4%B0PPO&amp;hl=tr&amp;safe=active&amp;gbv=2&amp;tbm=isch&amp;itbs" style="position:absolute;margin-left:220.95pt;margin-top:14.9pt;width:101.25pt;height:83.25pt;z-index:-251683328;visibility:visible;mso-position-horizontal-relative:text;mso-position-vertical-relative:text" o:button="t">
            <v:fill o:detectmouseclick="t"/>
            <v:imagedata r:id="rId8" o:title=""/>
          </v:shape>
        </w:pict>
      </w:r>
      <w:r>
        <w:rPr>
          <w:noProof/>
          <w:lang w:eastAsia="tr-TR"/>
        </w:rPr>
        <w:pict>
          <v:shape id="Resim 4" o:spid="_x0000_s1028" type="#_x0000_t75" alt="http://t0.gstatic.com/images?q=tbn:ANd9GcQ4m1acFJafFeemlFp4e4UzGNy9EOxxPJgkOdSSWKGWD0m6l-yE5BZRWy2q" href="http://www.google.com.tr/imgres?imgurl=http://www.clker.com/cliparts/0/R/M/E/I/V/frog-hi.png&amp;imgrefurl=http://www.clker.com/clipart-frog-6.html&amp;usg=__VMWJdI2quGZzziqivS9qoSf5WZw=&amp;h=594&amp;w=552&amp;sz=46&amp;hl=tr&amp;start=6&amp;zoom=1&amp;tbnid=MlDYppKQ2pij_M:&amp;tbnh=135&amp;tbnw=125&amp;ei=dcD6TtzIBqiQ4gSDiun-DQ&amp;prev=/search?q=clipart+frog&amp;hl=tr&amp;safe=active&amp;gbv=2&amp;tbm=isch&amp;itbs" style="position:absolute;margin-left:22.95pt;margin-top:14.9pt;width:80.25pt;height:87pt;z-index:-251684352;visibility:visible;mso-position-horizontal-relative:text;mso-position-vertical-relative:text" o:button="t">
            <v:fill o:detectmouseclick="t"/>
            <v:imagedata r:id="rId9" o:title=""/>
          </v:shape>
        </w:pict>
      </w:r>
    </w:p>
    <w:p w:rsidR="00E6036F" w:rsidRDefault="00E6036F" w:rsidP="00631234">
      <w:r>
        <w:rPr>
          <w:noProof/>
          <w:lang w:eastAsia="tr-TR"/>
        </w:rPr>
        <w:pict>
          <v:shape id="Resim 10" o:spid="_x0000_s1029" type="#_x0000_t75" alt="http://t3.gstatic.com/images?q=tbn:ANd9GcQ0lz_vXmDtx8obSIUb0k1C_URbCr7vryHgnMQc8L14earPJ8fcaNG8hWEq" href="http://www.google.com.tr/imgres?imgurl=http://africa.phillipmartin.info/animal_lion2.gif&amp;imgrefurl=http://africa.phillipmartin.info/african_lion2.htm&amp;usg=__LSi0kBtbm9vMyE0XyrKdyCN7i7U=&amp;h=648&amp;w=530&amp;sz=89&amp;hl=tr&amp;start=18&amp;zoom=1&amp;tbnid=KB7rPjaHLgPapM:&amp;tbnh=137&amp;tbnw=112&amp;ei=psH6TprHE4zUsgby48HyDw&amp;prev=/search?q=clipart+lion&amp;hl=tr&amp;safe=active&amp;gbv=2&amp;tbm=isch&amp;itbs" style="position:absolute;margin-left:442.2pt;margin-top:1.15pt;width:65.6pt;height:80.25pt;z-index:-251682304;visibility:visible" o:button="t">
            <v:fill o:detectmouseclick="t"/>
            <v:imagedata r:id="rId10" o:title=""/>
          </v:shape>
        </w:pict>
      </w:r>
    </w:p>
    <w:p w:rsidR="00E6036F" w:rsidRDefault="00E6036F" w:rsidP="00631234">
      <w:pPr>
        <w:tabs>
          <w:tab w:val="left" w:pos="8175"/>
        </w:tabs>
      </w:pPr>
      <w:r>
        <w:tab/>
      </w:r>
    </w:p>
    <w:p w:rsidR="00E6036F" w:rsidRPr="00631234" w:rsidRDefault="00E6036F" w:rsidP="00631234">
      <w:r>
        <w:rPr>
          <w:noProof/>
          <w:lang w:eastAsia="tr-TR"/>
        </w:rPr>
        <w:pict>
          <v:shape id="_x0000_s1030" type="#_x0000_t202" style="position:absolute;margin-left:412.2pt;margin-top:24.95pt;width:119.25pt;height:47.25pt;z-index:251640320">
            <v:textbox>
              <w:txbxContent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631234">
                    <w:rPr>
                      <w:rFonts w:ascii="Comic Sans MS" w:hAnsi="Comic Sans MS" w:cs="Comic Sans MS"/>
                      <w:sz w:val="28"/>
                      <w:szCs w:val="28"/>
                    </w:rPr>
                    <w:t>What is this?</w:t>
                  </w:r>
                </w:p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03.7pt;margin-top:24.95pt;width:119.25pt;height:47.25pt;z-index:251641344">
            <v:textbox>
              <w:txbxContent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631234">
                    <w:rPr>
                      <w:rFonts w:ascii="Comic Sans MS" w:hAnsi="Comic Sans MS" w:cs="Comic Sans MS"/>
                      <w:sz w:val="28"/>
                      <w:szCs w:val="28"/>
                    </w:rPr>
                    <w:t>What is this?</w:t>
                  </w:r>
                </w:p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E6036F" w:rsidRPr="00631234" w:rsidRDefault="00E6036F" w:rsidP="00631234">
      <w:r>
        <w:rPr>
          <w:noProof/>
          <w:lang w:eastAsia="tr-TR"/>
        </w:rPr>
        <w:pict>
          <v:shape id="_x0000_s1032" type="#_x0000_t202" style="position:absolute;margin-left:-4.05pt;margin-top:5.1pt;width:119.25pt;height:47.25pt;z-index:251637248">
            <v:textbox>
              <w:txbxContent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631234">
                    <w:rPr>
                      <w:rFonts w:ascii="Comic Sans MS" w:hAnsi="Comic Sans MS" w:cs="Comic Sans MS"/>
                      <w:sz w:val="28"/>
                      <w:szCs w:val="28"/>
                    </w:rPr>
                    <w:t>What is this?</w:t>
                  </w:r>
                </w:p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</w:t>
                  </w:r>
                </w:p>
              </w:txbxContent>
            </v:textbox>
          </v:shape>
        </w:pict>
      </w:r>
    </w:p>
    <w:p w:rsidR="00E6036F" w:rsidRDefault="00E6036F" w:rsidP="00631234">
      <w:r>
        <w:rPr>
          <w:noProof/>
          <w:lang w:eastAsia="tr-TR"/>
        </w:rPr>
        <w:pict>
          <v:shape id="Resim 13" o:spid="_x0000_s1033" type="#_x0000_t75" alt="http://t2.gstatic.com/images?q=tbn:ANd9GcSBjkhfgKYglBqxv0E2Stj8EM83T0xrQqa-7BcMgIUV1LLQAwU6NRZzsFQ" href="http://www.google.com.tr/imgres?imgurl=http://images.clipartof.com/small/37147-Clipart-Illustration-Of-A-Peaceful-Octopus-Smiling-And-Gesturing-The-Peace-Sign.jpg&amp;imgrefurl=http://www.clipartof.com/portfolio/djholmes/illustration/musical-octopus-playing-instruments-42611.html&amp;usg=__V5Ss3gPWsmCLvmsIHCgXsi4ZGrw=&amp;h=420&amp;w=450&amp;sz=77&amp;hl=tr&amp;start=7&amp;zoom=1&amp;tbnid=YO5iDQzM_9Lw_M:&amp;tbnh=119&amp;tbnw=127&amp;ei=ycH6TuTUHs-tsgbWopHOCg&amp;prev=/search?q=clipart+octopus&amp;hl=tr&amp;safe=active&amp;gbv=2&amp;tbm=isch&amp;itbs" style="position:absolute;margin-left:118.2pt;margin-top:14.45pt;width:77.25pt;height:1in;z-index:-251681280;visibility:visible" o:button="t">
            <v:fill o:detectmouseclick="t"/>
            <v:imagedata r:id="rId11" o:title=""/>
          </v:shape>
        </w:pict>
      </w:r>
      <w:r>
        <w:rPr>
          <w:noProof/>
          <w:lang w:eastAsia="tr-TR"/>
        </w:rPr>
        <w:pict>
          <v:shape id="Resim 16" o:spid="_x0000_s1034" type="#_x0000_t75" alt="http://t1.gstatic.com/images?q=tbn:ANd9GcT6XKZrpdwhPJar8PLMjsRZQRQoupT_W_ij5lZbsOFQNrV1FNZj-WWz0w" href="http://www.google.com.tr/imgres?imgurl=http://www.easyvectors.com/assets/images/vectors/afbig/cartoon-elephant-clip-art.jpg&amp;imgrefurl=http://www.easyvectors.com/browse/other/cartoon-elephant-clip-art&amp;usg=__9opyHDmtj8qxVCwRxgF0V6oMmb4=&amp;h=405&amp;w=425&amp;sz=48&amp;hl=tr&amp;start=2&amp;zoom=1&amp;tbnid=uOK9JKNUASWmtM:&amp;tbnh=120&amp;tbnw=126&amp;ei=98H6Tv_RAsSOswa61s3eAQ&amp;prev=/search?q=clipart+elephant&amp;hl=tr&amp;safe=active&amp;gbv=2&amp;tbm=isch&amp;itbs" style="position:absolute;margin-left:332.7pt;margin-top:14.45pt;width:70.5pt;height:66.75pt;z-index:-251680256;visibility:visible" o:button="t">
            <v:fill o:detectmouseclick="t"/>
            <v:imagedata r:id="rId12" o:title=""/>
          </v:shape>
        </w:pict>
      </w:r>
    </w:p>
    <w:p w:rsidR="00E6036F" w:rsidRDefault="00E6036F" w:rsidP="00631234">
      <w:pPr>
        <w:tabs>
          <w:tab w:val="left" w:pos="1110"/>
        </w:tabs>
      </w:pPr>
      <w:r>
        <w:tab/>
      </w:r>
    </w:p>
    <w:p w:rsidR="00E6036F" w:rsidRDefault="00E6036F" w:rsidP="00631234">
      <w:pPr>
        <w:tabs>
          <w:tab w:val="left" w:pos="7065"/>
        </w:tabs>
      </w:pPr>
      <w:r>
        <w:rPr>
          <w:noProof/>
          <w:lang w:eastAsia="tr-TR"/>
        </w:rPr>
        <w:pict>
          <v:shape id="_x0000_s1035" type="#_x0000_t202" style="position:absolute;margin-left:306.45pt;margin-top:27.95pt;width:119.25pt;height:47.25pt;z-index:251638272">
            <v:textbox>
              <w:txbxContent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631234">
                    <w:rPr>
                      <w:rFonts w:ascii="Comic Sans MS" w:hAnsi="Comic Sans MS" w:cs="Comic Sans MS"/>
                      <w:sz w:val="28"/>
                      <w:szCs w:val="28"/>
                    </w:rPr>
                    <w:t>What is this?</w:t>
                  </w:r>
                </w:p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98.7pt;margin-top:31.7pt;width:119.25pt;height:47.25pt;z-index:251639296">
            <v:textbox>
              <w:txbxContent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631234">
                    <w:rPr>
                      <w:rFonts w:ascii="Comic Sans MS" w:hAnsi="Comic Sans MS" w:cs="Comic Sans MS"/>
                      <w:sz w:val="28"/>
                      <w:szCs w:val="28"/>
                    </w:rPr>
                    <w:t>What is this?</w:t>
                  </w:r>
                </w:p>
                <w:p w:rsidR="00E6036F" w:rsidRPr="00631234" w:rsidRDefault="00E6036F" w:rsidP="00631234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</w:t>
                  </w:r>
                </w:p>
              </w:txbxContent>
            </v:textbox>
          </v:shape>
        </w:pict>
      </w:r>
      <w:r>
        <w:tab/>
      </w:r>
    </w:p>
    <w:p w:rsidR="00E6036F" w:rsidRPr="00631234" w:rsidRDefault="00E6036F" w:rsidP="00631234"/>
    <w:p w:rsidR="00E6036F" w:rsidRPr="00631234" w:rsidRDefault="00E6036F" w:rsidP="00631234"/>
    <w:p w:rsidR="00E6036F" w:rsidRDefault="00E6036F" w:rsidP="00631234"/>
    <w:p w:rsidR="00E6036F" w:rsidRDefault="00E6036F" w:rsidP="00631234">
      <w:pPr>
        <w:rPr>
          <w:rFonts w:ascii="Comic Sans MS" w:hAnsi="Comic Sans MS" w:cs="Comic Sans MS"/>
        </w:rPr>
      </w:pPr>
      <w:r w:rsidRPr="00631234">
        <w:rPr>
          <w:rFonts w:ascii="Comic Sans MS" w:hAnsi="Comic Sans MS" w:cs="Comic Sans MS"/>
        </w:rPr>
        <w:t xml:space="preserve">2- </w:t>
      </w:r>
      <w:r>
        <w:rPr>
          <w:rFonts w:ascii="Comic Sans MS" w:hAnsi="Comic Sans MS" w:cs="Comic Sans MS"/>
        </w:rPr>
        <w:t>Aşağıda İngilizce olarak verilen günlerin Türkçelerini karşılarına yazınız.</w:t>
      </w:r>
    </w:p>
    <w:p w:rsidR="00E6036F" w:rsidRDefault="00E6036F" w:rsidP="0063123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Sunday:……………………………………..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Monday:……………………………..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Saturday:………………………………</w:t>
      </w:r>
    </w:p>
    <w:p w:rsidR="00E6036F" w:rsidRDefault="00E6036F" w:rsidP="0063123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Wednesday:………………………………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Thursday:…………………………….</w:t>
      </w:r>
      <w:r>
        <w:rPr>
          <w:rFonts w:ascii="Comic Sans MS" w:hAnsi="Comic Sans MS" w:cs="Comic Sans MS"/>
        </w:rPr>
        <w:tab/>
        <w:t>Friday:…………………………………….</w:t>
      </w:r>
    </w:p>
    <w:p w:rsidR="00E6036F" w:rsidRDefault="00E6036F" w:rsidP="0063123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Thuesday:………………………………….</w:t>
      </w:r>
    </w:p>
    <w:p w:rsidR="00E6036F" w:rsidRDefault="00E6036F" w:rsidP="00631234">
      <w:pPr>
        <w:rPr>
          <w:rFonts w:ascii="Comic Sans MS" w:hAnsi="Comic Sans MS" w:cs="Comic Sans MS"/>
        </w:rPr>
      </w:pPr>
    </w:p>
    <w:p w:rsidR="00E6036F" w:rsidRDefault="00E6036F" w:rsidP="00631234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37" type="#_x0000_t202" style="position:absolute;margin-left:156.45pt;margin-top:10.1pt;width:91.5pt;height:27pt;z-index:251684352">
            <v:textbox>
              <w:txbxContent>
                <w:p w:rsidR="00E6036F" w:rsidRDefault="00E6036F" w:rsidP="000A30DA"/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04.7pt;margin-top:19.85pt;width:51.75pt;height:0;z-index:2516833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202" style="position:absolute;margin-left:331.95pt;margin-top:157.1pt;width:54.75pt;height:26.25pt;z-index:251661824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99.45pt;margin-top:177.35pt;width:54.75pt;height:26.25pt;z-index:251660800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467.7pt;margin-top:130.85pt;width:54.75pt;height:26.25pt;z-index:251659776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478.95pt;margin-top:79.1pt;width:54.75pt;height:26.25pt;z-index:251658752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471.45pt;margin-top:37.1pt;width:54.75pt;height:26.25pt;z-index:251657728">
            <v:textbox>
              <w:txbxContent>
                <w:p w:rsidR="00E6036F" w:rsidRDefault="00E6036F"/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32" style="position:absolute;margin-left:425.7pt;margin-top:52.1pt;width:45.75pt;height:0;z-index:251648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margin-left:361.95pt;margin-top:92.6pt;width:16.5pt;height:64.5pt;flip:x;z-index:2516505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margin-left:406.2pt;margin-top:132.35pt;width:12.75pt;height:45pt;z-index:2516526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202" style="position:absolute;margin-left:183.45pt;margin-top:114.35pt;width:91.5pt;height:27pt;z-index:251654656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178.95pt;margin-top:191.6pt;width:91.5pt;height:27pt;z-index:251655680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169.95pt;margin-top:150.35pt;width:91.5pt;height:27pt;z-index:251656704">
            <v:textbox>
              <w:txbxContent>
                <w:p w:rsidR="00E6036F" w:rsidRDefault="00E6036F" w:rsidP="00123ECD"/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183.45pt;margin-top:78.35pt;width:91.5pt;height:27pt;z-index:251653632">
            <v:textbox>
              <w:txbxContent>
                <w:p w:rsidR="00E6036F" w:rsidRDefault="00E6036F"/>
              </w:txbxContent>
            </v:textbox>
          </v:shape>
        </w:pict>
      </w:r>
      <w:r>
        <w:rPr>
          <w:noProof/>
          <w:lang w:eastAsia="tr-TR"/>
        </w:rPr>
        <w:pict>
          <v:shape id="_x0000_s1051" type="#_x0000_t32" style="position:absolute;margin-left:406.2pt;margin-top:114.35pt;width:61.5pt;height:27pt;z-index:251651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445.95pt;margin-top:93.35pt;width:33pt;height:0;z-index:251649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75" alt="http://t0.gstatic.com/images?q=tbn:ANd9GcSDyEoBLg_T6PYzAO7wb4BhMTFvtOUwhsfTeh6p68woSV6yZ4qYlK45sA" href="http://www.google.com.tr/imgres?imgurl=http://www.cksinfo.com/clipart/people/bodyparts/bwfaces/Bob.png&amp;imgrefurl=http://95.143.192.212/people/bodyparts/bwfaces/page3.html&amp;usg=__1wrd7p5DTLKLWajgttVCcSwo6nw=&amp;h=269&amp;w=227&amp;sz=5&amp;hl=tr&amp;start=35&amp;zoom=1&amp;tbnid=EAiY1firHB9taM:&amp;tbnh=113&amp;tbnw=95&amp;ei=ysX6TpScFsvFtAb-5M3kDw&amp;prev=/search?q=clipart+face&amp;start=21&amp;hl=tr&amp;safe=active&amp;sa=N&amp;gbv=2&amp;tbm=isch&amp;itbs" style="position:absolute;margin-left:346.2pt;margin-top:34.85pt;width:102.75pt;height:122.25pt;z-index:-251673088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_x0000_s1054" type="#_x0000_t32" style="position:absolute;margin-left:126.45pt;margin-top:208.85pt;width:52.5pt;height:1.5pt;flip:y;z-index:251646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5" type="#_x0000_t32" style="position:absolute;margin-left:109.95pt;margin-top:165.35pt;width:60pt;height:0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126.45pt;margin-top:123.35pt;width:57pt;height:2.25pt;z-index:251647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124.2pt;margin-top:92.6pt;width:59.25pt;height:.75pt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Resim 1" o:spid="_x0000_s1058" type="#_x0000_t75" alt="http://ngfl.northumberland.gov.uk/clipart/People/images/body_jpg.jpg" style="position:absolute;margin-left:22.95pt;margin-top:7.1pt;width:116.8pt;height:218.25pt;z-index:-251674112;visibility:visible">
            <v:imagedata r:id="rId14" o:title=""/>
          </v:shape>
        </w:pict>
      </w:r>
      <w:r>
        <w:rPr>
          <w:rFonts w:ascii="Comic Sans MS" w:hAnsi="Comic Sans MS" w:cs="Comic Sans MS"/>
        </w:rPr>
        <w:t xml:space="preserve">3- </w:t>
      </w: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Default="00E6036F" w:rsidP="00123ECD">
      <w:pPr>
        <w:rPr>
          <w:rFonts w:ascii="Comic Sans MS" w:hAnsi="Comic Sans MS" w:cs="Comic Sans MS"/>
        </w:rPr>
      </w:pPr>
    </w:p>
    <w:p w:rsidR="00E6036F" w:rsidRDefault="00E6036F" w:rsidP="00C8130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bookmarkStart w:id="0" w:name="_GoBack"/>
      <w:bookmarkEnd w:id="0"/>
    </w:p>
    <w:p w:rsidR="00E6036F" w:rsidRDefault="00E6036F" w:rsidP="00BD53CC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>4- Aşağıda verilen resimleri belirtilen renklere boyayınız.</w:t>
      </w:r>
    </w:p>
    <w:p w:rsidR="00E6036F" w:rsidRDefault="00E6036F" w:rsidP="00123ECD">
      <w:pPr>
        <w:tabs>
          <w:tab w:val="left" w:pos="742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59" type="#_x0000_t202" style="position:absolute;margin-left:283.2pt;margin-top:40.3pt;width:174pt;height:29.25pt;z-index:251666944">
            <v:textbox>
              <w:txbxContent>
                <w:p w:rsidR="00E6036F" w:rsidRPr="00123ECD" w:rsidRDefault="00E6036F" w:rsidP="00123ECD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Thescarf is green.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189.45pt;margin-top:.55pt;width:161.25pt;height:29.25pt;z-index:251663872">
            <v:textbox>
              <w:txbxContent>
                <w:p w:rsidR="00E6036F" w:rsidRPr="00123ECD" w:rsidRDefault="00E6036F" w:rsidP="00123ECD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Thejumper is red.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72.45pt;margin-top:40.3pt;width:130.5pt;height:29.25pt;z-index:251665920">
            <v:textbox>
              <w:txbxContent>
                <w:p w:rsidR="00E6036F" w:rsidRPr="00123ECD" w:rsidRDefault="00E6036F" w:rsidP="00123ECD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Thecap is yellow.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385.2pt;margin-top:.55pt;width:130.5pt;height:29.25pt;z-index:251664896">
            <v:textbox>
              <w:txbxContent>
                <w:p w:rsidR="00E6036F" w:rsidRPr="00123ECD" w:rsidRDefault="00E6036F" w:rsidP="00123ECD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Thetie is brown.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16.95pt;margin-top:.55pt;width:130.5pt;height:29.25pt;z-index:251662848">
            <v:textbox>
              <w:txbxContent>
                <w:p w:rsidR="00E6036F" w:rsidRPr="00123ECD" w:rsidRDefault="00E6036F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Theskirt is blue.</w:t>
                  </w:r>
                </w:p>
              </w:txbxContent>
            </v:textbox>
          </v:shape>
        </w:pict>
      </w:r>
    </w:p>
    <w:p w:rsidR="00E6036F" w:rsidRPr="00123ECD" w:rsidRDefault="00E6036F" w:rsidP="00123ECD">
      <w:pPr>
        <w:rPr>
          <w:rFonts w:ascii="Comic Sans MS" w:hAnsi="Comic Sans MS" w:cs="Comic Sans MS"/>
        </w:rPr>
      </w:pPr>
    </w:p>
    <w:p w:rsidR="00E6036F" w:rsidRDefault="00E6036F" w:rsidP="00123ECD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9" o:spid="_x0000_s1064" type="#_x0000_t75" alt="http://t3.gstatic.com/images?q=tbn:ANd9GcQhyqdszBRS-Zlmitm-_BYjHDUaog4a1vdnMUeudU4ZqzhmCVvLW8eo_8k" href="http://www.google.com.tr/imgres?imgurl=http://cliparts101.com/files/775/8BE1DCEA9548E474ABA7C1E58A12843D/lrg_Baseball_cap.png&amp;imgrefurl=http://cliparts101.com/free_clipart/12945/Baseball_cap.aspx&amp;usg=__psxTXYEn6fekv875FMnb67PHEJ4=&amp;h=300&amp;w=300&amp;sz=20&amp;hl=tr&amp;start=3&amp;zoom=1&amp;tbnid=mSBfjy1Wyxsh4M:&amp;tbnh=116&amp;tbnw=116&amp;ei=Vcv6TpmeDobFtAaUwdXPDA&amp;prev=/search?q=capclipart&amp;hl=tr&amp;safe=active&amp;sa=N&amp;gbv=2&amp;tbm=isch&amp;itbs" style="position:absolute;margin-left:355.2pt;margin-top:22.35pt;width:87pt;height:87pt;z-index:-251640320;visibility:visible" o:button="t">
            <v:fill o:detectmouseclick="t"/>
            <v:imagedata r:id="rId15" o:title=""/>
          </v:shape>
        </w:pict>
      </w:r>
    </w:p>
    <w:p w:rsidR="00E6036F" w:rsidRDefault="00E6036F" w:rsidP="00123ECD">
      <w:pPr>
        <w:ind w:firstLine="708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65" type="#_x0000_t75" alt="http://t2.gstatic.com/images?q=tbn:ANd9GcQ7tr2VQY8TFfRHkRB9muXxm-awNa5SaIqFToSUhTaAwZ_LBZXuaCgaSJc" href="http://www.google.com.tr/imgres?imgurl=http://www.clker.com/cliparts/c/4/9/a/1195423756210919835ryanlerch_shirt_outline.svg.hi.png&amp;imgrefurl=http://www.clker.com/clipart-9897.html&amp;usg=__eU8OGrZo0sc9_-bjhcgxTDyyukQ=&amp;h=369&amp;w=600&amp;sz=17&amp;hl=tr&amp;start=6&amp;zoom=1&amp;tbnid=a4-q7IeI10CQqM:&amp;tbnh=83&amp;tbnw=135&amp;ei=P8v6To_hIIv1sgb2vLDvDw&amp;prev=/search?q=jumper+clipart&amp;hl=tr&amp;safe=active&amp;sa=N&amp;gbv=2&amp;tbm=isch&amp;itbs" style="position:absolute;left:0;text-align:left;margin-left:238.95pt;margin-top:-.1pt;width:101.25pt;height:62.25pt;z-index:-251641344;visibility:visible" o:button="t">
            <v:fill o:detectmouseclick="t"/>
            <v:imagedata r:id="rId16" o:title=""/>
          </v:shape>
        </w:pict>
      </w:r>
      <w:r>
        <w:rPr>
          <w:noProof/>
          <w:lang w:eastAsia="tr-TR"/>
        </w:rPr>
        <w:pict>
          <v:shape id="Resim 22" o:spid="_x0000_s1066" type="#_x0000_t75" alt="http://t2.gstatic.com/images?q=tbn:ANd9GcSxKzH4zIaa47mqnZ8A9rCvAfp0usJYoc2i2ItQzZnvdq715nMeXQCyf0A" href="http://www.google.com.tr/imgres?imgurl=http://www.cksinfo.com/clipart/fashion/scarf-BW.png&amp;imgrefurl=http://www.cksinfo.com/fashion/page5.html&amp;usg=__x-qQofqPikTcKjVtQr-Sp-zkT6g=&amp;h=205&amp;w=235&amp;sz=8&amp;hl=tr&amp;start=21&amp;zoom=1&amp;tbnid=IxlCsyXnIctkhM:&amp;tbnh=95&amp;tbnw=109&amp;ei=jMv6TqyUFNHLsgaFr_3ZDw&amp;prev=/search?q=scarf+clipart&amp;hl=tr&amp;safe=active&amp;sa=N&amp;gbv=2&amp;tbm=isch&amp;itbs" style="position:absolute;left:0;text-align:left;margin-left:469.95pt;margin-top:-.1pt;width:81.75pt;height:71.25pt;z-index:-251639296;visibility:visible" o:button="t">
            <v:fill o:detectmouseclick="t"/>
            <v:imagedata r:id="rId17" o:title=""/>
          </v:shape>
        </w:pict>
      </w:r>
      <w:r>
        <w:rPr>
          <w:noProof/>
          <w:lang w:eastAsia="tr-TR"/>
        </w:rPr>
        <w:pict>
          <v:shape id="_x0000_s1067" type="#_x0000_t75" alt="http://t0.gstatic.com/images?q=tbn:ANd9GcTRlqe90Z6XgEU7mTWlL7sVMp7QqZtnv20H1khTYI0aPEy97O-lffyAcuJ2" href="http://www.google.com.tr/imgres?imgurl=http://www.lessons4sundayschool.com/images/tiefordadbulletinboard.gif&amp;imgrefurl=http://www.lessons4sundayschool.com/index.php?pr=Holiday_Bulletin_Boards&amp;usg=__z49JlRj02CWEB7TtU4Sc8ahQMBE=&amp;h=594&amp;w=296&amp;sz=6&amp;hl=tr&amp;start=32&amp;zoom=1&amp;tbnid=GJRQ3vBK68tSyM:&amp;tbnh=135&amp;tbnw=67&amp;ei=8sr6TqPAF8yKswawvNn7Dw&amp;prev=/search?q=tie+clipart&amp;start=21&amp;hl=tr&amp;safe=active&amp;sa=N&amp;gbv=2&amp;tbm=isch&amp;itbs" style="position:absolute;left:0;text-align:left;margin-left:170.7pt;margin-top:-.1pt;width:48pt;height:96.75pt;z-index:-251642368;visibility:visible" o:button="t">
            <v:fill o:detectmouseclick="t"/>
            <v:imagedata r:id="rId18" o:title=""/>
          </v:shape>
        </w:pict>
      </w:r>
      <w:r>
        <w:rPr>
          <w:noProof/>
          <w:lang w:eastAsia="tr-TR"/>
        </w:rPr>
        <w:pict>
          <v:shape id="_x0000_s1068" type="#_x0000_t75" alt="http://t3.gstatic.com/images?q=tbn:ANd9GcRnDWPnF0T73-e4Zr_c_F_G8BkqzZgfanaN9F4hZKeIhlKa3pNb9zLswmSo" href="http://www.google.com.tr/imgres?imgurl=http://www.arthursclipart.org/clothing/modern/SKIRT.gif&amp;imgrefurl=http://www.arthursclipart.org/clothing/modern/modern1.htm&amp;usg=__GqqZ2cJ3_EwUFnZ8jQEFKfjAATY=&amp;h=461&amp;w=535&amp;sz=6&amp;hl=tr&amp;start=8&amp;zoom=1&amp;tbnid=4pr3npUKDBiNFM:&amp;tbnh=114&amp;tbnw=132&amp;ei=08r6TqXtBMnmtQbw2fHVDw&amp;prev=/search?q=skirt+clipart&amp;hl=tr&amp;safe=active&amp;gbv=2&amp;tbm=isch&amp;itbs" style="position:absolute;left:0;text-align:left;margin-left:30.45pt;margin-top:-.1pt;width:99pt;height:85.5pt;z-index:-251643392;visibility:visible" o:button="t">
            <v:fill o:detectmouseclick="t"/>
            <v:imagedata r:id="rId19" o:title=""/>
          </v:shape>
        </w:pict>
      </w:r>
    </w:p>
    <w:p w:rsidR="00E6036F" w:rsidRDefault="00E6036F" w:rsidP="00123ECD">
      <w:pPr>
        <w:ind w:firstLine="708"/>
        <w:rPr>
          <w:rFonts w:ascii="Comic Sans MS" w:hAnsi="Comic Sans MS" w:cs="Comic Sans MS"/>
        </w:rPr>
      </w:pPr>
    </w:p>
    <w:p w:rsidR="00E6036F" w:rsidRDefault="00E6036F" w:rsidP="00123ECD">
      <w:pPr>
        <w:ind w:firstLine="708"/>
        <w:rPr>
          <w:rFonts w:ascii="Comic Sans MS" w:hAnsi="Comic Sans MS" w:cs="Comic Sans MS"/>
        </w:rPr>
      </w:pPr>
    </w:p>
    <w:p w:rsidR="00E6036F" w:rsidRDefault="00E6036F" w:rsidP="00123ECD">
      <w:pPr>
        <w:ind w:firstLine="708"/>
        <w:rPr>
          <w:rFonts w:ascii="Comic Sans MS" w:hAnsi="Comic Sans MS" w:cs="Comic Sans MS"/>
        </w:rPr>
      </w:pPr>
    </w:p>
    <w:p w:rsidR="00E6036F" w:rsidRPr="00123ECD" w:rsidRDefault="00E6036F" w:rsidP="00123ECD">
      <w:pPr>
        <w:ind w:firstLine="708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37" o:spid="_x0000_s1069" type="#_x0000_t75" alt="http://t1.gstatic.com/images?q=tbn:ANd9GcSoGFu-efKj7Uw8Kwq2FZlxty4AcDoqUMujeLcv8WgEzHWHaFTjObFgPw" href="http://www.google.com.tr/imgres?imgurl=http://www.school-clipart.com/_small/0511-0703-2013-4528.jpg&amp;imgrefurl=http://www.school-clipart.com/_pages/0511-0703-2013-4528.html&amp;usg=__lN6t-IYv6NA5T6g2AfO8SRnwOPs=&amp;h=291&amp;w=350&amp;sz=65&amp;hl=tr&amp;start=16&amp;zoom=1&amp;tbnid=3eqBf9vwn0sZLM:&amp;tbnh=100&amp;tbnw=120&amp;ei=c8z6To_oDofusgb_trSsDg&amp;prev=/search?q=clipart+computer&amp;hl=tr&amp;safe=active&amp;sa=N&amp;gbv=2&amp;tbm=isch&amp;itbs" style="position:absolute;left:0;text-align:left;margin-left:226.95pt;margin-top:299.95pt;width:90pt;height:75pt;z-index:-251634176;visibility:visible" o:button="t">
            <v:fill o:detectmouseclick="t"/>
            <v:imagedata r:id="rId20" o:title=""/>
          </v:shape>
        </w:pict>
      </w:r>
      <w:r>
        <w:rPr>
          <w:noProof/>
          <w:lang w:eastAsia="tr-TR"/>
        </w:rPr>
        <w:pict>
          <v:shape id="Resim 34" o:spid="_x0000_s1070" type="#_x0000_t75" alt="http://t2.gstatic.com/images?q=tbn:ANd9GcQcArHr2If58reRq8L1ATZsikvfHb2L339ssMTe_b17GzXM7klwftKB6g" href="http://www.google.com.tr/imgres?imgurl=http://image.shutterstock.com/display_pic_with_logo/602218/602218,1280695392,10/stock-vector-man-holding-big-pencil-retro-clip-art-58245574.jpg&amp;imgrefurl=http://www.shutterstock.com/pic-58245574/stock-vector-man-holding-big-pencil-retro-clip-art.html&amp;usg=__Mp-IHTyUMfvSaPsE6xt2tfXlW84=&amp;h=470&amp;w=360&amp;sz=23&amp;hl=tr&amp;start=20&amp;zoom=1&amp;tbnid=1gk6HSpPy5YMzM:&amp;tbnh=129&amp;tbnw=99&amp;ei=Rsz6Tsz9F4f1sgah_8EW&amp;prev=/search?q=clipart+pencil&amp;hl=tr&amp;safe=active&amp;sa=N&amp;gbv=2&amp;tbm=isch&amp;itbs" style="position:absolute;left:0;text-align:left;margin-left:377.7pt;margin-top:125.2pt;width:92.25pt;height:120pt;z-index:-251635200;visibility:visible" o:button="t">
            <v:fill o:detectmouseclick="t"/>
            <v:imagedata r:id="rId21" o:title=""/>
          </v:shape>
        </w:pict>
      </w:r>
      <w:r>
        <w:rPr>
          <w:noProof/>
          <w:lang w:eastAsia="tr-TR"/>
        </w:rPr>
        <w:pict>
          <v:shape id="Resim 31" o:spid="_x0000_s1071" type="#_x0000_t75" alt="http://t1.gstatic.com/images?q=tbn:ANd9GcRh7aKN92bXbOF5KT8ctYEAr7ZYEBkH6a3oqTFVtWaXbBtg3BhuceGMan3D" href="http://www.google.com.tr/imgres?imgurl=http://media28.onsugar.com/files/2011/07/27/2/1798/17983473/image.gif&amp;imgrefurl=http://www.thefishpictures.info/tag/Fishing-Pictures-Clip-Art&amp;usg=__bJQ291T4NUreW4uPX0_QOntrsfw=&amp;h=534&amp;w=490&amp;sz=13&amp;hl=tr&amp;start=72&amp;zoom=1&amp;tbnid=afjVyP80QjIANM:&amp;tbnh=132&amp;tbnw=121&amp;ei=Gcz6Ts6zGYTLswb5xoDjDw&amp;prev=/search?q=clipart+fish&amp;start=63&amp;hl=tr&amp;safe=active&amp;sa=N&amp;gbv=2&amp;tbm=isch&amp;itbs" style="position:absolute;left:0;text-align:left;margin-left:88.95pt;margin-top:125.2pt;width:90.75pt;height:99pt;z-index:-251636224;visibility:visible" o:button="t">
            <v:fill o:detectmouseclick="t"/>
            <v:imagedata r:id="rId22" o:title=""/>
          </v:shape>
        </w:pict>
      </w:r>
      <w:r>
        <w:rPr>
          <w:noProof/>
          <w:lang w:eastAsia="tr-TR"/>
        </w:rPr>
        <w:pict>
          <v:shape id="Resim 28" o:spid="_x0000_s1072" type="#_x0000_t75" alt="http://t3.gstatic.com/images?q=tbn:ANd9GcRvIMzdw8bAK8naYWSWjSYuYRd3U7JnCKGIKHD-vl8Qqv1QjDo-04GM3YU" href="http://www.google.com.tr/imgres?imgurl=http://www.quirkycottages.com/Editor/assets/car_ride.png&amp;imgrefurl=http://www.quirkycottages.com/page/23773/default.asp&amp;usg=__84UUJHc_mqNukMyQMb_N3Lj8hto=&amp;h=310&amp;w=466&amp;sz=13&amp;hl=tr&amp;start=10&amp;zoom=1&amp;tbnid=JszL-3v0fr_pfM:&amp;tbnh=85&amp;tbnw=128&amp;ei=5Mv6TuW3KsfZsga4q7zdDw&amp;prev=/search?q=clipart+car&amp;hl=tr&amp;safe=active&amp;sa=N&amp;gbv=2&amp;tbm=isch&amp;itbs" style="position:absolute;left:0;text-align:left;margin-left:363.45pt;margin-top:16.45pt;width:96pt;height:63.75pt;z-index:-251637248;visibility:visible" o:button="t">
            <v:fill o:detectmouseclick="t"/>
            <v:imagedata r:id="rId23" o:title=""/>
          </v:shape>
        </w:pict>
      </w:r>
      <w:r>
        <w:rPr>
          <w:noProof/>
          <w:lang w:eastAsia="tr-TR"/>
        </w:rPr>
        <w:pict>
          <v:shape id="Resim 25" o:spid="_x0000_s1073" type="#_x0000_t75" alt="http://t2.gstatic.com/images?q=tbn:ANd9GcTP4J6jTO2InxmpHLqrbF157Wfo0k7utkRSHXQBLrJENCaHruTgx-k5fA" href="http://www.google.com.tr/imgres?imgurl=http://images.all-free-download.com/images/graphiclarge/walking_dog_clip_art_6143.jpg&amp;imgrefurl=http://all-free-download.com/free-vector/vector-clip-art/walking_dog_clip_art_6143.html&amp;usg=__CszZaaHVMJhvlMOE0dyyP4LyH8E=&amp;h=298&amp;w=425&amp;sz=39&amp;hl=tr&amp;start=4&amp;zoom=1&amp;tbnid=_GBiP-N7fa0BiM:&amp;tbnh=88&amp;tbnw=126&amp;ei=vMv6TsvzJ8TKsgbmmJAR&amp;prev=/search?q=clipart+dog&amp;hl=tr&amp;safe=active&amp;sa=N&amp;gbv=2&amp;tbm=isch&amp;itbs" style="position:absolute;left:0;text-align:left;margin-left:80.7pt;margin-top:21.7pt;width:94.5pt;height:66pt;z-index:-251638272;visibility:visible" o:button="t">
            <v:fill o:detectmouseclick="t"/>
            <v:imagedata r:id="rId24" o:title=""/>
          </v:shape>
        </w:pict>
      </w:r>
      <w:r>
        <w:rPr>
          <w:noProof/>
          <w:lang w:eastAsia="tr-TR"/>
        </w:rPr>
        <w:pict>
          <v:shape id="_x0000_s1074" type="#_x0000_t202" style="position:absolute;left:0;text-align:left;margin-left:37.2pt;margin-top:84.65pt;width:211.5pt;height:48.75pt;z-index:251667968">
            <v:textbox>
              <w:txbxContent>
                <w:p w:rsidR="00E6036F" w:rsidRPr="00BD53CC" w:rsidRDefault="00E6036F" w:rsidP="00BD53CC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>(O bir köpeğe sahiptir.)</w:t>
                  </w:r>
                </w:p>
                <w:p w:rsidR="00E6036F" w:rsidRPr="00BD53CC" w:rsidRDefault="00E6036F" w:rsidP="00BD53CC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left:0;text-align:left;margin-left:304.2pt;margin-top:84.65pt;width:211.5pt;height:48.75pt;z-index:251668992">
            <v:textbox>
              <w:txbxContent>
                <w:p w:rsidR="00E6036F" w:rsidRPr="00BD53CC" w:rsidRDefault="00E6036F" w:rsidP="00BD53CC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arabaya</w:t>
                  </w: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sahiptir.)</w:t>
                  </w:r>
                </w:p>
                <w:p w:rsidR="00E6036F" w:rsidRPr="00BD53CC" w:rsidRDefault="00E6036F" w:rsidP="00BD53CC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202" style="position:absolute;left:0;text-align:left;margin-left:308.7pt;margin-top:225.65pt;width:211.5pt;height:48.75pt;z-index:251671040">
            <v:textbox>
              <w:txbxContent>
                <w:p w:rsidR="00E6036F" w:rsidRPr="00BD53CC" w:rsidRDefault="00E6036F" w:rsidP="00BD53CC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kaleme</w:t>
                  </w: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sahiptir.)</w:t>
                  </w:r>
                </w:p>
                <w:p w:rsidR="00E6036F" w:rsidRPr="00BD53CC" w:rsidRDefault="00E6036F" w:rsidP="00BD53CC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left:0;text-align:left;margin-left:33.45pt;margin-top:225.65pt;width:211.5pt;height:48.75pt;z-index:251670016">
            <v:textbox>
              <w:txbxContent>
                <w:p w:rsidR="00E6036F" w:rsidRPr="00BD53CC" w:rsidRDefault="00E6036F" w:rsidP="00BD53CC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balığa</w:t>
                  </w: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sahiptir.)</w:t>
                  </w:r>
                </w:p>
                <w:p w:rsidR="00E6036F" w:rsidRPr="00BD53CC" w:rsidRDefault="00E6036F" w:rsidP="00BD53CC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left:0;text-align:left;margin-left:173.7pt;margin-top:381.65pt;width:211.5pt;height:48.75pt;z-index:251672064">
            <v:textbox>
              <w:txbxContent>
                <w:p w:rsidR="00E6036F" w:rsidRPr="00BD53CC" w:rsidRDefault="00E6036F" w:rsidP="00BD53CC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(O bir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bilgisayara</w:t>
                  </w:r>
                  <w:r w:rsidRPr="00BD53C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sahiptir.)</w:t>
                  </w:r>
                </w:p>
                <w:p w:rsidR="00E6036F" w:rsidRPr="00BD53CC" w:rsidRDefault="00E6036F" w:rsidP="00BD53CC">
                  <w:pPr>
                    <w:pStyle w:val="NoSpacing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</w:rPr>
        <w:t>5- havegot/ has got</w:t>
      </w:r>
    </w:p>
    <w:sectPr w:rsidR="00E6036F" w:rsidRPr="00123ECD" w:rsidSect="00CA598E">
      <w:pgSz w:w="11906" w:h="16838"/>
      <w:pgMar w:top="709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36F" w:rsidRDefault="00E6036F" w:rsidP="00123ECD">
      <w:pPr>
        <w:spacing w:after="0" w:line="240" w:lineRule="auto"/>
      </w:pPr>
      <w:r>
        <w:separator/>
      </w:r>
    </w:p>
  </w:endnote>
  <w:endnote w:type="continuationSeparator" w:id="1">
    <w:p w:rsidR="00E6036F" w:rsidRDefault="00E6036F" w:rsidP="00123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36F" w:rsidRDefault="00E6036F" w:rsidP="00123ECD">
      <w:pPr>
        <w:spacing w:after="0" w:line="240" w:lineRule="auto"/>
      </w:pPr>
      <w:r>
        <w:separator/>
      </w:r>
    </w:p>
  </w:footnote>
  <w:footnote w:type="continuationSeparator" w:id="1">
    <w:p w:rsidR="00E6036F" w:rsidRDefault="00E6036F" w:rsidP="00123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0E6E"/>
    <w:multiLevelType w:val="hybridMultilevel"/>
    <w:tmpl w:val="9DD2F9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5958"/>
    <w:multiLevelType w:val="hybridMultilevel"/>
    <w:tmpl w:val="8FBA345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EC95D93"/>
    <w:multiLevelType w:val="hybridMultilevel"/>
    <w:tmpl w:val="2592D6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5EF1701"/>
    <w:multiLevelType w:val="hybridMultilevel"/>
    <w:tmpl w:val="68F283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2D3AB3"/>
    <w:multiLevelType w:val="hybridMultilevel"/>
    <w:tmpl w:val="6F80DFF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4B8903E1"/>
    <w:multiLevelType w:val="hybridMultilevel"/>
    <w:tmpl w:val="1982068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42725E7"/>
    <w:multiLevelType w:val="hybridMultilevel"/>
    <w:tmpl w:val="7FF2D6C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56AB1AAE"/>
    <w:multiLevelType w:val="hybridMultilevel"/>
    <w:tmpl w:val="3D96138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6C6406A3"/>
    <w:multiLevelType w:val="hybridMultilevel"/>
    <w:tmpl w:val="993AF1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CD04805"/>
    <w:multiLevelType w:val="hybridMultilevel"/>
    <w:tmpl w:val="4502B6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E49326B"/>
    <w:multiLevelType w:val="hybridMultilevel"/>
    <w:tmpl w:val="C5944F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907A0"/>
    <w:multiLevelType w:val="hybridMultilevel"/>
    <w:tmpl w:val="83526C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BA0"/>
    <w:rsid w:val="000877A2"/>
    <w:rsid w:val="000A30DA"/>
    <w:rsid w:val="000F23CA"/>
    <w:rsid w:val="00123ECD"/>
    <w:rsid w:val="00163F53"/>
    <w:rsid w:val="001A0C0D"/>
    <w:rsid w:val="001A3B09"/>
    <w:rsid w:val="001F3C3B"/>
    <w:rsid w:val="00274BCF"/>
    <w:rsid w:val="002E304E"/>
    <w:rsid w:val="002E3B2C"/>
    <w:rsid w:val="00313F38"/>
    <w:rsid w:val="00314625"/>
    <w:rsid w:val="003C3C60"/>
    <w:rsid w:val="00412E62"/>
    <w:rsid w:val="00477FE9"/>
    <w:rsid w:val="0049532F"/>
    <w:rsid w:val="004D645A"/>
    <w:rsid w:val="00582A21"/>
    <w:rsid w:val="005D2BA0"/>
    <w:rsid w:val="0061242A"/>
    <w:rsid w:val="00627C21"/>
    <w:rsid w:val="00631234"/>
    <w:rsid w:val="0067404F"/>
    <w:rsid w:val="006A1964"/>
    <w:rsid w:val="006B2ABC"/>
    <w:rsid w:val="007206E3"/>
    <w:rsid w:val="00753001"/>
    <w:rsid w:val="00764B40"/>
    <w:rsid w:val="00773425"/>
    <w:rsid w:val="0077640B"/>
    <w:rsid w:val="007C53C8"/>
    <w:rsid w:val="007C7670"/>
    <w:rsid w:val="008143D8"/>
    <w:rsid w:val="00815AE3"/>
    <w:rsid w:val="00831677"/>
    <w:rsid w:val="008A0794"/>
    <w:rsid w:val="008D2F4C"/>
    <w:rsid w:val="009037DE"/>
    <w:rsid w:val="00945927"/>
    <w:rsid w:val="0099366B"/>
    <w:rsid w:val="009A1F00"/>
    <w:rsid w:val="009A5BCC"/>
    <w:rsid w:val="00A60840"/>
    <w:rsid w:val="00AC6382"/>
    <w:rsid w:val="00AF6BB7"/>
    <w:rsid w:val="00AF75C8"/>
    <w:rsid w:val="00B64B04"/>
    <w:rsid w:val="00BD53CC"/>
    <w:rsid w:val="00C81300"/>
    <w:rsid w:val="00CA598E"/>
    <w:rsid w:val="00CB42DC"/>
    <w:rsid w:val="00D03607"/>
    <w:rsid w:val="00D37190"/>
    <w:rsid w:val="00D842C0"/>
    <w:rsid w:val="00DB0006"/>
    <w:rsid w:val="00DC7201"/>
    <w:rsid w:val="00DF2779"/>
    <w:rsid w:val="00E60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  <w:pPr>
      <w:spacing w:after="200"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D2BA0"/>
    <w:pPr>
      <w:ind w:left="720"/>
    </w:pPr>
  </w:style>
  <w:style w:type="table" w:styleId="TableGrid">
    <w:name w:val="Table Grid"/>
    <w:basedOn w:val="TableNormal"/>
    <w:uiPriority w:val="99"/>
    <w:rsid w:val="00CA598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631234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3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123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3ECD"/>
  </w:style>
  <w:style w:type="paragraph" w:styleId="Footer">
    <w:name w:val="footer"/>
    <w:basedOn w:val="Normal"/>
    <w:link w:val="FooterChar"/>
    <w:uiPriority w:val="99"/>
    <w:semiHidden/>
    <w:rsid w:val="00123E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3ECD"/>
  </w:style>
  <w:style w:type="character" w:styleId="Hyperlink">
    <w:name w:val="Hyperlink"/>
    <w:basedOn w:val="DefaultParagraphFont"/>
    <w:uiPriority w:val="99"/>
    <w:rsid w:val="007C76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36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69</Words>
  <Characters>398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Exper</dc:creator>
  <cp:keywords>www.sorubak.com</cp:keywords>
  <dc:description>www.sorubak.com</dc:description>
  <cp:lastModifiedBy>eda</cp:lastModifiedBy>
  <cp:revision>8</cp:revision>
  <cp:lastPrinted>2011-12-28T08:02:00Z</cp:lastPrinted>
  <dcterms:created xsi:type="dcterms:W3CDTF">2011-12-14T09:57:00Z</dcterms:created>
  <dcterms:modified xsi:type="dcterms:W3CDTF">2013-05-23T21:02:00Z</dcterms:modified>
  <cp:category>www.sorubak.com</cp:category>
</cp:coreProperties>
</file>