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96" w:rsidRPr="00BA4F24" w:rsidRDefault="00991796" w:rsidP="00BA4F24">
      <w:pPr>
        <w:jc w:val="both"/>
        <w:rPr>
          <w:rFonts w:ascii="Comic Sans MS" w:hAnsi="Comic Sans MS" w:cs="Comic Sans MS"/>
          <w:b/>
          <w:bCs/>
        </w:rPr>
      </w:pPr>
      <w:r w:rsidRPr="00BA4F24">
        <w:rPr>
          <w:b/>
          <w:bCs/>
        </w:rPr>
        <w:t xml:space="preserve">      </w:t>
      </w:r>
      <w:r w:rsidRPr="00BA4F24">
        <w:rPr>
          <w:rFonts w:ascii="Comic Sans MS" w:hAnsi="Comic Sans MS" w:cs="Comic Sans MS"/>
          <w:b/>
          <w:bCs/>
        </w:rPr>
        <w:t>2011-2012 EDUCATION YEAR ORG.BEDRETTIN DEMIREL PRIMARY SCHOOL 4th CLASS 2nd  TERM  1st WRITTEN EXAM</w:t>
      </w:r>
    </w:p>
    <w:p w:rsidR="00991796" w:rsidRDefault="00991796" w:rsidP="004908A3">
      <w:pPr>
        <w:pStyle w:val="NoSpacing1"/>
        <w:jc w:val="both"/>
        <w:rPr>
          <w:rFonts w:ascii="Times New Roman" w:hAnsi="Times New Roman" w:cs="Times New Roman"/>
        </w:rPr>
      </w:pPr>
      <w:r w:rsidRPr="00BA4F24">
        <w:rPr>
          <w:rFonts w:ascii="Comic Sans MS" w:hAnsi="Comic Sans MS" w:cs="Comic Sans MS"/>
          <w:b/>
          <w:bCs/>
        </w:rPr>
        <w:t>NAME –SURNAME:</w:t>
      </w:r>
      <w:r>
        <w:rPr>
          <w:rFonts w:ascii="Comic Sans MS" w:hAnsi="Comic Sans MS" w:cs="Comic Sans MS"/>
          <w:b/>
          <w:bCs/>
        </w:rPr>
        <w:t xml:space="preserve"> </w:t>
      </w:r>
      <w:hyperlink r:id="rId7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991796" w:rsidRPr="00BA4F24" w:rsidRDefault="00991796" w:rsidP="00BA4F24">
      <w:pPr>
        <w:jc w:val="both"/>
        <w:rPr>
          <w:rFonts w:ascii="Comic Sans MS" w:hAnsi="Comic Sans MS" w:cs="Comic Sans MS"/>
          <w:b/>
          <w:bCs/>
        </w:rPr>
      </w:pPr>
    </w:p>
    <w:p w:rsidR="00991796" w:rsidRPr="00BA4F24" w:rsidRDefault="00991796" w:rsidP="00BA4F24">
      <w:pPr>
        <w:jc w:val="both"/>
        <w:rPr>
          <w:rFonts w:ascii="Comic Sans MS" w:hAnsi="Comic Sans MS" w:cs="Comic Sans MS"/>
          <w:b/>
          <w:bCs/>
        </w:rPr>
      </w:pPr>
      <w:r w:rsidRPr="00BA4F24">
        <w:rPr>
          <w:rFonts w:ascii="Comic Sans MS" w:hAnsi="Comic Sans MS" w:cs="Comic Sans MS"/>
          <w:b/>
          <w:bCs/>
        </w:rPr>
        <w:t>CLASS:              NUMBER:</w:t>
      </w:r>
    </w:p>
    <w:p w:rsidR="00991796" w:rsidRPr="00717477" w:rsidRDefault="00991796" w:rsidP="00BA4F24">
      <w:pPr>
        <w:jc w:val="both"/>
        <w:rPr>
          <w:rFonts w:ascii="Comic Sans MS" w:hAnsi="Comic Sans MS" w:cs="Comic Sans MS"/>
          <w:b/>
          <w:bCs/>
          <w:u w:val="single"/>
        </w:rPr>
      </w:pPr>
      <w:r w:rsidRPr="00717477">
        <w:rPr>
          <w:rFonts w:ascii="Comic Sans MS" w:hAnsi="Comic Sans MS" w:cs="Comic Sans MS"/>
          <w:b/>
          <w:bCs/>
          <w:u w:val="single"/>
        </w:rPr>
        <w:t>1.VERİLEN DERSLERİ RESİMLERİN ALTINA YAZIN:(5X3=15)</w:t>
      </w:r>
    </w:p>
    <w:p w:rsidR="00991796" w:rsidRPr="00BA4F24" w:rsidRDefault="00991796" w:rsidP="00BA4F24">
      <w:pPr>
        <w:jc w:val="both"/>
        <w:rPr>
          <w:rFonts w:ascii="Comic Sans MS" w:hAnsi="Comic Sans MS" w:cs="Comic Sans MS"/>
          <w:b/>
          <w:bCs/>
        </w:rPr>
      </w:pPr>
      <w:r w:rsidRPr="00BA4F24">
        <w:rPr>
          <w:rFonts w:ascii="Comic Sans MS" w:hAnsi="Comic Sans MS" w:cs="Comic Sans MS"/>
          <w:b/>
          <w:bCs/>
        </w:rPr>
        <w:t>MATHS- SCIENCE- SOCIAL SCIENCE- COMPUTER- PHYSICAL EDUCATION</w:t>
      </w:r>
    </w:p>
    <w:p w:rsidR="00991796" w:rsidRDefault="00991796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http://hometown-art.aol.com/htp/clipart/science_technology/scientific_objects/source/1722872.jpg" style="position:absolute;margin-left:-11.25pt;margin-top:7.75pt;width:97.2pt;height:69.75pt;z-index:251646976;visibility:visible">
            <v:imagedata r:id="rId8" r:href="rId9" grayscale="t"/>
            <w10:wrap type="square"/>
          </v:shape>
        </w:pict>
      </w:r>
      <w:r>
        <w:rPr>
          <w:noProof/>
          <w:lang w:eastAsia="tr-TR"/>
        </w:rPr>
        <w:pict>
          <v:shape id="Resim 6" o:spid="_x0000_s1027" type="#_x0000_t75" alt="homework_addition_122241_tns" style="position:absolute;margin-left:108pt;margin-top:168pt;width:71.25pt;height:64.95pt;z-index:251651072;visibility:visible;mso-position-horizontal-relative:margin;mso-position-vertical-relative:margin">
            <v:imagedata r:id="rId10" o:title="" grayscale="t"/>
            <w10:wrap type="square" anchorx="margin" anchory="margin"/>
          </v:shape>
        </w:pict>
      </w:r>
      <w:r>
        <w:rPr>
          <w:noProof/>
          <w:lang w:eastAsia="tr-TR"/>
        </w:rPr>
        <w:pict>
          <v:shape id="ipfoEfWL18Zm7-zzM:" o:spid="_x0000_s1028" type="#_x0000_t75" alt="computer_clipart" href="http://images.google.com.tr/imgres?imgurl=http://www.berkeleytwpschools.com/bts/Potter/Teacher%20Resources/TR/__index.html_files/computer_clipart.gif&amp;imgrefurl=http://www.berkeleytwpschools.com/bts/Potter/Teacher%20Resources/TR/_body&amp;usg=__lVgt996KtnsVXSZbTgsJ9YMwtNg=&amp;h=511&amp;w=490&amp;sz=9&amp;hl=tr&amp;start=1&amp;um=1&amp;itbs=1&amp;tbnid=oEfWL18Zm7-zzM:&amp;tbnh=131&amp;tbnw=126&amp;prev=/images?q=computer+clipart&amp;um=1&amp;hl=tr&amp;rlz=1T4SUNC_trTR364TR364&amp;tbs=isch" style="position:absolute;margin-left:228.75pt;margin-top:12.25pt;width:63.75pt;height:66.55pt;z-index:251656192;visibility:visible" o:button="t">
            <v:fill o:detectmouseclick="t"/>
            <v:imagedata r:id="rId11" o:title="" grayscale="t"/>
            <w10:wrap type="square"/>
          </v:shape>
        </w:pict>
      </w:r>
      <w:r>
        <w:rPr>
          <w:noProof/>
          <w:lang w:eastAsia="tr-TR"/>
        </w:rPr>
        <w:pict>
          <v:shape id="Resim 7" o:spid="_x0000_s1029" type="#_x0000_t75" alt="6_1_13" style="position:absolute;margin-left:132.75pt;margin-top:16.75pt;width:71.25pt;height:53.75pt;z-index:251652096;visibility:visible">
            <v:imagedata r:id="rId12" o:title="" grayscale="t"/>
          </v:shape>
        </w:pict>
      </w:r>
      <w:r>
        <w:rPr>
          <w:noProof/>
          <w:lang w:eastAsia="tr-TR"/>
        </w:rPr>
        <w:pict>
          <v:shape id="Resim 8" o:spid="_x0000_s1030" type="#_x0000_t75" alt="Football3a" style="position:absolute;margin-left:244.5pt;margin-top:13.2pt;width:68.65pt;height:55.2pt;z-index:251653120;visibility:visible;mso-wrap-distance-top:.96pt">
            <v:imagedata r:id="rId13" o:title=""/>
            <o:lock v:ext="edit" aspectratio="f"/>
          </v:shape>
        </w:pict>
      </w:r>
      <w:r>
        <w:rPr>
          <w:noProof/>
          <w:lang w:eastAsia="tr-TR"/>
        </w:rPr>
        <w:pict>
          <v:shape id="Resim 10" o:spid="_x0000_s1031" type="#_x0000_t75" alt="Painter3a" style="position:absolute;margin-left:34.65pt;margin-top:699.1pt;width:82.1pt;height:1in;z-index:251655168;visibility:visible">
            <v:imagedata r:id="rId14" o:title=""/>
            <o:lock v:ext="edit" aspectratio="f"/>
          </v:shape>
        </w:pict>
      </w:r>
      <w:r>
        <w:rPr>
          <w:noProof/>
          <w:lang w:eastAsia="tr-TR"/>
        </w:rPr>
        <w:pict>
          <v:shape id="Resim 9" o:spid="_x0000_s1032" type="#_x0000_t75" alt="http://www.fotosearch.com/bthumb/CSP/CSP034/k0342684.jpg" style="position:absolute;margin-left:272.5pt;margin-top:699.3pt;width:77.1pt;height:69.75pt;z-index:251654144;visibility:visible">
            <v:imagedata r:id="rId15" r:href="rId16"/>
          </v:shape>
        </w:pict>
      </w:r>
      <w:r>
        <w:rPr>
          <w:noProof/>
          <w:lang w:eastAsia="tr-TR"/>
        </w:rPr>
        <w:pict>
          <v:shape id="Resim 5" o:spid="_x0000_s1033" type="#_x0000_t75" alt="Painter3a" style="position:absolute;margin-left:34.65pt;margin-top:699.1pt;width:82.1pt;height:1in;z-index:251650048;visibility:visible">
            <v:imagedata r:id="rId14" o:title=""/>
            <o:lock v:ext="edit" aspectratio="f"/>
          </v:shape>
        </w:pict>
      </w:r>
      <w:r>
        <w:rPr>
          <w:noProof/>
          <w:lang w:eastAsia="tr-TR"/>
        </w:rPr>
        <w:pict>
          <v:shape id="Resim 4" o:spid="_x0000_s1034" type="#_x0000_t75" alt="Painter3a" style="position:absolute;margin-left:34.65pt;margin-top:699.1pt;width:82.1pt;height:1in;z-index:251649024;visibility:visible">
            <v:imagedata r:id="rId14" o:title=""/>
            <o:lock v:ext="edit" aspectratio="f"/>
          </v:shape>
        </w:pict>
      </w:r>
      <w:r>
        <w:rPr>
          <w:noProof/>
          <w:lang w:eastAsia="tr-TR"/>
        </w:rPr>
        <w:pict>
          <v:shape id="Resim 3" o:spid="_x0000_s1035" type="#_x0000_t75" alt="Painter3a" style="position:absolute;margin-left:34.65pt;margin-top:699.1pt;width:82.1pt;height:1in;z-index:251648000;visibility:visible">
            <v:imagedata r:id="rId14" o:title=""/>
            <o:lock v:ext="edit" aspectratio="f"/>
          </v:shape>
        </w:pict>
      </w:r>
    </w:p>
    <w:p w:rsidR="00991796" w:rsidRPr="00BA4F24" w:rsidRDefault="00991796" w:rsidP="00BA4F24"/>
    <w:p w:rsidR="00991796" w:rsidRPr="00BA4F24" w:rsidRDefault="00991796" w:rsidP="00BA4F24"/>
    <w:p w:rsidR="00991796" w:rsidRDefault="00991796" w:rsidP="00BA4F24"/>
    <w:p w:rsidR="00991796" w:rsidRDefault="00991796" w:rsidP="00BA4F24">
      <w:r>
        <w:t>----------------------            -------------------------             -------------------------         --------------------------           -----------------------</w:t>
      </w:r>
    </w:p>
    <w:p w:rsidR="00991796" w:rsidRPr="00717477" w:rsidRDefault="00991796" w:rsidP="00BA4F24">
      <w:pPr>
        <w:jc w:val="both"/>
        <w:rPr>
          <w:rFonts w:ascii="Comic Sans MS" w:hAnsi="Comic Sans MS" w:cs="Comic Sans MS"/>
          <w:b/>
          <w:bCs/>
          <w:u w:val="single"/>
        </w:rPr>
      </w:pPr>
      <w:r w:rsidRPr="00717477">
        <w:rPr>
          <w:rFonts w:ascii="Comic Sans MS" w:hAnsi="Comic Sans MS" w:cs="Comic Sans MS"/>
          <w:b/>
          <w:bCs/>
          <w:u w:val="single"/>
        </w:rPr>
        <w:t>2. Aşağıdaki sayıları yazınız. (7x2=14 Puan)</w:t>
      </w:r>
    </w:p>
    <w:p w:rsidR="00991796" w:rsidRDefault="00991796" w:rsidP="00BA4F24">
      <w:pPr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46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               72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__________         88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__________</w:t>
      </w:r>
    </w:p>
    <w:p w:rsidR="00991796" w:rsidRDefault="00991796" w:rsidP="00BA4F24">
      <w:pPr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69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              95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__________         31 </w:t>
      </w:r>
      <w:r w:rsidRPr="00A524B7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__________</w:t>
      </w:r>
    </w:p>
    <w:p w:rsidR="00991796" w:rsidRDefault="00991796" w:rsidP="00BA4F24">
      <w:pPr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57 </w:t>
      </w:r>
      <w:r w:rsidRPr="00272C3D">
        <w:rPr>
          <w:rFonts w:ascii="Comic Sans MS" w:hAnsi="Comic Sans MS" w:cs="Comic Sans MS"/>
          <w:b/>
          <w:bCs/>
        </w:rPr>
        <w:sym w:font="Wingdings" w:char="F0E0"/>
      </w:r>
      <w:r>
        <w:rPr>
          <w:rFonts w:ascii="Comic Sans MS" w:hAnsi="Comic Sans MS" w:cs="Comic Sans MS"/>
          <w:b/>
          <w:bCs/>
        </w:rPr>
        <w:t xml:space="preserve"> _________</w:t>
      </w:r>
    </w:p>
    <w:p w:rsidR="00991796" w:rsidRDefault="00991796" w:rsidP="00BA4F24"/>
    <w:p w:rsidR="00991796" w:rsidRPr="00717477" w:rsidRDefault="00991796" w:rsidP="00BA4F24">
      <w:pPr>
        <w:ind w:left="-517" w:hanging="23"/>
        <w:rPr>
          <w:rFonts w:ascii="Comic Sans MS" w:hAnsi="Comic Sans MS" w:cs="Comic Sans MS"/>
          <w:b/>
          <w:bCs/>
          <w:u w:val="single"/>
        </w:rPr>
      </w:pPr>
      <w:r w:rsidRPr="00717477">
        <w:rPr>
          <w:rFonts w:ascii="Comic Sans MS" w:hAnsi="Comic Sans MS" w:cs="Comic Sans MS"/>
          <w:b/>
          <w:bCs/>
        </w:rPr>
        <w:t xml:space="preserve">  </w:t>
      </w:r>
      <w:r>
        <w:rPr>
          <w:rFonts w:ascii="Comic Sans MS" w:hAnsi="Comic Sans MS" w:cs="Comic Sans MS"/>
          <w:b/>
          <w:bCs/>
        </w:rPr>
        <w:t xml:space="preserve">  </w:t>
      </w:r>
      <w:r w:rsidRPr="00717477">
        <w:rPr>
          <w:rFonts w:ascii="Comic Sans MS" w:hAnsi="Comic Sans MS" w:cs="Comic Sans MS"/>
          <w:b/>
          <w:bCs/>
          <w:u w:val="single"/>
        </w:rPr>
        <w:t xml:space="preserve">3. GÜNLERİ BULMACADAN BUL VE YAZ (7X2=14) </w:t>
      </w:r>
    </w:p>
    <w:tbl>
      <w:tblPr>
        <w:tblpPr w:leftFromText="141" w:rightFromText="141" w:vertAnchor="text" w:horzAnchor="margin" w:tblpY="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"/>
        <w:gridCol w:w="445"/>
        <w:gridCol w:w="392"/>
        <w:gridCol w:w="379"/>
        <w:gridCol w:w="392"/>
        <w:gridCol w:w="379"/>
        <w:gridCol w:w="377"/>
        <w:gridCol w:w="375"/>
        <w:gridCol w:w="377"/>
        <w:gridCol w:w="445"/>
      </w:tblGrid>
      <w:tr w:rsidR="00991796" w:rsidRPr="00B802DB">
        <w:trPr>
          <w:trHeight w:val="258"/>
        </w:trPr>
        <w:tc>
          <w:tcPr>
            <w:tcW w:w="411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M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O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N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D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Y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37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L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Y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T</w:t>
            </w:r>
          </w:p>
        </w:tc>
      </w:tr>
      <w:tr w:rsidR="00991796" w:rsidRPr="00B802DB">
        <w:trPr>
          <w:trHeight w:val="273"/>
        </w:trPr>
        <w:tc>
          <w:tcPr>
            <w:tcW w:w="411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T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U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E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S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D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Y</w:t>
            </w:r>
          </w:p>
        </w:tc>
        <w:tc>
          <w:tcPr>
            <w:tcW w:w="37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C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N</w:t>
            </w:r>
          </w:p>
        </w:tc>
      </w:tr>
      <w:tr w:rsidR="00991796" w:rsidRPr="00B802DB">
        <w:trPr>
          <w:trHeight w:val="258"/>
        </w:trPr>
        <w:tc>
          <w:tcPr>
            <w:tcW w:w="411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Q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W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E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D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N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E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S</w:t>
            </w:r>
          </w:p>
        </w:tc>
        <w:tc>
          <w:tcPr>
            <w:tcW w:w="37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D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Y</w:t>
            </w:r>
          </w:p>
        </w:tc>
      </w:tr>
      <w:tr w:rsidR="00991796" w:rsidRPr="00B802DB">
        <w:trPr>
          <w:trHeight w:val="258"/>
        </w:trPr>
        <w:tc>
          <w:tcPr>
            <w:tcW w:w="411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T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H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U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R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S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D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37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Y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L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P</w:t>
            </w:r>
          </w:p>
        </w:tc>
      </w:tr>
      <w:tr w:rsidR="00991796" w:rsidRPr="00B802DB">
        <w:trPr>
          <w:trHeight w:val="258"/>
        </w:trPr>
        <w:tc>
          <w:tcPr>
            <w:tcW w:w="411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F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F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R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I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D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Y</w:t>
            </w:r>
          </w:p>
        </w:tc>
        <w:tc>
          <w:tcPr>
            <w:tcW w:w="37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Z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S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W</w:t>
            </w:r>
          </w:p>
        </w:tc>
      </w:tr>
      <w:tr w:rsidR="00991796" w:rsidRPr="00B802DB">
        <w:trPr>
          <w:trHeight w:val="273"/>
        </w:trPr>
        <w:tc>
          <w:tcPr>
            <w:tcW w:w="411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P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Q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S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T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U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R</w:t>
            </w:r>
          </w:p>
        </w:tc>
        <w:tc>
          <w:tcPr>
            <w:tcW w:w="37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D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Y</w:t>
            </w:r>
          </w:p>
        </w:tc>
      </w:tr>
      <w:tr w:rsidR="00991796" w:rsidRPr="00B802DB">
        <w:trPr>
          <w:trHeight w:val="273"/>
        </w:trPr>
        <w:tc>
          <w:tcPr>
            <w:tcW w:w="411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N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N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S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U</w:t>
            </w:r>
          </w:p>
        </w:tc>
        <w:tc>
          <w:tcPr>
            <w:tcW w:w="392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N</w:t>
            </w:r>
          </w:p>
        </w:tc>
        <w:tc>
          <w:tcPr>
            <w:tcW w:w="379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D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A</w:t>
            </w:r>
          </w:p>
        </w:tc>
        <w:tc>
          <w:tcPr>
            <w:tcW w:w="37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Y</w:t>
            </w:r>
          </w:p>
        </w:tc>
        <w:tc>
          <w:tcPr>
            <w:tcW w:w="377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D</w:t>
            </w:r>
          </w:p>
        </w:tc>
        <w:tc>
          <w:tcPr>
            <w:tcW w:w="445" w:type="dxa"/>
          </w:tcPr>
          <w:p w:rsidR="00991796" w:rsidRPr="00B802DB" w:rsidRDefault="00991796" w:rsidP="000E5B15">
            <w:pPr>
              <w:rPr>
                <w:rFonts w:ascii="Comic Sans MS" w:hAnsi="Comic Sans MS" w:cs="Comic Sans MS"/>
              </w:rPr>
            </w:pPr>
            <w:r w:rsidRPr="00B802DB">
              <w:rPr>
                <w:rFonts w:ascii="Comic Sans MS" w:hAnsi="Comic Sans MS" w:cs="Comic Sans MS"/>
              </w:rPr>
              <w:t>H</w:t>
            </w:r>
          </w:p>
        </w:tc>
      </w:tr>
    </w:tbl>
    <w:p w:rsidR="00991796" w:rsidRPr="00724E03" w:rsidRDefault="00991796" w:rsidP="00BA4F24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0.5pt;margin-top:13.95pt;width:243pt;height:129pt;z-index:251657216;mso-position-horizontal-relative:text;mso-position-vertical-relative:text" strokecolor="#936" strokeweight="3pt">
            <v:stroke linestyle="thinThin"/>
            <v:textbox style="mso-next-textbox:#_x0000_s1036">
              <w:txbxContent>
                <w:p w:rsidR="00991796" w:rsidRPr="006C437E" w:rsidRDefault="00991796" w:rsidP="00BA4F24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r w:rsidRPr="006C437E">
                    <w:rPr>
                      <w:rFonts w:ascii="Comic Sans MS" w:hAnsi="Comic Sans MS" w:cs="Comic Sans MS"/>
                    </w:rPr>
                    <w:t>1. ……………….…</w:t>
                  </w:r>
                  <w:r>
                    <w:rPr>
                      <w:rFonts w:ascii="Comic Sans MS" w:hAnsi="Comic Sans MS" w:cs="Comic Sans MS"/>
                    </w:rPr>
                    <w:t>….</w:t>
                  </w:r>
                  <w:r w:rsidRPr="006C437E">
                    <w:rPr>
                      <w:rFonts w:ascii="Comic Sans MS" w:hAnsi="Comic Sans MS" w:cs="Comic Sans MS"/>
                    </w:rPr>
                    <w:t>…….       5. ………………………….</w:t>
                  </w:r>
                </w:p>
                <w:p w:rsidR="00991796" w:rsidRPr="006C437E" w:rsidRDefault="00991796" w:rsidP="00BA4F24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r w:rsidRPr="006C437E">
                    <w:rPr>
                      <w:rFonts w:ascii="Comic Sans MS" w:hAnsi="Comic Sans MS" w:cs="Comic Sans MS"/>
                    </w:rPr>
                    <w:t>2. …………………</w:t>
                  </w:r>
                  <w:r>
                    <w:rPr>
                      <w:rFonts w:ascii="Comic Sans MS" w:hAnsi="Comic Sans MS" w:cs="Comic Sans MS"/>
                    </w:rPr>
                    <w:t>...</w:t>
                  </w:r>
                  <w:r w:rsidRPr="006C437E">
                    <w:rPr>
                      <w:rFonts w:ascii="Comic Sans MS" w:hAnsi="Comic Sans MS" w:cs="Comic Sans MS"/>
                    </w:rPr>
                    <w:t>.……..      6. ……………………………</w:t>
                  </w:r>
                </w:p>
                <w:p w:rsidR="00991796" w:rsidRPr="006C437E" w:rsidRDefault="00991796" w:rsidP="00BA4F24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r w:rsidRPr="006C437E">
                    <w:rPr>
                      <w:rFonts w:ascii="Comic Sans MS" w:hAnsi="Comic Sans MS" w:cs="Comic Sans MS"/>
                    </w:rPr>
                    <w:t>3. ………………</w:t>
                  </w:r>
                  <w:r>
                    <w:rPr>
                      <w:rFonts w:ascii="Comic Sans MS" w:hAnsi="Comic Sans MS" w:cs="Comic Sans MS"/>
                    </w:rPr>
                    <w:t>.</w:t>
                  </w:r>
                  <w:r w:rsidRPr="006C437E">
                    <w:rPr>
                      <w:rFonts w:ascii="Comic Sans MS" w:hAnsi="Comic Sans MS" w:cs="Comic Sans MS"/>
                    </w:rPr>
                    <w:t xml:space="preserve">….……….     </w:t>
                  </w: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r w:rsidRPr="006C437E">
                    <w:rPr>
                      <w:rFonts w:ascii="Comic Sans MS" w:hAnsi="Comic Sans MS" w:cs="Comic Sans MS"/>
                    </w:rPr>
                    <w:t>7. ……………………………</w:t>
                  </w:r>
                </w:p>
                <w:p w:rsidR="00991796" w:rsidRPr="006C437E" w:rsidRDefault="00991796" w:rsidP="00BA4F24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r w:rsidRPr="006C437E">
                    <w:rPr>
                      <w:rFonts w:ascii="Comic Sans MS" w:hAnsi="Comic Sans MS" w:cs="Comic Sans MS"/>
                    </w:rPr>
                    <w:t xml:space="preserve">4. …………………………….  </w:t>
                  </w:r>
                </w:p>
                <w:p w:rsidR="00991796" w:rsidRPr="00155CCA" w:rsidRDefault="00991796" w:rsidP="00BA4F24">
                  <w:pPr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shape>
        </w:pict>
      </w:r>
    </w:p>
    <w:p w:rsidR="00991796" w:rsidRPr="000F265A" w:rsidRDefault="00991796" w:rsidP="00BA4F24">
      <w:pPr>
        <w:spacing w:line="360" w:lineRule="auto"/>
        <w:ind w:firstLine="12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                             </w:t>
      </w:r>
    </w:p>
    <w:p w:rsidR="00991796" w:rsidRPr="000F265A" w:rsidRDefault="00991796" w:rsidP="00BA4F24">
      <w:pPr>
        <w:spacing w:line="360" w:lineRule="auto"/>
        <w:ind w:firstLine="120"/>
        <w:rPr>
          <w:rFonts w:ascii="Comic Sans MS" w:hAnsi="Comic Sans MS" w:cs="Comic Sans MS"/>
        </w:rPr>
      </w:pPr>
      <w:r w:rsidRPr="000F265A">
        <w:rPr>
          <w:rFonts w:ascii="Comic Sans MS" w:hAnsi="Comic Sans MS" w:cs="Comic Sans MS"/>
        </w:rPr>
        <w:t xml:space="preserve">                                                     </w:t>
      </w:r>
      <w:r>
        <w:rPr>
          <w:rFonts w:ascii="Comic Sans MS" w:hAnsi="Comic Sans MS" w:cs="Comic Sans MS"/>
        </w:rPr>
        <w:t xml:space="preserve">               </w:t>
      </w:r>
    </w:p>
    <w:p w:rsidR="00991796" w:rsidRDefault="00991796" w:rsidP="00BA4F24"/>
    <w:p w:rsidR="00991796" w:rsidRDefault="00991796" w:rsidP="00BA4F24"/>
    <w:p w:rsidR="00991796" w:rsidRDefault="00991796" w:rsidP="00BA4F24"/>
    <w:p w:rsidR="00991796" w:rsidRDefault="00991796" w:rsidP="00BA4F24"/>
    <w:p w:rsidR="00991796" w:rsidRDefault="00991796" w:rsidP="00BA4F24"/>
    <w:p w:rsidR="00991796" w:rsidRPr="00717477" w:rsidRDefault="00991796" w:rsidP="00BA4F24">
      <w:pPr>
        <w:spacing w:before="240" w:after="0"/>
        <w:rPr>
          <w:rFonts w:ascii="Comic Sans MS" w:hAnsi="Comic Sans MS" w:cs="Comic Sans MS"/>
          <w:b/>
          <w:bCs/>
          <w:u w:val="single"/>
        </w:rPr>
      </w:pPr>
      <w:r w:rsidRPr="00717477">
        <w:rPr>
          <w:rFonts w:ascii="Comic Sans MS" w:hAnsi="Comic Sans MS" w:cs="Comic Sans MS"/>
          <w:b/>
          <w:bCs/>
          <w:u w:val="single"/>
        </w:rPr>
        <w:t>4. SORULARI CEVAPLAYIN(3X4=12)</w:t>
      </w:r>
    </w:p>
    <w:p w:rsidR="00991796" w:rsidRPr="00BA4F24" w:rsidRDefault="00991796" w:rsidP="00BA4F24">
      <w:pPr>
        <w:spacing w:before="120" w:after="0" w:line="240" w:lineRule="auto"/>
        <w:rPr>
          <w:b/>
          <w:bCs/>
        </w:rPr>
      </w:pPr>
      <w:r w:rsidRPr="00BA4F24">
        <w:rPr>
          <w:b/>
          <w:bCs/>
        </w:rPr>
        <w:t xml:space="preserve">       1. What day is it today? ……………………………………………………………………</w:t>
      </w:r>
    </w:p>
    <w:p w:rsidR="00991796" w:rsidRPr="00BA4F24" w:rsidRDefault="00991796" w:rsidP="00BA4F24">
      <w:pPr>
        <w:spacing w:before="120" w:after="0" w:line="240" w:lineRule="auto"/>
        <w:rPr>
          <w:b/>
          <w:bCs/>
        </w:rPr>
      </w:pPr>
      <w:r w:rsidRPr="00BA4F24">
        <w:rPr>
          <w:b/>
          <w:bCs/>
        </w:rPr>
        <w:t xml:space="preserve">       2.Which lesson have you got on Friday?..............................................................................</w:t>
      </w:r>
    </w:p>
    <w:p w:rsidR="00991796" w:rsidRPr="00BA4F24" w:rsidRDefault="00991796" w:rsidP="00BA4F24">
      <w:pPr>
        <w:spacing w:before="120" w:after="0" w:line="240" w:lineRule="auto"/>
        <w:rPr>
          <w:b/>
          <w:bCs/>
        </w:rPr>
      </w:pPr>
      <w:r w:rsidRPr="00BA4F24">
        <w:rPr>
          <w:b/>
          <w:bCs/>
        </w:rPr>
        <w:t xml:space="preserve">       3.What’s your favourite subject?............................................................................................</w:t>
      </w:r>
    </w:p>
    <w:p w:rsidR="00991796" w:rsidRPr="00BA4F24" w:rsidRDefault="00991796" w:rsidP="00BA4F24">
      <w:pPr>
        <w:ind w:left="720"/>
        <w:rPr>
          <w:b/>
          <w:bCs/>
        </w:rPr>
      </w:pPr>
    </w:p>
    <w:p w:rsidR="00991796" w:rsidRPr="00717477" w:rsidRDefault="00991796" w:rsidP="00BA4F24">
      <w:pPr>
        <w:rPr>
          <w:rFonts w:ascii="Comic Sans MS" w:hAnsi="Comic Sans MS" w:cs="Comic Sans MS"/>
          <w:b/>
          <w:bCs/>
          <w:u w:val="single"/>
        </w:rPr>
      </w:pPr>
      <w:r>
        <w:rPr>
          <w:noProof/>
          <w:lang w:eastAsia="tr-TR"/>
        </w:rPr>
        <w:pict>
          <v:shape id="Resim 13" o:spid="_x0000_s1037" type="#_x0000_t75" alt="http://www.bonairenature.com/animalshelter/images/CatCartoon.gif" style="position:absolute;margin-left:402.75pt;margin-top:54pt;width:75.75pt;height:57pt;z-index:-251654144;visibility:visible">
            <v:imagedata r:id="rId17" r:href="rId18" grayscale="t"/>
          </v:shape>
        </w:pict>
      </w:r>
      <w:r>
        <w:rPr>
          <w:noProof/>
          <w:lang w:eastAsia="tr-TR"/>
        </w:rPr>
        <w:pict>
          <v:shape id="_x0000_s1038" type="#_x0000_t75" alt="0439655072_rgb6_sm" href="http://images.google.com.tr/imgres?imgurl=http://printables.scholastic.com/content/media/products/72/0439655072_rgb6_sm.jpg&amp;imgrefurl=http://printables.scholastic.com/printables/search/?Ne=172&amp;N=47+601&amp;_N=47&amp;usg=__Z4so8tkcmEm15_p7rL7yk1kRgvs=&amp;h=100&amp;w=81&amp;sz=36&amp;hl=tr&amp;start=17&amp;um=1&amp;itbs=1&amp;tbnid=KxTZ7OzKpMO78M:&amp;tbnh=82&amp;tbnw=66&amp;prev=/images?q=hamster+clipart&amp;um=1&amp;hl=tr&amp;rlz=1T4SUNC_trTR364TR364&amp;tbs=isch" style="position:absolute;margin-left:334.5pt;margin-top:56.25pt;width:36pt;height:45pt;z-index:251661312;visibility:visible" o:button="t">
            <v:fill o:detectmouseclick="t"/>
            <v:imagedata r:id="rId19" o:title="" grayscale="t"/>
            <w10:wrap type="square"/>
          </v:shape>
        </w:pict>
      </w:r>
      <w:r>
        <w:rPr>
          <w:noProof/>
          <w:lang w:eastAsia="tr-TR"/>
        </w:rPr>
        <w:pict>
          <v:shape id="ipfKXdmwd1oQrfRaM:" o:spid="_x0000_s1039" type="#_x0000_t75" alt="13279-Blue-And-Yellow-Happy-Fish-Clipart-Illustration" href="http://images.google.com.tr/imgres?imgurl=http://images.clipartof.com/small/13279-Blue-And-Yellow-Happy-Fish-Clipart-Illustration.jpg&amp;imgrefurl=http://www.clipartof.com/details/clipart/13279.html&amp;usg=__yn3AxlUKk9bCm6YFgAgZX7Yp_Ng=&amp;h=430&amp;w=450&amp;sz=69&amp;hl=tr&amp;start=3&amp;um=1&amp;itbs=1&amp;tbnid=KXdmwd1oQrfRaM:&amp;tbnh=121&amp;tbnw=127&amp;prev=/images?q=fish+clipart&amp;um=1&amp;hl=tr&amp;sa=N&amp;rlz=1T4SUNC_trTR364TR364&amp;ndsp=20&amp;tbs=isch" style="position:absolute;margin-left:247.5pt;margin-top:64.5pt;width:45pt;height:34.5pt;z-index:251660288;visibility:visible" o:button="t">
            <v:fill o:detectmouseclick="t"/>
            <v:imagedata r:id="rId20" o:title="" grayscale="t"/>
            <w10:wrap type="square"/>
          </v:shape>
        </w:pict>
      </w:r>
      <w:r>
        <w:rPr>
          <w:noProof/>
          <w:lang w:eastAsia="tr-TR"/>
        </w:rPr>
        <w:pict>
          <v:shape id="ipfAOtwjBBmp1fGVM:" o:spid="_x0000_s1040" type="#_x0000_t75" alt="13113-Happy-Blue-Bird-Clipart-Graphic-Illustration" href="http://images.google.com.tr/imgres?imgurl=http://images.clipartof.com/small/13113-Happy-Blue-Bird-Clipart-Graphic-Illustration.jpg&amp;imgrefurl=http://www.clipartof.com/details/clipart/13113.html&amp;usg=__wRbB3OrnyL-cmIKe0MU6ZDuHo0A=&amp;h=387&amp;w=450&amp;sz=70&amp;hl=tr&amp;start=1&amp;um=1&amp;itbs=1&amp;tbnid=AOtwjBBmp1fGVM:&amp;tbnh=109&amp;tbnw=127&amp;prev=/images?q=bird+clipart&amp;um=1&amp;hl=tr&amp;rlz=1T4SUNC_trTR364TR364&amp;tbs=isch" style="position:absolute;margin-left:157.5pt;margin-top:62.25pt;width:36pt;height:39pt;z-index:251659264;visibility:visible" o:button="t">
            <v:fill o:detectmouseclick="t"/>
            <v:imagedata r:id="rId21" o:title="" grayscale="t"/>
            <w10:wrap type="square"/>
          </v:shape>
        </w:pict>
      </w:r>
      <w:r>
        <w:rPr>
          <w:noProof/>
          <w:lang w:eastAsia="tr-TR"/>
        </w:rPr>
        <w:pict>
          <v:shape id="Resim 12" o:spid="_x0000_s1041" type="#_x0000_t75" alt="http://www.athomesafe.com/dogcr005.jpg" style="position:absolute;margin-left:40.05pt;margin-top:50.25pt;width:77.25pt;height:57.75pt;z-index:-251658240;visibility:visible">
            <v:imagedata r:id="rId22" r:href="rId23" grayscale="t"/>
          </v:shape>
        </w:pict>
      </w:r>
      <w:r w:rsidRPr="00717477">
        <w:rPr>
          <w:rFonts w:ascii="Comic Sans MS" w:hAnsi="Comic Sans MS" w:cs="Comic Sans MS"/>
          <w:b/>
          <w:bCs/>
          <w:u w:val="single"/>
        </w:rPr>
        <w:t>5.HAYVANLARIN İSİMLERİNİ YAZIN:( 5X2=10)</w:t>
      </w:r>
    </w:p>
    <w:p w:rsidR="00991796" w:rsidRPr="00BA4F24" w:rsidRDefault="00991796" w:rsidP="00BA4F24">
      <w:pPr>
        <w:rPr>
          <w:rFonts w:ascii="Comic Sans MS" w:hAnsi="Comic Sans MS" w:cs="Comic Sans MS"/>
          <w:b/>
          <w:bCs/>
        </w:rPr>
      </w:pPr>
      <w:r w:rsidRPr="00BA4F24">
        <w:rPr>
          <w:rFonts w:ascii="Comic Sans MS" w:hAnsi="Comic Sans MS" w:cs="Comic Sans MS"/>
          <w:b/>
          <w:bCs/>
        </w:rPr>
        <w:t>(BIRD   ,  DOG     ,FISH   ,  HAMSTER , CAT  )</w:t>
      </w:r>
    </w:p>
    <w:p w:rsidR="00991796" w:rsidRPr="00BA4F24" w:rsidRDefault="00991796" w:rsidP="00BA4F24">
      <w:pPr>
        <w:rPr>
          <w:rFonts w:ascii="Comic Sans MS" w:hAnsi="Comic Sans MS" w:cs="Comic Sans MS"/>
        </w:rPr>
      </w:pPr>
    </w:p>
    <w:p w:rsidR="00991796" w:rsidRDefault="00991796" w:rsidP="00BA4F24">
      <w:pPr>
        <w:rPr>
          <w:rFonts w:ascii="Comic Sans MS" w:hAnsi="Comic Sans MS" w:cs="Comic Sans MS"/>
        </w:rPr>
      </w:pPr>
    </w:p>
    <w:p w:rsidR="00991796" w:rsidRDefault="00991796" w:rsidP="00BA4F24">
      <w:pPr>
        <w:ind w:firstLine="708"/>
        <w:rPr>
          <w:rFonts w:ascii="Comic Sans MS" w:hAnsi="Comic Sans MS" w:cs="Comic Sans MS"/>
          <w:b/>
          <w:bCs/>
        </w:rPr>
      </w:pPr>
      <w:r w:rsidRPr="00BA4F24">
        <w:rPr>
          <w:rFonts w:ascii="Comic Sans MS" w:hAnsi="Comic Sans MS" w:cs="Comic Sans MS"/>
          <w:b/>
          <w:bCs/>
        </w:rPr>
        <w:t>…………………………</w:t>
      </w:r>
      <w:r>
        <w:rPr>
          <w:rFonts w:ascii="Comic Sans MS" w:hAnsi="Comic Sans MS" w:cs="Comic Sans MS"/>
          <w:b/>
          <w:bCs/>
        </w:rPr>
        <w:t xml:space="preserve">..     </w:t>
      </w:r>
      <w:r w:rsidRPr="00BA4F24">
        <w:rPr>
          <w:rFonts w:ascii="Comic Sans MS" w:hAnsi="Comic Sans MS" w:cs="Comic Sans MS"/>
          <w:b/>
          <w:bCs/>
        </w:rPr>
        <w:t>…………………</w:t>
      </w:r>
      <w:r>
        <w:rPr>
          <w:rFonts w:ascii="Comic Sans MS" w:hAnsi="Comic Sans MS" w:cs="Comic Sans MS"/>
          <w:b/>
          <w:bCs/>
        </w:rPr>
        <w:t xml:space="preserve">..     </w:t>
      </w:r>
      <w:r w:rsidRPr="00BA4F24">
        <w:rPr>
          <w:rFonts w:ascii="Comic Sans MS" w:hAnsi="Comic Sans MS" w:cs="Comic Sans MS"/>
          <w:b/>
          <w:bCs/>
        </w:rPr>
        <w:t xml:space="preserve"> …………………</w:t>
      </w:r>
      <w:r>
        <w:rPr>
          <w:rFonts w:ascii="Comic Sans MS" w:hAnsi="Comic Sans MS" w:cs="Comic Sans MS"/>
          <w:b/>
          <w:bCs/>
        </w:rPr>
        <w:t xml:space="preserve">        </w:t>
      </w:r>
      <w:r w:rsidRPr="00BA4F24">
        <w:rPr>
          <w:rFonts w:ascii="Comic Sans MS" w:hAnsi="Comic Sans MS" w:cs="Comic Sans MS"/>
          <w:b/>
          <w:bCs/>
        </w:rPr>
        <w:t>………………….          ……………………………</w:t>
      </w:r>
    </w:p>
    <w:p w:rsidR="00991796" w:rsidRDefault="00991796" w:rsidP="00A86CB2">
      <w:pPr>
        <w:rPr>
          <w:rFonts w:ascii="Comic Sans MS" w:hAnsi="Comic Sans MS" w:cs="Comic Sans MS"/>
        </w:rPr>
      </w:pPr>
    </w:p>
    <w:p w:rsidR="00991796" w:rsidRPr="00717477" w:rsidRDefault="00991796" w:rsidP="00A86CB2">
      <w:pPr>
        <w:rPr>
          <w:rFonts w:ascii="Comic Sans MS" w:hAnsi="Comic Sans MS" w:cs="Comic Sans MS"/>
          <w:b/>
          <w:bCs/>
          <w:u w:val="single"/>
        </w:rPr>
      </w:pPr>
      <w:r>
        <w:rPr>
          <w:rFonts w:ascii="Comic Sans MS" w:hAnsi="Comic Sans MS" w:cs="Comic Sans MS"/>
          <w:b/>
          <w:bCs/>
          <w:u w:val="single"/>
        </w:rPr>
        <w:t>6.</w:t>
      </w:r>
      <w:r w:rsidRPr="00717477">
        <w:rPr>
          <w:rFonts w:ascii="Comic Sans MS" w:hAnsi="Comic Sans MS" w:cs="Comic Sans MS"/>
          <w:b/>
          <w:bCs/>
          <w:u w:val="single"/>
        </w:rPr>
        <w:t>DOĞRU SEÇENEĞİ İŞARETLEYİN (7X5=35)</w:t>
      </w:r>
    </w:p>
    <w:p w:rsidR="00991796" w:rsidRPr="00A86CB2" w:rsidRDefault="00991796" w:rsidP="00A86CB2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1.I have got Engli</w:t>
      </w:r>
      <w:r w:rsidRPr="00A86CB2">
        <w:rPr>
          <w:rFonts w:ascii="Comic Sans MS" w:hAnsi="Comic Sans MS" w:cs="Comic Sans MS"/>
          <w:b/>
          <w:bCs/>
        </w:rPr>
        <w:t>sh ----- Monday.</w:t>
      </w:r>
    </w:p>
    <w:p w:rsidR="00991796" w:rsidRPr="00A86CB2" w:rsidRDefault="00991796" w:rsidP="00A86CB2">
      <w:pPr>
        <w:rPr>
          <w:rFonts w:ascii="Comic Sans MS" w:hAnsi="Comic Sans MS" w:cs="Comic Sans MS"/>
          <w:b/>
          <w:bCs/>
        </w:rPr>
      </w:pPr>
      <w:r w:rsidRPr="00A86CB2">
        <w:rPr>
          <w:rFonts w:ascii="Comic Sans MS" w:hAnsi="Comic Sans MS" w:cs="Comic Sans MS"/>
          <w:b/>
          <w:bCs/>
        </w:rPr>
        <w:t>a)in                b)on                c)at           d)near</w:t>
      </w:r>
    </w:p>
    <w:p w:rsidR="00991796" w:rsidRPr="00A86CB2" w:rsidRDefault="00991796" w:rsidP="00A86CB2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15 Resim" o:spid="_x0000_s1042" type="#_x0000_t75" alt="imagesCAQPBF88.jpg" style="position:absolute;margin-left:237.75pt;margin-top:1.85pt;width:50.35pt;height:56.25pt;z-index:251663360;visibility:visible">
            <v:imagedata r:id="rId24" o:title=""/>
            <w10:wrap type="square"/>
          </v:shape>
        </w:pict>
      </w:r>
      <w:r w:rsidRPr="00A86CB2">
        <w:rPr>
          <w:rFonts w:ascii="Comic Sans MS" w:hAnsi="Comic Sans MS" w:cs="Comic Sans MS"/>
          <w:b/>
          <w:bCs/>
        </w:rPr>
        <w:t>2.What is this?</w:t>
      </w:r>
    </w:p>
    <w:p w:rsidR="00991796" w:rsidRPr="00A86CB2" w:rsidRDefault="00991796" w:rsidP="00A86CB2">
      <w:pPr>
        <w:spacing w:after="0"/>
        <w:rPr>
          <w:rFonts w:ascii="Comic Sans MS" w:hAnsi="Comic Sans MS" w:cs="Comic Sans MS"/>
          <w:b/>
          <w:bCs/>
        </w:rPr>
      </w:pPr>
      <w:r w:rsidRPr="00A86CB2">
        <w:rPr>
          <w:rFonts w:ascii="Comic Sans MS" w:hAnsi="Comic Sans MS" w:cs="Comic Sans MS"/>
          <w:b/>
          <w:bCs/>
        </w:rPr>
        <w:t xml:space="preserve">a)It’s a parrot           </w:t>
      </w:r>
      <w:r>
        <w:rPr>
          <w:rFonts w:ascii="Comic Sans MS" w:hAnsi="Comic Sans MS" w:cs="Comic Sans MS"/>
          <w:b/>
          <w:bCs/>
        </w:rPr>
        <w:t xml:space="preserve">  </w:t>
      </w:r>
      <w:r w:rsidRPr="00A86CB2">
        <w:rPr>
          <w:rFonts w:ascii="Comic Sans MS" w:hAnsi="Comic Sans MS" w:cs="Comic Sans MS"/>
          <w:b/>
          <w:bCs/>
        </w:rPr>
        <w:t>c)It’s  a  dog</w:t>
      </w:r>
    </w:p>
    <w:p w:rsidR="00991796" w:rsidRPr="00A86CB2" w:rsidRDefault="00991796" w:rsidP="00A86CB2">
      <w:pPr>
        <w:rPr>
          <w:rFonts w:ascii="Comic Sans MS" w:hAnsi="Comic Sans MS" w:cs="Comic Sans MS"/>
          <w:b/>
          <w:bCs/>
        </w:rPr>
      </w:pPr>
      <w:r w:rsidRPr="00A86CB2">
        <w:rPr>
          <w:rFonts w:ascii="Comic Sans MS" w:hAnsi="Comic Sans MS" w:cs="Comic Sans MS"/>
          <w:b/>
          <w:bCs/>
        </w:rPr>
        <w:t xml:space="preserve">b)It’s a cat                </w:t>
      </w:r>
      <w:r>
        <w:rPr>
          <w:rFonts w:ascii="Comic Sans MS" w:hAnsi="Comic Sans MS" w:cs="Comic Sans MS"/>
          <w:b/>
          <w:bCs/>
        </w:rPr>
        <w:t xml:space="preserve"> </w:t>
      </w:r>
      <w:r w:rsidRPr="00A86CB2">
        <w:rPr>
          <w:rFonts w:ascii="Comic Sans MS" w:hAnsi="Comic Sans MS" w:cs="Comic Sans MS"/>
          <w:b/>
          <w:bCs/>
        </w:rPr>
        <w:t>d)It’s  a fish</w:t>
      </w:r>
    </w:p>
    <w:p w:rsidR="00991796" w:rsidRPr="00A86CB2" w:rsidRDefault="00991796" w:rsidP="00A86CB2">
      <w:pPr>
        <w:tabs>
          <w:tab w:val="center" w:pos="5103"/>
        </w:tabs>
        <w:spacing w:after="0"/>
        <w:rPr>
          <w:rFonts w:ascii="Comic Sans MS" w:hAnsi="Comic Sans MS" w:cs="Comic Sans MS"/>
          <w:b/>
          <w:bCs/>
        </w:rPr>
      </w:pPr>
      <w:r w:rsidRPr="00A86CB2">
        <w:rPr>
          <w:rFonts w:ascii="Comic Sans MS" w:hAnsi="Comic Sans MS" w:cs="Comic Sans MS"/>
          <w:b/>
          <w:bCs/>
        </w:rPr>
        <w:t xml:space="preserve">3. It is green. It has got big eyes. </w:t>
      </w:r>
    </w:p>
    <w:p w:rsidR="00991796" w:rsidRPr="00A86CB2" w:rsidRDefault="00991796" w:rsidP="00A86CB2">
      <w:pPr>
        <w:tabs>
          <w:tab w:val="center" w:pos="5103"/>
        </w:tabs>
        <w:spacing w:after="0"/>
        <w:rPr>
          <w:rFonts w:ascii="Comic Sans MS" w:hAnsi="Comic Sans MS" w:cs="Comic Sans MS"/>
          <w:b/>
          <w:bCs/>
        </w:rPr>
      </w:pPr>
      <w:r w:rsidRPr="00A86CB2">
        <w:rPr>
          <w:rFonts w:ascii="Comic Sans MS" w:hAnsi="Comic Sans MS" w:cs="Comic Sans MS"/>
          <w:b/>
          <w:bCs/>
        </w:rPr>
        <w:t>It has got four legs.</w:t>
      </w:r>
    </w:p>
    <w:p w:rsidR="00991796" w:rsidRPr="00A86CB2" w:rsidRDefault="00991796" w:rsidP="00A86CB2">
      <w:pPr>
        <w:rPr>
          <w:rFonts w:ascii="Comic Sans MS" w:hAnsi="Comic Sans MS" w:cs="Comic Sans MS"/>
          <w:b/>
          <w:bCs/>
        </w:rPr>
      </w:pPr>
      <w:r w:rsidRPr="00A86CB2">
        <w:rPr>
          <w:rFonts w:ascii="Comic Sans MS" w:hAnsi="Comic Sans MS" w:cs="Comic Sans MS"/>
          <w:b/>
          <w:bCs/>
          <w:u w:val="single"/>
        </w:rPr>
        <w:t xml:space="preserve"> Hangi hayvan tarif edilmiştir</w:t>
      </w:r>
    </w:p>
    <w:p w:rsidR="00991796" w:rsidRPr="00A86CB2" w:rsidRDefault="00991796" w:rsidP="00A86CB2">
      <w:pPr>
        <w:tabs>
          <w:tab w:val="left" w:pos="3180"/>
        </w:tabs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il_fi" o:spid="_x0000_s1043" type="#_x0000_t75" alt="http://123images.123peppy.com/big-fish-online-coloring.jpg" style="position:absolute;margin-left:377.25pt;margin-top:7.55pt;width:64.5pt;height:49.5pt;z-index:251666432;visibility:visible">
            <v:imagedata r:id="rId25" r:href="rId26" grayscale="t"/>
            <w10:wrap type="square"/>
          </v:shape>
        </w:pict>
      </w:r>
      <w:r>
        <w:rPr>
          <w:noProof/>
          <w:lang w:eastAsia="tr-TR"/>
        </w:rPr>
        <w:pict>
          <v:shape id="rg_hi" o:spid="_x0000_s1044" type="#_x0000_t75" alt="http://t0.gstatic.com/images?q=tbn:ANd9GcS7Q_oMC3JtzvkeHuy5U-U_8x3tNFy2SuKVKBYWVr38iBrJ8-3vwg" href="http://www.google.com.tr/imgres?q=ku%C5%9F+resmi+boyama&amp;hl=tr&amp;biw=1280&amp;bih=619&amp;tbm=isch&amp;tbnid=RId0M4WCVenh3M:&amp;imgrefurl=http://www.okuloncesietkinlik.gen.tr/boyama-calismalari-yavru-kus.html&amp;docid=juR3vZQYqGHEIM&amp;imgurl=http://www.bendeokulluyum.com/2009/8ara03.gif&amp;w=241&amp;h=181&amp;ei=54xfT-TpGKOt0QXSruz0Bg&amp;zoom" style="position:absolute;margin-left:261.75pt;margin-top:6.05pt;width:63pt;height:54pt;z-index:251664384;visibility:visible" o:button="t">
            <v:fill o:detectmouseclick="t"/>
            <v:imagedata r:id="rId27" r:href="rId28" gain="156038f" blacklevel="-14418f" grayscale="t"/>
            <w10:wrap type="square"/>
          </v:shape>
        </w:pict>
      </w:r>
      <w:r>
        <w:rPr>
          <w:noProof/>
          <w:lang w:eastAsia="tr-TR"/>
        </w:rPr>
        <w:pict>
          <v:shape id="Resim 15" o:spid="_x0000_s1045" type="#_x0000_t75" style="position:absolute;margin-left:51.75pt;margin-top:7.55pt;width:63pt;height:52.5pt;z-index:251665408;visibility:visible">
            <v:imagedata r:id="rId29" o:title="" gain="78019f" blacklevel="-1966f" grayscale="t"/>
          </v:shape>
        </w:pict>
      </w:r>
      <w:r>
        <w:rPr>
          <w:noProof/>
          <w:lang w:eastAsia="tr-TR"/>
        </w:rPr>
        <w:pict>
          <v:shape id="_x0000_s1046" type="#_x0000_t75" style="position:absolute;margin-left:23.25pt;margin-top:7.55pt;width:56.25pt;height:45.75pt;z-index:251667456;visibility:visible">
            <v:imagedata r:id="rId30" o:title="" gain="2" blacklevel="-5898f" grayscale="t"/>
            <w10:wrap type="square"/>
          </v:shape>
        </w:pict>
      </w:r>
      <w:r w:rsidRPr="00A86CB2">
        <w:rPr>
          <w:rFonts w:ascii="Comic Sans MS" w:hAnsi="Comic Sans MS" w:cs="Comic Sans MS"/>
          <w:b/>
          <w:bCs/>
        </w:rPr>
        <w:tab/>
      </w:r>
    </w:p>
    <w:p w:rsidR="00991796" w:rsidRPr="00A86CB2" w:rsidRDefault="00991796" w:rsidP="00A86CB2">
      <w:pPr>
        <w:rPr>
          <w:rFonts w:ascii="Comic Sans MS" w:hAnsi="Comic Sans MS" w:cs="Comic Sans MS"/>
          <w:b/>
          <w:bCs/>
        </w:rPr>
      </w:pPr>
    </w:p>
    <w:p w:rsidR="00991796" w:rsidRPr="00A86CB2" w:rsidRDefault="00991796" w:rsidP="00A86CB2">
      <w:pPr>
        <w:rPr>
          <w:rFonts w:ascii="Comic Sans MS" w:hAnsi="Comic Sans MS" w:cs="Comic Sans MS"/>
          <w:b/>
          <w:bCs/>
        </w:rPr>
      </w:pPr>
    </w:p>
    <w:p w:rsidR="00991796" w:rsidRPr="00A86CB2" w:rsidRDefault="00991796" w:rsidP="00717477">
      <w:pPr>
        <w:spacing w:after="120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17" o:spid="_x0000_s1047" type="#_x0000_t75" alt="under" style="position:absolute;margin-left:192.9pt;margin-top:21.4pt;width:69pt;height:40.5pt;z-index:-251648000;visibility:visible">
            <v:imagedata r:id="rId31" o:title=""/>
          </v:shape>
        </w:pict>
      </w:r>
      <w:r w:rsidRPr="00A86CB2">
        <w:rPr>
          <w:rFonts w:ascii="Comic Sans MS" w:hAnsi="Comic Sans MS" w:cs="Comic Sans MS"/>
          <w:b/>
          <w:bCs/>
        </w:rPr>
        <w:t>4.The dog is …..……..……... the chair.</w:t>
      </w:r>
    </w:p>
    <w:p w:rsidR="00991796" w:rsidRDefault="00991796" w:rsidP="00A86CB2">
      <w:pPr>
        <w:spacing w:after="0"/>
        <w:rPr>
          <w:rFonts w:ascii="Comic Sans MS" w:hAnsi="Comic Sans MS" w:cs="Comic Sans MS"/>
          <w:b/>
          <w:bCs/>
        </w:rPr>
      </w:pPr>
      <w:r w:rsidRPr="00A86CB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 xml:space="preserve">)in      b)on     </w:t>
      </w:r>
      <w:r w:rsidRPr="00A86CB2">
        <w:rPr>
          <w:rFonts w:ascii="Comic Sans MS" w:hAnsi="Comic Sans MS" w:cs="Comic Sans MS"/>
          <w:b/>
          <w:bCs/>
        </w:rPr>
        <w:t xml:space="preserve">c)under   </w:t>
      </w:r>
      <w:r>
        <w:rPr>
          <w:rFonts w:ascii="Comic Sans MS" w:hAnsi="Comic Sans MS" w:cs="Comic Sans MS"/>
          <w:b/>
          <w:bCs/>
        </w:rPr>
        <w:t xml:space="preserve"> </w:t>
      </w:r>
      <w:r w:rsidRPr="00A86CB2">
        <w:rPr>
          <w:rFonts w:ascii="Comic Sans MS" w:hAnsi="Comic Sans MS" w:cs="Comic Sans MS"/>
          <w:b/>
          <w:bCs/>
        </w:rPr>
        <w:t>d)near</w:t>
      </w:r>
    </w:p>
    <w:p w:rsidR="00991796" w:rsidRPr="00A86CB2" w:rsidRDefault="00991796" w:rsidP="00A86CB2">
      <w:pPr>
        <w:rPr>
          <w:rFonts w:ascii="Comic Sans MS" w:hAnsi="Comic Sans MS" w:cs="Comic Sans MS"/>
          <w:b/>
          <w:bCs/>
        </w:rPr>
      </w:pPr>
    </w:p>
    <w:p w:rsidR="00991796" w:rsidRPr="00A86CB2" w:rsidRDefault="00991796" w:rsidP="00A86CB2">
      <w:pPr>
        <w:spacing w:after="0"/>
        <w:rPr>
          <w:rFonts w:ascii="Comic Sans MS" w:hAnsi="Comic Sans MS" w:cs="Comic Sans MS"/>
          <w:b/>
          <w:bCs/>
        </w:rPr>
      </w:pPr>
      <w:r w:rsidRPr="00A86CB2">
        <w:rPr>
          <w:rFonts w:ascii="Comic Sans MS" w:hAnsi="Comic Sans MS" w:cs="Comic Sans MS"/>
          <w:b/>
          <w:bCs/>
        </w:rPr>
        <w:t>5.</w:t>
      </w:r>
      <w:r>
        <w:rPr>
          <w:rFonts w:ascii="Comic Sans MS" w:hAnsi="Comic Sans MS" w:cs="Comic Sans MS"/>
          <w:b/>
          <w:bCs/>
        </w:rPr>
        <w:t xml:space="preserve">   </w:t>
      </w:r>
      <w:r w:rsidRPr="00A86CB2">
        <w:rPr>
          <w:rFonts w:ascii="Comic Sans MS" w:hAnsi="Comic Sans MS" w:cs="Comic Sans MS"/>
          <w:b/>
          <w:bCs/>
        </w:rPr>
        <w:t>7x7=?</w:t>
      </w:r>
    </w:p>
    <w:p w:rsidR="00991796" w:rsidRDefault="00991796" w:rsidP="00A86CB2">
      <w:pPr>
        <w:rPr>
          <w:rFonts w:ascii="Comic Sans MS" w:hAnsi="Comic Sans MS" w:cs="Comic Sans MS"/>
          <w:b/>
          <w:bCs/>
        </w:rPr>
      </w:pPr>
      <w:r w:rsidRPr="00A86CB2">
        <w:rPr>
          <w:rFonts w:ascii="Comic Sans MS" w:hAnsi="Comic Sans MS" w:cs="Comic Sans MS"/>
          <w:b/>
          <w:bCs/>
        </w:rPr>
        <w:t>a)fourty nine       b)sixty four       c)fourteen      d)zero</w:t>
      </w:r>
    </w:p>
    <w:p w:rsidR="00991796" w:rsidRDefault="00991796" w:rsidP="00717477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6.Hangisi farklı?</w:t>
      </w:r>
    </w:p>
    <w:p w:rsidR="00991796" w:rsidRDefault="00991796" w:rsidP="00717477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a)Turkish      b)English      c)Art         d)Sunday</w:t>
      </w:r>
    </w:p>
    <w:p w:rsidR="00991796" w:rsidRDefault="00991796" w:rsidP="00717477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7.Hangisi farklı?</w:t>
      </w:r>
    </w:p>
    <w:p w:rsidR="00991796" w:rsidRDefault="00991796" w:rsidP="00717477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a)Cat      b)Monday      c)Saturday       d)Thursday</w:t>
      </w:r>
    </w:p>
    <w:p w:rsidR="00991796" w:rsidRPr="00A86CB2" w:rsidRDefault="00991796" w:rsidP="00717477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                    </w:t>
      </w:r>
      <w:r w:rsidRPr="00A86CB2">
        <w:rPr>
          <w:rFonts w:ascii="Comic Sans MS" w:hAnsi="Comic Sans MS" w:cs="Comic Sans MS"/>
          <w:b/>
          <w:bCs/>
        </w:rPr>
        <w:t>GOOD LUCK!</w:t>
      </w:r>
    </w:p>
    <w:p w:rsidR="00991796" w:rsidRPr="00A86CB2" w:rsidRDefault="00991796" w:rsidP="00A86CB2">
      <w:pPr>
        <w:tabs>
          <w:tab w:val="left" w:pos="6840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                                                             </w:t>
      </w:r>
      <w:r w:rsidRPr="00A86CB2">
        <w:rPr>
          <w:rFonts w:ascii="Comic Sans MS" w:hAnsi="Comic Sans MS" w:cs="Comic Sans MS"/>
          <w:b/>
          <w:bCs/>
        </w:rPr>
        <w:t>ELT TEACHERS</w:t>
      </w:r>
    </w:p>
    <w:p w:rsidR="00991796" w:rsidRPr="00A86CB2" w:rsidRDefault="00991796" w:rsidP="00A86CB2">
      <w:pPr>
        <w:tabs>
          <w:tab w:val="left" w:pos="6840"/>
        </w:tabs>
        <w:rPr>
          <w:rFonts w:ascii="Comic Sans MS" w:hAnsi="Comic Sans MS" w:cs="Comic Sans MS"/>
          <w:b/>
          <w:bCs/>
          <w:i/>
          <w:iCs/>
        </w:rPr>
      </w:pPr>
      <w:r w:rsidRPr="00A86CB2">
        <w:rPr>
          <w:rFonts w:ascii="Comic Sans MS" w:hAnsi="Comic Sans MS" w:cs="Comic Sans MS"/>
          <w:b/>
          <w:bCs/>
          <w:i/>
          <w:iCs/>
        </w:rPr>
        <w:t xml:space="preserve">               ŞEHRAZAT YÜKSEL    SULTAN ALP GÜNDÜZ         FUNDA KURT</w:t>
      </w:r>
    </w:p>
    <w:sectPr w:rsidR="00991796" w:rsidRPr="00A86CB2" w:rsidSect="00BA4F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796" w:rsidRDefault="00991796" w:rsidP="00BA4F24">
      <w:pPr>
        <w:spacing w:after="0" w:line="240" w:lineRule="auto"/>
      </w:pPr>
      <w:r>
        <w:separator/>
      </w:r>
    </w:p>
  </w:endnote>
  <w:endnote w:type="continuationSeparator" w:id="0">
    <w:p w:rsidR="00991796" w:rsidRDefault="00991796" w:rsidP="00BA4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796" w:rsidRDefault="00991796" w:rsidP="00BA4F24">
      <w:pPr>
        <w:spacing w:after="0" w:line="240" w:lineRule="auto"/>
      </w:pPr>
      <w:r>
        <w:separator/>
      </w:r>
    </w:p>
  </w:footnote>
  <w:footnote w:type="continuationSeparator" w:id="0">
    <w:p w:rsidR="00991796" w:rsidRDefault="00991796" w:rsidP="00BA4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C7EF5"/>
    <w:multiLevelType w:val="hybridMultilevel"/>
    <w:tmpl w:val="1FAC81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4F24"/>
    <w:rsid w:val="000E5B15"/>
    <w:rsid w:val="000F265A"/>
    <w:rsid w:val="00155CCA"/>
    <w:rsid w:val="00243B1D"/>
    <w:rsid w:val="00272C3D"/>
    <w:rsid w:val="002B6CB3"/>
    <w:rsid w:val="004908A3"/>
    <w:rsid w:val="006C437E"/>
    <w:rsid w:val="00717477"/>
    <w:rsid w:val="00724E03"/>
    <w:rsid w:val="00991796"/>
    <w:rsid w:val="00A524B7"/>
    <w:rsid w:val="00A86CB2"/>
    <w:rsid w:val="00B802DB"/>
    <w:rsid w:val="00B90950"/>
    <w:rsid w:val="00BA4F24"/>
    <w:rsid w:val="00CD0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B1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4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4F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A4F24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BA4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4F24"/>
  </w:style>
  <w:style w:type="paragraph" w:styleId="Footer">
    <w:name w:val="footer"/>
    <w:basedOn w:val="Normal"/>
    <w:link w:val="FooterChar"/>
    <w:uiPriority w:val="99"/>
    <w:semiHidden/>
    <w:rsid w:val="00BA4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4F24"/>
  </w:style>
  <w:style w:type="character" w:styleId="Hyperlink">
    <w:name w:val="Hyperlink"/>
    <w:basedOn w:val="DefaultParagraphFont"/>
    <w:uiPriority w:val="99"/>
    <w:rsid w:val="004908A3"/>
    <w:rPr>
      <w:color w:val="0000FF"/>
      <w:u w:val="single"/>
    </w:rPr>
  </w:style>
  <w:style w:type="paragraph" w:customStyle="1" w:styleId="NoSpacing1">
    <w:name w:val="No Spacing1"/>
    <w:uiPriority w:val="99"/>
    <w:rsid w:val="004908A3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92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http://www.bonairenature.com/animalshelter/images/CatCartoon.gif" TargetMode="External"/><Relationship Id="rId26" Type="http://schemas.openxmlformats.org/officeDocument/2006/relationships/image" Target="http://123images.123peppy.com/big-fish-online-coloring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4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www.fotosearch.com/bthumb/CSP/CSP034/k0342684.jpg" TargetMode="External"/><Relationship Id="rId20" Type="http://schemas.openxmlformats.org/officeDocument/2006/relationships/image" Target="media/image10.jpeg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3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http://www.athomesafe.com/dogcr005.jpg" TargetMode="External"/><Relationship Id="rId28" Type="http://schemas.openxmlformats.org/officeDocument/2006/relationships/image" Target="http://t0.gstatic.com/images?q=tbn:ANd9GcS7Q_oMC3JtzvkeHuy5U-U_8x3tNFy2SuKVKBYWVr38iBrJ8-3vwg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9.jpeg"/><Relationship Id="rId31" Type="http://schemas.openxmlformats.org/officeDocument/2006/relationships/image" Target="media/image18.jpeg"/><Relationship Id="rId4" Type="http://schemas.openxmlformats.org/officeDocument/2006/relationships/webSettings" Target="webSettings.xml"/><Relationship Id="rId9" Type="http://schemas.openxmlformats.org/officeDocument/2006/relationships/image" Target="http://hometown-art.aol.com/htp/clipart/science_technology/scientific_objects/source/1722872.jpg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360</Words>
  <Characters>2053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EDANUR</cp:lastModifiedBy>
  <cp:revision>3</cp:revision>
  <dcterms:created xsi:type="dcterms:W3CDTF">2012-03-18T18:25:00Z</dcterms:created>
  <dcterms:modified xsi:type="dcterms:W3CDTF">2013-03-08T16:47:00Z</dcterms:modified>
  <cp:category>www.sorubak.com</cp:category>
  <cp:version>www.sorubak.com</cp:version>
</cp:coreProperties>
</file>