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2E" w:rsidRDefault="00EA5E2E" w:rsidP="00195121">
      <w:r>
        <w:rPr>
          <w:noProof/>
          <w:lang w:eastAsia="tr-TR"/>
        </w:rPr>
        <w:pict>
          <v:rect id="_x0000_s1026" style="position:absolute;margin-left:-47.6pt;margin-top:-45.35pt;width:547.5pt;height:30pt;z-index:251651072">
            <v:textbox>
              <w:txbxContent>
                <w:p w:rsidR="00EA5E2E" w:rsidRPr="00195121" w:rsidRDefault="00EA5E2E" w:rsidP="00195121">
                  <w:pPr>
                    <w:jc w:val="center"/>
                    <w:rPr>
                      <w:b/>
                      <w:bCs/>
                    </w:rPr>
                  </w:pPr>
                  <w:r w:rsidRPr="00195121">
                    <w:rPr>
                      <w:b/>
                      <w:bCs/>
                    </w:rPr>
                    <w:t>DOĞAL SAYILARDA PROBLEMLER</w:t>
                  </w:r>
                </w:p>
              </w:txbxContent>
            </v:textbox>
          </v:rect>
        </w:pict>
      </w:r>
      <w:r w:rsidRPr="00195121">
        <w:rPr>
          <w:b/>
          <w:bCs/>
        </w:rPr>
        <w:t>1.</w:t>
      </w:r>
      <w:r>
        <w:t xml:space="preserve">  98A5B7 sayısında    A+B =6040 olduğuna göre, bu sayısının sayı değerlerinin toplamı kaçtır?</w:t>
      </w:r>
    </w:p>
    <w:p w:rsidR="00EA5E2E" w:rsidRDefault="00EA5E2E" w:rsidP="00195121">
      <w:r>
        <w:t>A.39               B.29               C.38               D.40</w:t>
      </w:r>
    </w:p>
    <w:p w:rsidR="00EA5E2E" w:rsidRDefault="00EA5E2E" w:rsidP="00312B43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EA5E2E" w:rsidRDefault="00EA5E2E" w:rsidP="00195121"/>
    <w:p w:rsidR="00EA5E2E" w:rsidRDefault="00EA5E2E" w:rsidP="00195121">
      <w:r w:rsidRPr="00195121">
        <w:rPr>
          <w:b/>
          <w:bCs/>
        </w:rPr>
        <w:t>2.</w:t>
      </w:r>
      <w:r>
        <w:rPr>
          <w:b/>
          <w:bCs/>
        </w:rPr>
        <w:t xml:space="preserve">  </w:t>
      </w:r>
      <w:r w:rsidRPr="00696917">
        <w:t>KÜÇÜK :</w:t>
      </w:r>
      <w:r>
        <w:t xml:space="preserve"> </w:t>
      </w:r>
      <w:r w:rsidRPr="00696917">
        <w:t xml:space="preserve"> 67376   ve  BAYAT : 12425</w:t>
      </w:r>
      <w:r>
        <w:t xml:space="preserve"> olarak şifrelenmiştir. Buna göre “BÜYÜK” kelimesinin şifresi aşağıdakilerden hangisidir?</w:t>
      </w:r>
    </w:p>
    <w:p w:rsidR="00EA5E2E" w:rsidRDefault="00EA5E2E" w:rsidP="00195121">
      <w:r>
        <w:t>A.16467         B.17476        C.17371       D.17571</w:t>
      </w:r>
    </w:p>
    <w:p w:rsidR="00EA5E2E" w:rsidRDefault="00EA5E2E" w:rsidP="00195121"/>
    <w:p w:rsidR="00EA5E2E" w:rsidRDefault="00EA5E2E" w:rsidP="00195121">
      <w:r w:rsidRPr="00C23F16">
        <w:rPr>
          <w:b/>
          <w:bCs/>
        </w:rPr>
        <w:t>3.</w:t>
      </w:r>
      <w:r>
        <w:t xml:space="preserve">      “4578, 4587, 4570, 4577” sayılarını küçükten büyüğe doğru sıralarsak 4. sayı hangisi olur?</w:t>
      </w:r>
    </w:p>
    <w:p w:rsidR="00EA5E2E" w:rsidRDefault="00EA5E2E" w:rsidP="00195121">
      <w:r>
        <w:t>A.4578          B.4587       C.4570          D.4577</w:t>
      </w:r>
    </w:p>
    <w:p w:rsidR="00EA5E2E" w:rsidRDefault="00EA5E2E" w:rsidP="00195121"/>
    <w:p w:rsidR="00EA5E2E" w:rsidRDefault="00EA5E2E" w:rsidP="00195121">
      <w:r w:rsidRPr="00811AC5">
        <w:rPr>
          <w:b/>
          <w:bCs/>
        </w:rPr>
        <w:t>4.</w:t>
      </w:r>
      <w:r>
        <w:t xml:space="preserve">  678 + A &gt; 980   karşılaştırmasında A yerine gelebilecek </w:t>
      </w:r>
      <w:r w:rsidRPr="00C23F16">
        <w:rPr>
          <w:u w:val="single"/>
        </w:rPr>
        <w:t>en küçük sayı</w:t>
      </w:r>
      <w:r>
        <w:t xml:space="preserve"> kaçtır?</w:t>
      </w:r>
    </w:p>
    <w:p w:rsidR="00EA5E2E" w:rsidRDefault="00EA5E2E" w:rsidP="00195121">
      <w:r>
        <w:t>A.302              B.303               C.301             D.300</w:t>
      </w:r>
    </w:p>
    <w:p w:rsidR="00EA5E2E" w:rsidRDefault="00EA5E2E" w:rsidP="0019512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5.65pt;margin-top:13.7pt;width:0;height:22.5pt;z-index:251656192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81.9pt;margin-top:13.7pt;width:0;height:22.5pt;z-index:251657216" o:connectortype="straight"/>
        </w:pict>
      </w:r>
      <w:r>
        <w:rPr>
          <w:noProof/>
          <w:lang w:eastAsia="tr-TR"/>
        </w:rPr>
        <w:pict>
          <v:shape id="_x0000_s1029" type="#_x0000_t32" style="position:absolute;margin-left:124.9pt;margin-top:13.7pt;width:0;height:22.5pt;z-index:251655168" o:connectortype="straight"/>
        </w:pict>
      </w:r>
      <w:r>
        <w:rPr>
          <w:noProof/>
          <w:lang w:eastAsia="tr-TR"/>
        </w:rPr>
        <w:pict>
          <v:shape id="_x0000_s1030" type="#_x0000_t32" style="position:absolute;margin-left:94.9pt;margin-top:13.7pt;width:0;height:22.5pt;z-index:251654144" o:connectortype="straight"/>
        </w:pict>
      </w:r>
      <w:r>
        <w:rPr>
          <w:noProof/>
          <w:lang w:eastAsia="tr-TR"/>
        </w:rPr>
        <w:pict>
          <v:shape id="_x0000_s1031" type="#_x0000_t32" style="position:absolute;margin-left:54.4pt;margin-top:13.7pt;width:0;height:22.5pt;z-index:251653120" o:connectortype="straight"/>
        </w:pict>
      </w:r>
      <w:r>
        <w:rPr>
          <w:noProof/>
          <w:lang w:eastAsia="tr-TR"/>
        </w:rPr>
        <w:pict>
          <v:rect id="_x0000_s1032" style="position:absolute;margin-left:7.15pt;margin-top:13.7pt;width:206.25pt;height:22.5pt;z-index:251652096">
            <v:textbox>
              <w:txbxContent>
                <w:p w:rsidR="00EA5E2E" w:rsidRPr="00E5502C" w:rsidRDefault="00EA5E2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Yüz binler  on binler  binler  yüzler  onlar  birler</w:t>
                  </w:r>
                </w:p>
              </w:txbxContent>
            </v:textbox>
          </v:rect>
        </w:pict>
      </w:r>
    </w:p>
    <w:p w:rsidR="00EA5E2E" w:rsidRPr="00E5502C" w:rsidRDefault="00EA5E2E" w:rsidP="00195121">
      <w:pPr>
        <w:rPr>
          <w:b/>
          <w:bCs/>
        </w:rPr>
      </w:pPr>
      <w:r>
        <w:rPr>
          <w:noProof/>
          <w:lang w:eastAsia="tr-TR"/>
        </w:rPr>
        <w:pict>
          <v:shape id="_x0000_s1033" type="#_x0000_t32" style="position:absolute;margin-left:181.9pt;margin-top:10.75pt;width:0;height:32.25pt;z-index:251663360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55.65pt;margin-top:10.75pt;width:0;height:32.25pt;z-index:251662336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24.9pt;margin-top:7pt;width:0;height:36pt;z-index:251661312" o:connectortype="straight"/>
        </w:pict>
      </w:r>
      <w:r>
        <w:rPr>
          <w:noProof/>
          <w:lang w:eastAsia="tr-TR"/>
        </w:rPr>
        <w:pict>
          <v:shape id="_x0000_s1036" type="#_x0000_t32" style="position:absolute;margin-left:94.9pt;margin-top:7pt;width:0;height:36pt;z-index:251660288" o:connectortype="straight"/>
        </w:pict>
      </w:r>
      <w:r>
        <w:rPr>
          <w:noProof/>
          <w:lang w:eastAsia="tr-TR"/>
        </w:rPr>
        <w:pict>
          <v:shape id="_x0000_s1037" type="#_x0000_t32" style="position:absolute;margin-left:54.4pt;margin-top:10.75pt;width:0;height:32.25pt;z-index:251659264" o:connectortype="straight"/>
        </w:pict>
      </w:r>
      <w:r>
        <w:rPr>
          <w:noProof/>
          <w:lang w:eastAsia="tr-TR"/>
        </w:rPr>
        <w:pict>
          <v:rect id="_x0000_s1038" style="position:absolute;margin-left:7.15pt;margin-top:10.75pt;width:206.25pt;height:32.25pt;z-index:251658240">
            <v:textbox>
              <w:txbxContent>
                <w:p w:rsidR="00EA5E2E" w:rsidRDefault="00EA5E2E">
                  <w:r>
                    <w:t xml:space="preserve">©©©         ©©                   ©©      ©                                       </w:t>
                  </w:r>
                </w:p>
              </w:txbxContent>
            </v:textbox>
          </v:rect>
        </w:pict>
      </w:r>
      <w:r w:rsidRPr="00E5502C">
        <w:rPr>
          <w:b/>
          <w:bCs/>
        </w:rPr>
        <w:t>5.</w:t>
      </w:r>
    </w:p>
    <w:p w:rsidR="00EA5E2E" w:rsidRDefault="00EA5E2E" w:rsidP="00195121"/>
    <w:p w:rsidR="00EA5E2E" w:rsidRDefault="00EA5E2E" w:rsidP="00195121">
      <w:r>
        <w:t>Yukarıda sembolle verilmiş sayı aşağıdakilerden hangisidir?</w:t>
      </w:r>
    </w:p>
    <w:p w:rsidR="00EA5E2E" w:rsidRDefault="00EA5E2E" w:rsidP="00195121">
      <w:r>
        <w:t>A.3221           B.32021      C.320210       D.32210</w:t>
      </w:r>
    </w:p>
    <w:p w:rsidR="00EA5E2E" w:rsidRDefault="00EA5E2E" w:rsidP="00195121"/>
    <w:p w:rsidR="00EA5E2E" w:rsidRDefault="00EA5E2E" w:rsidP="00195121">
      <w:r w:rsidRPr="00F443CC">
        <w:rPr>
          <w:b/>
          <w:bCs/>
        </w:rPr>
        <w:t>6.</w:t>
      </w:r>
      <w:r>
        <w:t xml:space="preserve">     </w:t>
      </w:r>
      <w:r w:rsidRPr="00D85CD0">
        <w:rPr>
          <w:b/>
          <w:bCs/>
        </w:rPr>
        <w:t xml:space="preserve">789A96 </w:t>
      </w:r>
      <w:r>
        <w:rPr>
          <w:b/>
          <w:bCs/>
        </w:rPr>
        <w:t xml:space="preserve">      </w:t>
      </w:r>
      <w:r>
        <w:t>sayısının sayı değerlerinin toplamı 46 olduğuna göre, yüzler basamağı ile binler basamağının toplamı kaçtır?</w:t>
      </w:r>
    </w:p>
    <w:p w:rsidR="00EA5E2E" w:rsidRDefault="00EA5E2E" w:rsidP="00195121">
      <w:r>
        <w:t>A.9700            B.9600          C.9800           D.9500</w:t>
      </w:r>
    </w:p>
    <w:p w:rsidR="00EA5E2E" w:rsidRDefault="00EA5E2E" w:rsidP="00195121"/>
    <w:p w:rsidR="00EA5E2E" w:rsidRDefault="00EA5E2E" w:rsidP="00195121"/>
    <w:p w:rsidR="00EA5E2E" w:rsidRDefault="00EA5E2E" w:rsidP="00195121">
      <w:r w:rsidRPr="00E62D7B">
        <w:rPr>
          <w:b/>
          <w:bCs/>
        </w:rPr>
        <w:t>7.</w:t>
      </w:r>
      <w:r>
        <w:t xml:space="preserve"> Rakamları birbirinden farklı en küçük altı basamaklı doğal sayıların binler basamağındaki sayının basamak değeri kaçtır?</w:t>
      </w:r>
    </w:p>
    <w:p w:rsidR="00EA5E2E" w:rsidRDefault="00EA5E2E" w:rsidP="00195121">
      <w:r>
        <w:t>A.9000             B.3000           C.2000         D.1000</w:t>
      </w:r>
    </w:p>
    <w:p w:rsidR="00EA5E2E" w:rsidRDefault="00EA5E2E" w:rsidP="00195121"/>
    <w:p w:rsidR="00EA5E2E" w:rsidRDefault="00EA5E2E" w:rsidP="00195121">
      <w:r w:rsidRPr="00522B15">
        <w:rPr>
          <w:b/>
          <w:bCs/>
        </w:rPr>
        <w:t>8.</w:t>
      </w:r>
      <w:r>
        <w:t xml:space="preserve">       9806   &lt;  A + 3487   karşılaştırmasında A yerine gelebilecek en küçük sayı kaçtır?</w:t>
      </w:r>
    </w:p>
    <w:p w:rsidR="00EA5E2E" w:rsidRDefault="00EA5E2E" w:rsidP="00195121">
      <w:r>
        <w:t>A.6319            B.6318             C.6320        D.5319</w:t>
      </w:r>
    </w:p>
    <w:p w:rsidR="00EA5E2E" w:rsidRDefault="00EA5E2E" w:rsidP="00195121"/>
    <w:p w:rsidR="00EA5E2E" w:rsidRDefault="00EA5E2E" w:rsidP="00195121">
      <w:r w:rsidRPr="007011A8">
        <w:rPr>
          <w:b/>
          <w:bCs/>
        </w:rPr>
        <w:t>9.</w:t>
      </w:r>
      <w:r>
        <w:t xml:space="preserve"> ©=yüz binlik        ¥= on binlik            €= binlik</w:t>
      </w:r>
    </w:p>
    <w:p w:rsidR="00EA5E2E" w:rsidRDefault="00EA5E2E" w:rsidP="00195121">
      <w:r>
        <w:t xml:space="preserve">    £=yüzlük              @=birlik                  %= onluk  </w:t>
      </w:r>
    </w:p>
    <w:p w:rsidR="00EA5E2E" w:rsidRDefault="00EA5E2E" w:rsidP="00195121">
      <w:r>
        <w:t>Yukarıda verilenlere göre;        £¥€©©€¥@@@%%      sayısı aşağıdakilerden hangisidir?</w:t>
      </w:r>
    </w:p>
    <w:p w:rsidR="00EA5E2E" w:rsidRDefault="00EA5E2E" w:rsidP="00522B15">
      <w:r>
        <w:t>A.222213                                 B.222321     C.223213                                 D.222123</w:t>
      </w:r>
    </w:p>
    <w:p w:rsidR="00EA5E2E" w:rsidRDefault="00EA5E2E" w:rsidP="00522B15"/>
    <w:p w:rsidR="00EA5E2E" w:rsidRDefault="00EA5E2E" w:rsidP="00522B15">
      <w:r w:rsidRPr="007011A8">
        <w:rPr>
          <w:b/>
          <w:bCs/>
        </w:rPr>
        <w:t>10.</w:t>
      </w:r>
      <w:r w:rsidRPr="007011A8">
        <w:t>İki sayının toplamı 200, farkı ise 100’dür.</w:t>
      </w:r>
      <w:r>
        <w:t xml:space="preserve"> Büyük sayı kaçtır?</w:t>
      </w:r>
    </w:p>
    <w:p w:rsidR="00EA5E2E" w:rsidRDefault="00EA5E2E" w:rsidP="00522B15">
      <w:r>
        <w:t>A.100             B.150               C.50                D.125</w:t>
      </w:r>
    </w:p>
    <w:p w:rsidR="00EA5E2E" w:rsidRDefault="00EA5E2E" w:rsidP="00522B15"/>
    <w:p w:rsidR="00EA5E2E" w:rsidRDefault="00EA5E2E" w:rsidP="00522B15">
      <w:r w:rsidRPr="007011A8">
        <w:rPr>
          <w:b/>
          <w:bCs/>
        </w:rPr>
        <w:t>11</w:t>
      </w:r>
      <w:r>
        <w:t>. Ardışık iki sayının toplamı 91 olduğuna göre, büyük sayı kaçtır?</w:t>
      </w:r>
    </w:p>
    <w:p w:rsidR="00EA5E2E" w:rsidRDefault="00EA5E2E" w:rsidP="00522B15">
      <w:r>
        <w:t>A.46                  B.45                C.47            D.44</w:t>
      </w:r>
    </w:p>
    <w:p w:rsidR="00EA5E2E" w:rsidRDefault="00EA5E2E" w:rsidP="00522B15"/>
    <w:p w:rsidR="00EA5E2E" w:rsidRDefault="00EA5E2E" w:rsidP="00522B15">
      <w:pPr>
        <w:rPr>
          <w:b/>
          <w:bCs/>
        </w:rPr>
      </w:pPr>
      <w:r>
        <w:rPr>
          <w:noProof/>
          <w:lang w:eastAsia="tr-TR"/>
        </w:rPr>
        <w:pict>
          <v:shape id="_x0000_s1039" type="#_x0000_t32" style="position:absolute;margin-left:13.15pt;margin-top:31.6pt;width:66pt;height:0;z-index:251664384" o:connectortype="straight"/>
        </w:pict>
      </w:r>
      <w:r w:rsidRPr="007011A8">
        <w:rPr>
          <w:b/>
          <w:bCs/>
        </w:rPr>
        <w:t>12.</w:t>
      </w:r>
      <w:r>
        <w:rPr>
          <w:b/>
          <w:bCs/>
        </w:rPr>
        <w:t xml:space="preserve">            C76             </w:t>
      </w:r>
      <w:r>
        <w:t>Yandaki işleme göre</w:t>
      </w:r>
      <w:r>
        <w:rPr>
          <w:b/>
          <w:bCs/>
        </w:rPr>
        <w:t xml:space="preserve">                                                               .     +         54A                  A+B+C=?</w:t>
      </w:r>
    </w:p>
    <w:p w:rsidR="00EA5E2E" w:rsidRPr="007011A8" w:rsidRDefault="00EA5E2E" w:rsidP="00522B15">
      <w:pPr>
        <w:rPr>
          <w:b/>
          <w:bCs/>
        </w:rPr>
      </w:pPr>
      <w:r>
        <w:rPr>
          <w:b/>
          <w:bCs/>
        </w:rPr>
        <w:t xml:space="preserve">                 9B5                                                                                     </w:t>
      </w:r>
    </w:p>
    <w:p w:rsidR="00EA5E2E" w:rsidRPr="00CF1A5A" w:rsidRDefault="00EA5E2E" w:rsidP="00522B15">
      <w:r>
        <w:t>A.14                  B.12             C.13               D.15</w:t>
      </w:r>
    </w:p>
    <w:sectPr w:rsidR="00EA5E2E" w:rsidRPr="00CF1A5A" w:rsidSect="00195121">
      <w:pgSz w:w="11906" w:h="16838"/>
      <w:pgMar w:top="1417" w:right="1417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569B7"/>
    <w:multiLevelType w:val="hybridMultilevel"/>
    <w:tmpl w:val="F89E4C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E7CA0"/>
    <w:multiLevelType w:val="hybridMultilevel"/>
    <w:tmpl w:val="E7F2D1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D50E1"/>
    <w:multiLevelType w:val="hybridMultilevel"/>
    <w:tmpl w:val="2B3295B2"/>
    <w:lvl w:ilvl="0" w:tplc="FEB290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D4B07"/>
    <w:multiLevelType w:val="hybridMultilevel"/>
    <w:tmpl w:val="32601B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121"/>
    <w:rsid w:val="000C15B2"/>
    <w:rsid w:val="000D2574"/>
    <w:rsid w:val="00195121"/>
    <w:rsid w:val="00312B43"/>
    <w:rsid w:val="004F06DF"/>
    <w:rsid w:val="00522B15"/>
    <w:rsid w:val="00536BFE"/>
    <w:rsid w:val="00583D6E"/>
    <w:rsid w:val="005D7217"/>
    <w:rsid w:val="00696917"/>
    <w:rsid w:val="006F08B2"/>
    <w:rsid w:val="006F438A"/>
    <w:rsid w:val="007011A8"/>
    <w:rsid w:val="00754222"/>
    <w:rsid w:val="007851EA"/>
    <w:rsid w:val="00811AC5"/>
    <w:rsid w:val="00C10646"/>
    <w:rsid w:val="00C1711D"/>
    <w:rsid w:val="00C23F16"/>
    <w:rsid w:val="00CF1A5A"/>
    <w:rsid w:val="00D85CD0"/>
    <w:rsid w:val="00E5502C"/>
    <w:rsid w:val="00E62D7B"/>
    <w:rsid w:val="00E8553C"/>
    <w:rsid w:val="00EA5E2E"/>
    <w:rsid w:val="00F443CC"/>
    <w:rsid w:val="00FC3892"/>
    <w:rsid w:val="00FD2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D6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5121"/>
    <w:pPr>
      <w:ind w:left="720"/>
    </w:pPr>
  </w:style>
  <w:style w:type="character" w:styleId="Hyperlink">
    <w:name w:val="Hyperlink"/>
    <w:basedOn w:val="DefaultParagraphFont"/>
    <w:uiPriority w:val="99"/>
    <w:rsid w:val="00312B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43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1</Pages>
  <Words>336</Words>
  <Characters>1918</Characters>
  <Application>Microsoft Office Outlook</Application>
  <DocSecurity>0</DocSecurity>
  <Lines>0</Lines>
  <Paragraphs>0</Paragraphs>
  <ScaleCrop>false</ScaleCrop>
  <Manager>www.sorubak.com</Manager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UltraXP User</dc:creator>
  <cp:keywords>www.sorubak.com</cp:keywords>
  <dc:description>www.sorubak.com</dc:description>
  <cp:lastModifiedBy>eda</cp:lastModifiedBy>
  <cp:revision>5</cp:revision>
  <dcterms:created xsi:type="dcterms:W3CDTF">2010-11-29T19:26:00Z</dcterms:created>
  <dcterms:modified xsi:type="dcterms:W3CDTF">2013-05-17T16:33:00Z</dcterms:modified>
  <cp:category>www.sorubak.com</cp:category>
  <cp:version>www.sorubak.com</cp:version>
</cp:coreProperties>
</file>