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282" w:rsidRDefault="003E4282" w:rsidP="0083688C">
      <w:pPr>
        <w:jc w:val="center"/>
        <w:rPr>
          <w:b/>
          <w:bCs/>
          <w:u w:val="single"/>
        </w:rPr>
      </w:pPr>
      <w:hyperlink r:id="rId4" w:history="1">
        <w:r>
          <w:rPr>
            <w:rStyle w:val="Hyperlink"/>
            <w:b/>
            <w:bCs/>
          </w:rPr>
          <w:t>www.sorubak.com</w:t>
        </w:r>
      </w:hyperlink>
      <w:r>
        <w:rPr>
          <w:b/>
          <w:bCs/>
          <w:u w:val="single"/>
        </w:rPr>
        <w:t xml:space="preserve"> </w:t>
      </w:r>
    </w:p>
    <w:p w:rsidR="003E4282" w:rsidRDefault="003E4282">
      <w:r>
        <w:rPr>
          <w:noProof/>
          <w:lang w:eastAsia="tr-TR"/>
        </w:rPr>
        <w:pict>
          <v:roundrect id="Yuvarlatılmış Dikdörtgen 6" o:spid="_x0000_s1026" style="position:absolute;margin-left:364.9pt;margin-top:14.6pt;width:117pt;height:32.25pt;z-index:251637248;visibility:visible;v-text-anchor:middle" arcsize="10923f" fillcolor="window" strokecolor="windowText" strokeweight="2pt">
            <v:textbox>
              <w:txbxContent>
                <w:p w:rsidR="003E4282" w:rsidRPr="00F50846" w:rsidRDefault="003E4282" w:rsidP="00F50846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ALFABET98" w:hAnsi="ALFABET98" w:cs="ALFABET98"/>
                      <w:b/>
                      <w:bCs/>
                      <w:sz w:val="32"/>
                      <w:szCs w:val="32"/>
                    </w:rPr>
                    <w:t>çalmak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" o:spid="_x0000_s1027" style="position:absolute;margin-left:233.65pt;margin-top:15.35pt;width:117pt;height:32.25pt;z-index:251636224;visibility:visible;v-text-anchor:middle" arcsize="10923f" fillcolor="window" strokecolor="windowText" strokeweight="2pt">
            <v:textbox>
              <w:txbxContent>
                <w:p w:rsidR="003E4282" w:rsidRPr="00F50846" w:rsidRDefault="003E4282" w:rsidP="00F50846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ALFABET98" w:hAnsi="ALFABET98" w:cs="ALFABET98"/>
                      <w:b/>
                      <w:bCs/>
                      <w:sz w:val="32"/>
                      <w:szCs w:val="32"/>
                    </w:rPr>
                    <w:t>9.burnunun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" o:spid="_x0000_s1028" style="position:absolute;margin-left:99.4pt;margin-top:15.35pt;width:117pt;height:32.25pt;z-index:251635200;visibility:visible;v-text-anchor:middle" arcsize="10923f" fillcolor="window" strokecolor="windowText" strokeweight="2pt">
            <v:textbox>
              <w:txbxContent>
                <w:p w:rsidR="003E4282" w:rsidRPr="00F50846" w:rsidRDefault="003E4282" w:rsidP="00F50846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ALFABET98" w:hAnsi="ALFABET98" w:cs="ALFABET98"/>
                      <w:b/>
                      <w:bCs/>
                      <w:sz w:val="32"/>
                      <w:szCs w:val="32"/>
                    </w:rPr>
                    <w:t>vermek.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" o:spid="_x0000_s1029" style="position:absolute;margin-left:-33.35pt;margin-top:15.35pt;width:117pt;height:32.25pt;z-index:251634176;visibility:visible;v-text-anchor:middle" arcsize="10923f" strokeweight="2pt">
            <v:textbox>
              <w:txbxContent>
                <w:p w:rsidR="003E4282" w:rsidRPr="00F50846" w:rsidRDefault="003E4282" w:rsidP="00F50846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32"/>
                      <w:szCs w:val="32"/>
                    </w:rPr>
                  </w:pPr>
                  <w:r w:rsidRPr="00F50846">
                    <w:rPr>
                      <w:rFonts w:ascii="ALFABET98" w:hAnsi="ALFABET98" w:cs="ALFABET98"/>
                      <w:b/>
                      <w:bCs/>
                      <w:sz w:val="32"/>
                      <w:szCs w:val="32"/>
                    </w:rPr>
                    <w:t>1. Etekleri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2" o:spid="_x0000_s1030" type="#_x0000_t98" style="position:absolute;margin-left:-41.6pt;margin-top:-36.35pt;width:532.5pt;height:33.75pt;z-index:251633152;visibility:visible;v-text-anchor:middle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3E4282" w:rsidRPr="00E65AAA" w:rsidRDefault="003E4282" w:rsidP="00F50846">
                  <w:pPr>
                    <w:jc w:val="center"/>
                    <w:rPr>
                      <w:rFonts w:ascii="ALFABET98" w:hAnsi="ALFABET98" w:cs="ALFABET98"/>
                      <w:b/>
                      <w:bCs/>
                      <w:color w:val="F79646"/>
                      <w:sz w:val="28"/>
                      <w:szCs w:val="28"/>
                    </w:rPr>
                  </w:pPr>
                  <w:r w:rsidRPr="00E65AAA">
                    <w:rPr>
                      <w:rFonts w:ascii="ALFABET98" w:hAnsi="ALFABET98" w:cs="ALFABET98"/>
                      <w:b/>
                      <w:bCs/>
                      <w:color w:val="F79646"/>
                      <w:sz w:val="28"/>
                      <w:szCs w:val="28"/>
                    </w:rPr>
                    <w:t xml:space="preserve">4.SINIF </w:t>
                  </w:r>
                  <w:r w:rsidRPr="00E65AAA">
                    <w:rPr>
                      <w:rFonts w:ascii="Times New Roman" w:hAnsi="Times New Roman" w:cs="Times New Roman"/>
                      <w:b/>
                      <w:bCs/>
                      <w:color w:val="F79646"/>
                      <w:sz w:val="28"/>
                      <w:szCs w:val="28"/>
                    </w:rPr>
                    <w:t>–</w:t>
                  </w:r>
                  <w:r w:rsidRPr="00E65AAA">
                    <w:rPr>
                      <w:rFonts w:ascii="ALFABET98" w:hAnsi="ALFABET98" w:cs="ALFABET98"/>
                      <w:b/>
                      <w:bCs/>
                      <w:color w:val="F79646"/>
                      <w:sz w:val="28"/>
                      <w:szCs w:val="28"/>
                    </w:rPr>
                    <w:t xml:space="preserve"> TÜRKÇE </w:t>
                  </w:r>
                  <w:r w:rsidRPr="00E65AAA">
                    <w:rPr>
                      <w:rFonts w:ascii="Times New Roman" w:hAnsi="Times New Roman" w:cs="Times New Roman"/>
                      <w:b/>
                      <w:bCs/>
                      <w:color w:val="F79646"/>
                      <w:sz w:val="28"/>
                      <w:szCs w:val="28"/>
                    </w:rPr>
                    <w:t>–</w:t>
                  </w:r>
                  <w:r w:rsidRPr="00E65AAA">
                    <w:rPr>
                      <w:rFonts w:ascii="ALFABET98 Tur" w:hAnsi="ALFABET98 Tur" w:cs="ALFABET98 Tur"/>
                      <w:b/>
                      <w:bCs/>
                      <w:color w:val="F79646"/>
                      <w:sz w:val="28"/>
                      <w:szCs w:val="28"/>
                    </w:rPr>
                    <w:t xml:space="preserve"> DEYİMLER BULMACASI</w:t>
                  </w:r>
                </w:p>
              </w:txbxContent>
            </v:textbox>
          </v:shape>
        </w:pict>
      </w:r>
    </w:p>
    <w:p w:rsidR="003E4282" w:rsidRDefault="003E4282" w:rsidP="00F50846"/>
    <w:p w:rsidR="003E4282" w:rsidRDefault="003E4282" w:rsidP="004C0EBE">
      <w:r>
        <w:rPr>
          <w:noProof/>
          <w:lang w:eastAsia="tr-TR"/>
        </w:rPr>
        <w:pict>
          <v:roundrect id="Yuvarlatılmış Dikdörtgen 7" o:spid="_x0000_s1031" style="position:absolute;margin-left:364.9pt;margin-top:14.6pt;width:117pt;height:32.25pt;z-index:251641344;visibility:visible;v-text-anchor:middle" arcsize="10923f" fillcolor="window" strokecolor="windowText" strokeweight="2pt">
            <v:textbox>
              <w:txbxContent>
                <w:p w:rsidR="003E4282" w:rsidRPr="0094496C" w:rsidRDefault="003E4282" w:rsidP="004C0EBE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28"/>
                      <w:szCs w:val="28"/>
                    </w:rPr>
                  </w:pPr>
                  <w:r w:rsidRPr="0094496C">
                    <w:rPr>
                      <w:rFonts w:ascii="ALFABET98" w:hAnsi="ALFABET98" w:cs="ALFABET98"/>
                      <w:b/>
                      <w:bCs/>
                      <w:sz w:val="28"/>
                      <w:szCs w:val="28"/>
                    </w:rPr>
                    <w:t>6.gözünü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8" o:spid="_x0000_s1032" style="position:absolute;margin-left:233.65pt;margin-top:15.35pt;width:117pt;height:32.25pt;z-index:251640320;visibility:visible;v-text-anchor:middle" arcsize="10923f" fillcolor="window" strokecolor="windowText" strokeweight="2pt">
            <v:textbox>
              <w:txbxContent>
                <w:p w:rsidR="003E4282" w:rsidRPr="00F50846" w:rsidRDefault="003E4282" w:rsidP="004C0EBE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ALFABET98" w:hAnsi="ALFABET98" w:cs="ALFABET98"/>
                      <w:b/>
                      <w:bCs/>
                      <w:sz w:val="32"/>
                      <w:szCs w:val="32"/>
                    </w:rPr>
                    <w:t>olmak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9" o:spid="_x0000_s1033" style="position:absolute;margin-left:99.4pt;margin-top:15.35pt;width:117pt;height:32.25pt;z-index:251639296;visibility:visible;v-text-anchor:middle" arcsize="10923f" fillcolor="window" strokecolor="windowText" strokeweight="2pt">
            <v:textbox>
              <w:txbxContent>
                <w:p w:rsidR="003E4282" w:rsidRPr="00F50846" w:rsidRDefault="003E4282" w:rsidP="004C0EBE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ALFABET98" w:hAnsi="ALFABET98" w:cs="ALFABET98"/>
                      <w:b/>
                      <w:bCs/>
                      <w:sz w:val="32"/>
                      <w:szCs w:val="32"/>
                    </w:rPr>
                    <w:t>2.Kan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0" o:spid="_x0000_s1034" style="position:absolute;margin-left:-33.35pt;margin-top:15.35pt;width:117pt;height:32.25pt;z-index:251638272;visibility:visible;v-text-anchor:middle" arcsize="10923f" strokeweight="2pt">
            <v:textbox>
              <w:txbxContent>
                <w:p w:rsidR="003E4282" w:rsidRPr="0094496C" w:rsidRDefault="003E4282" w:rsidP="004C0EBE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28"/>
                      <w:szCs w:val="28"/>
                    </w:rPr>
                  </w:pPr>
                  <w:r w:rsidRPr="0094496C">
                    <w:rPr>
                      <w:rFonts w:ascii="ALFABET98 Tur" w:hAnsi="ALFABET98 Tur" w:cs="ALFABET98 Tur"/>
                      <w:b/>
                      <w:bCs/>
                      <w:sz w:val="28"/>
                      <w:szCs w:val="28"/>
                    </w:rPr>
                    <w:t>11.Ağzı</w:t>
                  </w:r>
                </w:p>
              </w:txbxContent>
            </v:textbox>
          </v:roundrect>
        </w:pict>
      </w:r>
    </w:p>
    <w:p w:rsidR="003E4282" w:rsidRDefault="003E4282"/>
    <w:p w:rsidR="003E4282" w:rsidRDefault="003E4282" w:rsidP="008247E1">
      <w:r>
        <w:rPr>
          <w:noProof/>
          <w:lang w:eastAsia="tr-TR"/>
        </w:rPr>
        <w:pict>
          <v:roundrect id="Yuvarlatılmış Dikdörtgen 12" o:spid="_x0000_s1035" style="position:absolute;margin-left:364.9pt;margin-top:14.6pt;width:117pt;height:32.25pt;z-index:251645440;visibility:visible;v-text-anchor:middle" arcsize="10923f" fillcolor="window" strokecolor="windowText" strokeweight="2pt">
            <v:textbox>
              <w:txbxContent>
                <w:p w:rsidR="003E4282" w:rsidRPr="00F50846" w:rsidRDefault="003E4282" w:rsidP="008247E1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ALFABET98" w:hAnsi="ALFABET98" w:cs="ALFABET98"/>
                      <w:b/>
                      <w:bCs/>
                      <w:sz w:val="32"/>
                      <w:szCs w:val="32"/>
                    </w:rPr>
                    <w:t>zil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3" o:spid="_x0000_s1036" style="position:absolute;margin-left:233.65pt;margin-top:15.35pt;width:117pt;height:32.25pt;z-index:251644416;visibility:visible;v-text-anchor:middle" arcsize="10923f" fillcolor="window" strokecolor="windowText" strokeweight="2pt">
            <v:textbox>
              <w:txbxContent>
                <w:p w:rsidR="003E4282" w:rsidRPr="00032F50" w:rsidRDefault="003E4282" w:rsidP="008247E1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28"/>
                      <w:szCs w:val="28"/>
                    </w:rPr>
                  </w:pPr>
                  <w:r w:rsidRPr="00032F50">
                    <w:rPr>
                      <w:rFonts w:ascii="ALFABET98 Tur" w:hAnsi="ALFABET98 Tur" w:cs="ALFABET98 Tur"/>
                      <w:b/>
                      <w:bCs/>
                      <w:sz w:val="28"/>
                      <w:szCs w:val="28"/>
                    </w:rPr>
                    <w:t>boğa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4" o:spid="_x0000_s1037" style="position:absolute;margin-left:99.4pt;margin-top:15.35pt;width:117pt;height:32.25pt;z-index:251643392;visibility:visible;v-text-anchor:middle" arcsize="10923f" fillcolor="window" strokecolor="windowText" strokeweight="2pt">
            <v:textbox>
              <w:txbxContent>
                <w:p w:rsidR="003E4282" w:rsidRPr="00F50846" w:rsidRDefault="003E4282" w:rsidP="008247E1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ALFABET98" w:hAnsi="ALFABET98" w:cs="ALFABET98"/>
                      <w:b/>
                      <w:bCs/>
                      <w:sz w:val="32"/>
                      <w:szCs w:val="32"/>
                    </w:rPr>
                    <w:t>7.burnundan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5" o:spid="_x0000_s1038" style="position:absolute;margin-left:-33.35pt;margin-top:15.35pt;width:117pt;height:32.25pt;z-index:251642368;visibility:visible;v-text-anchor:middle" arcsize="10923f" strokeweight="2pt">
            <v:textbox>
              <w:txbxContent>
                <w:p w:rsidR="003E4282" w:rsidRPr="00F50846" w:rsidRDefault="003E4282" w:rsidP="008247E1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ALFABET98" w:hAnsi="ALFABET98" w:cs="ALFABET98"/>
                      <w:b/>
                      <w:bCs/>
                      <w:sz w:val="32"/>
                      <w:szCs w:val="32"/>
                    </w:rPr>
                    <w:t>olmak</w:t>
                  </w:r>
                </w:p>
              </w:txbxContent>
            </v:textbox>
          </v:roundrect>
        </w:pict>
      </w:r>
    </w:p>
    <w:p w:rsidR="003E4282" w:rsidRDefault="003E4282" w:rsidP="008247E1"/>
    <w:p w:rsidR="003E4282" w:rsidRDefault="003E4282" w:rsidP="008247E1">
      <w:r>
        <w:rPr>
          <w:noProof/>
          <w:lang w:eastAsia="tr-TR"/>
        </w:rPr>
        <w:pict>
          <v:roundrect id="Yuvarlatılmış Dikdörtgen 17" o:spid="_x0000_s1039" style="position:absolute;margin-left:364.9pt;margin-top:14.6pt;width:117pt;height:32.25pt;z-index:251649536;visibility:visible;v-text-anchor:middle" arcsize="10923f" fillcolor="window" strokecolor="windowText" strokeweight="2pt">
            <v:textbox>
              <w:txbxContent>
                <w:p w:rsidR="003E4282" w:rsidRPr="00F50846" w:rsidRDefault="003E4282" w:rsidP="008247E1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ALFABET98" w:hAnsi="ALFABET98" w:cs="ALFABET98"/>
                      <w:b/>
                      <w:bCs/>
                      <w:sz w:val="32"/>
                      <w:szCs w:val="32"/>
                    </w:rPr>
                    <w:t>sabuna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8" o:spid="_x0000_s1040" style="position:absolute;margin-left:233.65pt;margin-top:15.35pt;width:117pt;height:32.25pt;z-index:251648512;visibility:visible;v-text-anchor:middle" arcsize="10923f" fillcolor="window" strokecolor="windowText" strokeweight="2pt">
            <v:textbox>
              <w:txbxContent>
                <w:p w:rsidR="003E4282" w:rsidRPr="00F50846" w:rsidRDefault="003E4282" w:rsidP="008247E1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ALFABET98" w:hAnsi="ALFABET98" w:cs="ALFABET98"/>
                      <w:b/>
                      <w:bCs/>
                      <w:sz w:val="32"/>
                      <w:szCs w:val="32"/>
                    </w:rPr>
                    <w:t>15.</w:t>
                  </w:r>
                  <w:r>
                    <w:rPr>
                      <w:rFonts w:ascii="ALFABET98 Tur" w:hAnsi="ALFABET98 Tur" w:cs="ALFABET98 Tur"/>
                      <w:b/>
                      <w:bCs/>
                      <w:sz w:val="32"/>
                      <w:szCs w:val="32"/>
                    </w:rPr>
                    <w:t>açtı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9" o:spid="_x0000_s1041" style="position:absolute;margin-left:99.4pt;margin-top:15.35pt;width:117pt;height:32.25pt;z-index:251647488;visibility:visible;v-text-anchor:middle" arcsize="10923f" fillcolor="window" strokecolor="windowText" strokeweight="2pt">
            <v:textbox>
              <w:txbxContent>
                <w:p w:rsidR="003E4282" w:rsidRPr="00336F9A" w:rsidRDefault="003E4282" w:rsidP="008247E1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28"/>
                      <w:szCs w:val="28"/>
                    </w:rPr>
                  </w:pPr>
                  <w:r w:rsidRPr="00336F9A">
                    <w:rPr>
                      <w:rFonts w:ascii="ALFABET98" w:hAnsi="ALFABET98" w:cs="ALFABET98"/>
                      <w:b/>
                      <w:bCs/>
                      <w:sz w:val="28"/>
                      <w:szCs w:val="28"/>
                    </w:rPr>
                    <w:t>gözünü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0" o:spid="_x0000_s1042" style="position:absolute;margin-left:-33.35pt;margin-top:15.35pt;width:117pt;height:32.25pt;z-index:251646464;visibility:visible;v-text-anchor:middle" arcsize="10923f" strokeweight="2pt">
            <v:textbox>
              <w:txbxContent>
                <w:p w:rsidR="003E4282" w:rsidRPr="0094496C" w:rsidRDefault="003E4282" w:rsidP="008247E1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28"/>
                      <w:szCs w:val="28"/>
                    </w:rPr>
                  </w:pPr>
                  <w:r w:rsidRPr="0094496C">
                    <w:rPr>
                      <w:rFonts w:ascii="ALFABET98" w:hAnsi="ALFABET98" w:cs="ALFABET98"/>
                      <w:b/>
                      <w:bCs/>
                      <w:sz w:val="28"/>
                      <w:szCs w:val="28"/>
                    </w:rPr>
                    <w:t>10.Suya</w:t>
                  </w:r>
                </w:p>
              </w:txbxContent>
            </v:textbox>
          </v:roundrect>
        </w:pict>
      </w:r>
    </w:p>
    <w:p w:rsidR="003E4282" w:rsidRDefault="003E4282" w:rsidP="008247E1"/>
    <w:p w:rsidR="003E4282" w:rsidRDefault="003E4282" w:rsidP="008247E1">
      <w:r>
        <w:rPr>
          <w:noProof/>
          <w:lang w:eastAsia="tr-TR"/>
        </w:rPr>
        <w:pict>
          <v:roundrect id="Yuvarlatılmış Dikdörtgen 21" o:spid="_x0000_s1043" style="position:absolute;margin-left:364.9pt;margin-top:14.6pt;width:117pt;height:32.25pt;z-index:251653632;visibility:visible;v-text-anchor:middle" arcsize="10923f" fillcolor="window" strokecolor="windowText" strokeweight="2pt">
            <v:textbox>
              <w:txbxContent>
                <w:p w:rsidR="003E4282" w:rsidRPr="00F50846" w:rsidRDefault="003E4282" w:rsidP="008247E1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ALFABET98" w:hAnsi="ALFABET98" w:cs="ALFABET98"/>
                      <w:b/>
                      <w:bCs/>
                      <w:sz w:val="32"/>
                      <w:szCs w:val="32"/>
                    </w:rPr>
                    <w:t>olan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2" o:spid="_x0000_s1044" style="position:absolute;margin-left:233.65pt;margin-top:15.35pt;width:117pt;height:32.25pt;z-index:251652608;visibility:visible;v-text-anchor:middle" arcsize="10923f" fillcolor="window" strokecolor="windowText" strokeweight="2pt">
            <v:textbox>
              <w:txbxContent>
                <w:p w:rsidR="003E4282" w:rsidRPr="0094496C" w:rsidRDefault="003E4282" w:rsidP="008247E1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28"/>
                      <w:szCs w:val="28"/>
                    </w:rPr>
                  </w:pPr>
                  <w:r w:rsidRPr="0094496C">
                    <w:rPr>
                      <w:rFonts w:ascii="ALFABET98" w:hAnsi="ALFABET98" w:cs="ALFABET98"/>
                      <w:b/>
                      <w:bCs/>
                      <w:sz w:val="28"/>
                      <w:szCs w:val="28"/>
                    </w:rPr>
                    <w:t>beynine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3" o:spid="_x0000_s1045" style="position:absolute;margin-left:99.4pt;margin-top:15.35pt;width:117pt;height:32.25pt;z-index:251651584;visibility:visible;v-text-anchor:middle" arcsize="10923f" fillcolor="window" strokecolor="windowText" strokeweight="2pt">
            <v:textbox>
              <w:txbxContent>
                <w:p w:rsidR="003E4282" w:rsidRPr="00336F9A" w:rsidRDefault="003E4282" w:rsidP="008247E1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28"/>
                      <w:szCs w:val="28"/>
                    </w:rPr>
                  </w:pPr>
                  <w:r w:rsidRPr="00336F9A">
                    <w:rPr>
                      <w:rFonts w:ascii="ALFABET98" w:hAnsi="ALFABET98" w:cs="ALFABET98"/>
                      <w:b/>
                      <w:bCs/>
                      <w:sz w:val="28"/>
                      <w:szCs w:val="28"/>
                    </w:rPr>
                    <w:t>yumdu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4" o:spid="_x0000_s1046" style="position:absolute;margin-left:-33.35pt;margin-top:15.35pt;width:117pt;height:32.25pt;z-index:251650560;visibility:visible;v-text-anchor:middle" arcsize="10923f" strokeweight="2pt">
            <v:textbox>
              <w:txbxContent>
                <w:p w:rsidR="003E4282" w:rsidRPr="00F50846" w:rsidRDefault="003E4282" w:rsidP="008247E1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ALFABET98" w:hAnsi="ALFABET98" w:cs="ALFABET98"/>
                      <w:b/>
                      <w:bCs/>
                      <w:sz w:val="32"/>
                      <w:szCs w:val="32"/>
                    </w:rPr>
                    <w:t>14.öküz</w:t>
                  </w:r>
                </w:p>
              </w:txbxContent>
            </v:textbox>
          </v:roundrect>
        </w:pict>
      </w:r>
    </w:p>
    <w:p w:rsidR="003E4282" w:rsidRDefault="003E4282" w:rsidP="008247E1"/>
    <w:p w:rsidR="003E4282" w:rsidRDefault="003E4282" w:rsidP="008247E1">
      <w:r>
        <w:rPr>
          <w:noProof/>
          <w:lang w:eastAsia="tr-TR"/>
        </w:rPr>
        <w:pict>
          <v:roundrect id="Yuvarlatılmış Dikdörtgen 26" o:spid="_x0000_s1047" style="position:absolute;margin-left:364.9pt;margin-top:14.6pt;width:117pt;height:32.25pt;z-index:251657728;visibility:visible;v-text-anchor:middle" arcsize="10923f" fillcolor="window" strokecolor="windowText" strokeweight="2pt">
            <v:textbox>
              <w:txbxContent>
                <w:p w:rsidR="003E4282" w:rsidRPr="00F50846" w:rsidRDefault="003E4282" w:rsidP="008247E1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ALFABET98" w:hAnsi="ALFABET98" w:cs="ALFABET98"/>
                      <w:b/>
                      <w:bCs/>
                      <w:sz w:val="32"/>
                      <w:szCs w:val="32"/>
                    </w:rPr>
                    <w:t>havada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7" o:spid="_x0000_s1048" style="position:absolute;margin-left:233.65pt;margin-top:15.35pt;width:117pt;height:32.25pt;z-index:251656704;visibility:visible;v-text-anchor:middle" arcsize="10923f" fillcolor="window" strokecolor="windowText" strokeweight="2pt">
            <v:textbox>
              <w:txbxContent>
                <w:p w:rsidR="003E4282" w:rsidRPr="00F50846" w:rsidRDefault="003E4282" w:rsidP="008247E1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ALFABET98 Tur" w:hAnsi="ALFABET98 Tur" w:cs="ALFABET98 Tur"/>
                      <w:b/>
                      <w:bCs/>
                      <w:sz w:val="32"/>
                      <w:szCs w:val="32"/>
                    </w:rPr>
                    <w:t>altında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8" o:spid="_x0000_s1049" style="position:absolute;margin-left:99.4pt;margin-top:15.35pt;width:117pt;height:32.25pt;z-index:251655680;visibility:visible;v-text-anchor:middle" arcsize="10923f" fillcolor="window" strokecolor="windowText" strokeweight="2pt">
            <v:textbox>
              <w:txbxContent>
                <w:p w:rsidR="003E4282" w:rsidRPr="00F50846" w:rsidRDefault="003E4282" w:rsidP="008247E1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ALFABET98" w:hAnsi="ALFABET98" w:cs="ALFABET98"/>
                      <w:b/>
                      <w:bCs/>
                      <w:sz w:val="32"/>
                      <w:szCs w:val="32"/>
                    </w:rPr>
                    <w:t>kalmak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9" o:spid="_x0000_s1050" style="position:absolute;margin-left:-33.35pt;margin-top:15.35pt;width:117pt;height:32.25pt;z-index:251654656;visibility:visible;v-text-anchor:middle" arcsize="10923f" strokeweight="2pt">
            <v:textbox>
              <w:txbxContent>
                <w:p w:rsidR="003E4282" w:rsidRPr="00F50846" w:rsidRDefault="003E4282" w:rsidP="008247E1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ALFABET98 Tur" w:hAnsi="ALFABET98 Tur" w:cs="ALFABET98 Tur"/>
                      <w:b/>
                      <w:bCs/>
                      <w:sz w:val="32"/>
                      <w:szCs w:val="32"/>
                    </w:rPr>
                    <w:t>kulaklarına</w:t>
                  </w:r>
                </w:p>
              </w:txbxContent>
            </v:textbox>
          </v:roundrect>
        </w:pict>
      </w:r>
    </w:p>
    <w:p w:rsidR="003E4282" w:rsidRDefault="003E4282" w:rsidP="008247E1"/>
    <w:p w:rsidR="003E4282" w:rsidRDefault="003E4282" w:rsidP="008247E1">
      <w:r>
        <w:rPr>
          <w:noProof/>
          <w:lang w:eastAsia="tr-TR"/>
        </w:rPr>
        <w:pict>
          <v:roundrect id="Yuvarlatılmış Dikdörtgen 30" o:spid="_x0000_s1051" style="position:absolute;margin-left:364.9pt;margin-top:14.6pt;width:117pt;height:32.25pt;z-index:251661824;visibility:visible;v-text-anchor:middle" arcsize="10923f" fillcolor="window" strokecolor="windowText" strokeweight="2pt">
            <v:textbox>
              <w:txbxContent>
                <w:p w:rsidR="003E4282" w:rsidRPr="0094496C" w:rsidRDefault="003E4282" w:rsidP="008247E1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28"/>
                      <w:szCs w:val="28"/>
                    </w:rPr>
                  </w:pPr>
                  <w:r w:rsidRPr="0094496C">
                    <w:rPr>
                      <w:rFonts w:ascii="ALFABET98" w:hAnsi="ALFABET98" w:cs="ALFABET98"/>
                      <w:b/>
                      <w:bCs/>
                      <w:sz w:val="28"/>
                      <w:szCs w:val="28"/>
                    </w:rPr>
                    <w:t>görememek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1" o:spid="_x0000_s1052" style="position:absolute;margin-left:233.65pt;margin-top:15.35pt;width:117pt;height:32.25pt;z-index:251660800;visibility:visible;v-text-anchor:middle" arcsize="10923f" fillcolor="window" strokecolor="windowText" strokeweight="2pt">
            <v:textbox>
              <w:txbxContent>
                <w:p w:rsidR="003E4282" w:rsidRPr="0094496C" w:rsidRDefault="003E4282" w:rsidP="008247E1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28"/>
                      <w:szCs w:val="28"/>
                    </w:rPr>
                  </w:pPr>
                  <w:r w:rsidRPr="0094496C">
                    <w:rPr>
                      <w:rFonts w:ascii="ALFABET98" w:hAnsi="ALFABET98" w:cs="ALFABET98"/>
                      <w:b/>
                      <w:bCs/>
                      <w:sz w:val="28"/>
                      <w:szCs w:val="28"/>
                    </w:rPr>
                    <w:t>3.gözü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2" o:spid="_x0000_s1053" style="position:absolute;margin-left:99.4pt;margin-top:15.35pt;width:117pt;height:32.25pt;z-index:251659776;visibility:visible;v-text-anchor:middle" arcsize="10923f" fillcolor="window" strokecolor="windowText" strokeweight="2pt">
            <v:textbox>
              <w:txbxContent>
                <w:p w:rsidR="003E4282" w:rsidRPr="00F50846" w:rsidRDefault="003E4282" w:rsidP="008247E1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ALFABET98" w:hAnsi="ALFABET98" w:cs="ALFABET98"/>
                      <w:b/>
                      <w:bCs/>
                      <w:sz w:val="32"/>
                      <w:szCs w:val="32"/>
                    </w:rPr>
                    <w:t>küpe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3" o:spid="_x0000_s1054" style="position:absolute;margin-left:-33.35pt;margin-top:15.35pt;width:117pt;height:32.25pt;z-index:251658752;visibility:visible;v-text-anchor:middle" arcsize="10923f" strokeweight="2pt">
            <v:textbox>
              <w:txbxContent>
                <w:p w:rsidR="003E4282" w:rsidRPr="00F50846" w:rsidRDefault="003E4282" w:rsidP="008247E1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ALFABET98" w:hAnsi="ALFABET98" w:cs="ALFABET98"/>
                      <w:b/>
                      <w:bCs/>
                      <w:sz w:val="32"/>
                      <w:szCs w:val="32"/>
                    </w:rPr>
                    <w:t>4.Nabza</w:t>
                  </w:r>
                </w:p>
              </w:txbxContent>
            </v:textbox>
          </v:roundrect>
        </w:pict>
      </w:r>
    </w:p>
    <w:p w:rsidR="003E4282" w:rsidRDefault="003E4282" w:rsidP="008247E1"/>
    <w:p w:rsidR="003E4282" w:rsidRDefault="003E4282" w:rsidP="008247E1">
      <w:r>
        <w:rPr>
          <w:noProof/>
          <w:lang w:eastAsia="tr-TR"/>
        </w:rPr>
        <w:pict>
          <v:roundrect id="Yuvarlatılmış Dikdörtgen 34" o:spid="_x0000_s1055" style="position:absolute;margin-left:364.9pt;margin-top:14.6pt;width:117pt;height:32.25pt;z-index:251665920;visibility:visible;v-text-anchor:middle" arcsize="10923f" fillcolor="window" strokecolor="windowText" strokeweight="2pt">
            <v:textbox>
              <w:txbxContent>
                <w:p w:rsidR="003E4282" w:rsidRPr="0094496C" w:rsidRDefault="003E4282" w:rsidP="008247E1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28"/>
                      <w:szCs w:val="28"/>
                    </w:rPr>
                  </w:pPr>
                  <w:r w:rsidRPr="0094496C">
                    <w:rPr>
                      <w:rFonts w:ascii="ALFABET98" w:hAnsi="ALFABET98" w:cs="ALFABET98"/>
                      <w:b/>
                      <w:bCs/>
                      <w:sz w:val="28"/>
                      <w:szCs w:val="28"/>
                    </w:rPr>
                    <w:t>göre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5" o:spid="_x0000_s1056" style="position:absolute;margin-left:233.65pt;margin-top:15.35pt;width:117pt;height:32.25pt;z-index:251664896;visibility:visible;v-text-anchor:middle" arcsize="10923f" fillcolor="window" strokecolor="windowText" strokeweight="2pt">
            <v:textbox>
              <w:txbxContent>
                <w:p w:rsidR="003E4282" w:rsidRPr="00F50846" w:rsidRDefault="003E4282" w:rsidP="008247E1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ALFABET98" w:hAnsi="ALFABET98" w:cs="ALFABET98"/>
                      <w:b/>
                      <w:bCs/>
                      <w:sz w:val="32"/>
                      <w:szCs w:val="32"/>
                    </w:rPr>
                    <w:t>bürümek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6" o:spid="_x0000_s1057" style="position:absolute;margin-left:99.4pt;margin-top:15.35pt;width:117pt;height:32.25pt;z-index:251663872;visibility:visible;v-text-anchor:middle" arcsize="10923f" fillcolor="window" strokecolor="windowText" strokeweight="2pt">
            <v:textbox>
              <w:txbxContent>
                <w:p w:rsidR="003E4282" w:rsidRPr="00032F50" w:rsidRDefault="003E4282" w:rsidP="008247E1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28"/>
                      <w:szCs w:val="28"/>
                    </w:rPr>
                  </w:pPr>
                  <w:r w:rsidRPr="00032F50">
                    <w:rPr>
                      <w:rFonts w:ascii="ALFABET98" w:hAnsi="ALFABET98" w:cs="ALFABET98"/>
                      <w:b/>
                      <w:bCs/>
                      <w:sz w:val="28"/>
                      <w:szCs w:val="28"/>
                    </w:rPr>
                    <w:t>13.gözü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7" o:spid="_x0000_s1058" style="position:absolute;margin-left:-33.35pt;margin-top:15.35pt;width:117pt;height:32.25pt;z-index:251662848;visibility:visible;v-text-anchor:middle" arcsize="10923f" strokeweight="2pt">
            <v:textbox>
              <w:txbxContent>
                <w:p w:rsidR="003E4282" w:rsidRPr="00F50846" w:rsidRDefault="003E4282" w:rsidP="008247E1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ALFABET98" w:hAnsi="ALFABET98" w:cs="ALFABET98"/>
                      <w:b/>
                      <w:bCs/>
                      <w:sz w:val="32"/>
                      <w:szCs w:val="32"/>
                    </w:rPr>
                    <w:t>ucunu</w:t>
                  </w:r>
                </w:p>
              </w:txbxContent>
            </v:textbox>
          </v:roundrect>
        </w:pict>
      </w:r>
    </w:p>
    <w:p w:rsidR="003E4282" w:rsidRDefault="003E4282" w:rsidP="008247E1"/>
    <w:p w:rsidR="003E4282" w:rsidRDefault="003E4282" w:rsidP="008247E1">
      <w:r>
        <w:rPr>
          <w:noProof/>
          <w:lang w:eastAsia="tr-TR"/>
        </w:rPr>
        <w:pict>
          <v:roundrect id="Yuvarlatılmış Dikdörtgen 38" o:spid="_x0000_s1059" style="position:absolute;margin-left:364.9pt;margin-top:14.6pt;width:117pt;height:32.25pt;z-index:251670016;visibility:visible;v-text-anchor:middle" arcsize="10923f" fillcolor="window" strokecolor="windowText" strokeweight="2pt">
            <v:textbox>
              <w:txbxContent>
                <w:p w:rsidR="003E4282" w:rsidRPr="0094496C" w:rsidRDefault="003E4282" w:rsidP="008247E1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28"/>
                      <w:szCs w:val="28"/>
                    </w:rPr>
                  </w:pPr>
                  <w:r w:rsidRPr="0094496C">
                    <w:rPr>
                      <w:rFonts w:ascii="ALFABET98 Tur" w:hAnsi="ALFABET98 Tur" w:cs="ALFABET98 Tur"/>
                      <w:b/>
                      <w:bCs/>
                      <w:sz w:val="28"/>
                      <w:szCs w:val="28"/>
                    </w:rPr>
                    <w:t>konuşuyor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9" o:spid="_x0000_s1060" style="position:absolute;margin-left:233.65pt;margin-top:15.35pt;width:117pt;height:32.25pt;z-index:251668992;visibility:visible;v-text-anchor:middle" arcsize="10923f" fillcolor="window" strokecolor="windowText" strokeweight="2pt">
            <v:textbox>
              <w:txbxContent>
                <w:p w:rsidR="003E4282" w:rsidRPr="00F50846" w:rsidRDefault="003E4282" w:rsidP="008247E1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ALFABET98 Tur" w:hAnsi="ALFABET98 Tur" w:cs="ALFABET98 Tur"/>
                      <w:b/>
                      <w:bCs/>
                      <w:sz w:val="32"/>
                      <w:szCs w:val="32"/>
                    </w:rPr>
                    <w:t>aldırmamak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0" o:spid="_x0000_s1061" style="position:absolute;margin-left:99.4pt;margin-top:15.35pt;width:117pt;height:32.25pt;z-index:251667968;visibility:visible;v-text-anchor:middle" arcsize="10923f" fillcolor="window" strokecolor="windowText" strokeweight="2pt">
            <v:textbox>
              <w:txbxContent>
                <w:p w:rsidR="003E4282" w:rsidRPr="00F50846" w:rsidRDefault="003E4282" w:rsidP="008247E1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ALFABET98 Tur" w:hAnsi="ALFABET98 Tur" w:cs="ALFABET98 Tur"/>
                      <w:b/>
                      <w:bCs/>
                      <w:sz w:val="32"/>
                      <w:szCs w:val="32"/>
                    </w:rPr>
                    <w:t>sıçramak.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1" o:spid="_x0000_s1062" style="position:absolute;margin-left:-33.35pt;margin-top:15.35pt;width:117pt;height:32.25pt;z-index:251666944;visibility:visible;v-text-anchor:middle" arcsize="10923f" strokeweight="2pt">
            <v:textbox>
              <w:txbxContent>
                <w:p w:rsidR="003E4282" w:rsidRPr="0094496C" w:rsidRDefault="003E4282" w:rsidP="008247E1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28"/>
                      <w:szCs w:val="28"/>
                    </w:rPr>
                  </w:pPr>
                  <w:r w:rsidRPr="0094496C">
                    <w:rPr>
                      <w:rFonts w:ascii="ALFABET98 Tur" w:hAnsi="ALFABET98 Tur" w:cs="ALFABET98 Tur"/>
                      <w:b/>
                      <w:bCs/>
                      <w:sz w:val="28"/>
                      <w:szCs w:val="28"/>
                    </w:rPr>
                    <w:t>8.ağzı</w:t>
                  </w:r>
                </w:p>
              </w:txbxContent>
            </v:textbox>
          </v:roundrect>
        </w:pict>
      </w:r>
    </w:p>
    <w:p w:rsidR="003E4282" w:rsidRDefault="003E4282" w:rsidP="008247E1"/>
    <w:p w:rsidR="003E4282" w:rsidRDefault="003E4282" w:rsidP="008247E1">
      <w:r>
        <w:rPr>
          <w:noProof/>
          <w:lang w:eastAsia="tr-TR"/>
        </w:rPr>
        <w:pict>
          <v:roundrect id="Yuvarlatılmış Dikdörtgen 43" o:spid="_x0000_s1063" style="position:absolute;margin-left:364.9pt;margin-top:14.6pt;width:117pt;height:32.25pt;z-index:251674112;visibility:visible;v-text-anchor:middle" arcsize="10923f" fillcolor="window" strokecolor="windowText" strokeweight="2pt">
            <v:textbox>
              <w:txbxContent>
                <w:p w:rsidR="003E4282" w:rsidRPr="00F50846" w:rsidRDefault="003E4282" w:rsidP="008247E1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ALFABET98" w:hAnsi="ALFABET98" w:cs="ALFABET98"/>
                      <w:b/>
                      <w:bCs/>
                      <w:sz w:val="32"/>
                      <w:szCs w:val="32"/>
                    </w:rPr>
                    <w:t>aramak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4" o:spid="_x0000_s1064" style="position:absolute;margin-left:233.65pt;margin-top:15.35pt;width:117pt;height:32.25pt;z-index:251673088;visibility:visible;v-text-anchor:middle" arcsize="10923f" fillcolor="window" strokecolor="windowText" strokeweight="2pt">
            <v:textbox>
              <w:txbxContent>
                <w:p w:rsidR="003E4282" w:rsidRPr="00032F50" w:rsidRDefault="003E4282" w:rsidP="008247E1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28"/>
                      <w:szCs w:val="28"/>
                    </w:rPr>
                  </w:pPr>
                  <w:r w:rsidRPr="00032F50">
                    <w:rPr>
                      <w:rFonts w:ascii="ALFABET98" w:hAnsi="ALFABET98" w:cs="ALFABET98"/>
                      <w:b/>
                      <w:bCs/>
                      <w:sz w:val="28"/>
                      <w:szCs w:val="28"/>
                    </w:rPr>
                    <w:t>yüksekte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5" o:spid="_x0000_s1065" style="position:absolute;margin-left:99.4pt;margin-top:15.35pt;width:117pt;height:32.25pt;z-index:251672064;visibility:visible;v-text-anchor:middle" arcsize="10923f" fillcolor="window" strokecolor="windowText" strokeweight="2pt">
            <v:textbox>
              <w:txbxContent>
                <w:p w:rsidR="003E4282" w:rsidRPr="00336F9A" w:rsidRDefault="003E4282" w:rsidP="008247E1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28"/>
                      <w:szCs w:val="28"/>
                    </w:rPr>
                  </w:pPr>
                  <w:r w:rsidRPr="00336F9A">
                    <w:rPr>
                      <w:rFonts w:ascii="ALFABET98 Tur" w:hAnsi="ALFABET98 Tur" w:cs="ALFABET98 Tur"/>
                      <w:b/>
                      <w:bCs/>
                      <w:sz w:val="28"/>
                      <w:szCs w:val="28"/>
                    </w:rPr>
                    <w:t>ağzını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6" o:spid="_x0000_s1066" style="position:absolute;margin-left:-33.35pt;margin-top:15.35pt;width:117pt;height:32.25pt;z-index:251671040;visibility:visible;v-text-anchor:middle" arcsize="10923f" strokeweight="2pt">
            <v:textbox>
              <w:txbxContent>
                <w:p w:rsidR="003E4282" w:rsidRPr="00F50846" w:rsidRDefault="003E4282" w:rsidP="008247E1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ALFABET98" w:hAnsi="ALFABET98" w:cs="ALFABET98"/>
                      <w:b/>
                      <w:bCs/>
                      <w:sz w:val="32"/>
                      <w:szCs w:val="32"/>
                    </w:rPr>
                    <w:t>dokunmamak</w:t>
                  </w:r>
                </w:p>
              </w:txbxContent>
            </v:textbox>
          </v:roundrect>
        </w:pict>
      </w:r>
    </w:p>
    <w:p w:rsidR="003E4282" w:rsidRDefault="003E4282" w:rsidP="008247E1"/>
    <w:p w:rsidR="003E4282" w:rsidRDefault="003E4282" w:rsidP="008247E1">
      <w:r>
        <w:rPr>
          <w:noProof/>
          <w:lang w:eastAsia="tr-TR"/>
        </w:rPr>
        <w:pict>
          <v:roundrect id="Yuvarlatılmış Dikdörtgen 47" o:spid="_x0000_s1067" style="position:absolute;margin-left:364.9pt;margin-top:14.6pt;width:117pt;height:32.25pt;z-index:251678208;visibility:visible;v-text-anchor:middle" arcsize="10923f" fillcolor="window" strokecolor="windowText" strokeweight="2pt">
            <v:textbox>
              <w:txbxContent>
                <w:p w:rsidR="003E4282" w:rsidRPr="00F50846" w:rsidRDefault="003E4282" w:rsidP="008247E1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ALFABET98 Tur" w:hAnsi="ALFABET98 Tur" w:cs="ALFABET98 Tur"/>
                      <w:b/>
                      <w:bCs/>
                      <w:sz w:val="32"/>
                      <w:szCs w:val="32"/>
                    </w:rPr>
                    <w:t>kıl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8" o:spid="_x0000_s1068" style="position:absolute;margin-left:233.65pt;margin-top:15.35pt;width:117pt;height:32.25pt;z-index:251677184;visibility:visible;v-text-anchor:middle" arcsize="10923f" fillcolor="window" strokecolor="windowText" strokeweight="2pt">
            <v:textbox>
              <w:txbxContent>
                <w:p w:rsidR="003E4282" w:rsidRPr="0094496C" w:rsidRDefault="003E4282" w:rsidP="008247E1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28"/>
                      <w:szCs w:val="28"/>
                    </w:rPr>
                  </w:pPr>
                  <w:r w:rsidRPr="0094496C">
                    <w:rPr>
                      <w:rFonts w:ascii="ALFABET98" w:hAnsi="ALFABET98" w:cs="ALFABET98"/>
                      <w:b/>
                      <w:bCs/>
                      <w:sz w:val="28"/>
                      <w:szCs w:val="28"/>
                    </w:rPr>
                    <w:t>yolda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9" o:spid="_x0000_s1069" style="position:absolute;margin-left:99.4pt;margin-top:15.35pt;width:117pt;height:32.25pt;z-index:251676160;visibility:visible;v-text-anchor:middle" arcsize="10923f" fillcolor="window" strokecolor="windowText" strokeweight="2pt">
            <v:textbox>
              <w:txbxContent>
                <w:p w:rsidR="003E4282" w:rsidRPr="00F50846" w:rsidRDefault="003E4282" w:rsidP="008247E1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ALFABET98 Tur" w:hAnsi="ALFABET98 Tur" w:cs="ALFABET98 Tur"/>
                      <w:b/>
                      <w:bCs/>
                      <w:sz w:val="32"/>
                      <w:szCs w:val="32"/>
                    </w:rPr>
                    <w:t>şerbet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0" o:spid="_x0000_s1070" style="position:absolute;margin-left:-33.35pt;margin-top:15.35pt;width:117pt;height:32.25pt;z-index:251675136;visibility:visible;v-text-anchor:middle" arcsize="10923f" strokeweight="2pt">
            <v:textbox>
              <w:txbxContent>
                <w:p w:rsidR="003E4282" w:rsidRPr="00F50846" w:rsidRDefault="003E4282" w:rsidP="008247E1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ALFABET98" w:hAnsi="ALFABET98" w:cs="ALFABET98"/>
                      <w:b/>
                      <w:bCs/>
                      <w:sz w:val="32"/>
                      <w:szCs w:val="32"/>
                    </w:rPr>
                    <w:t>5.burnu</w:t>
                  </w:r>
                </w:p>
              </w:txbxContent>
            </v:textbox>
          </v:roundrect>
        </w:pict>
      </w:r>
    </w:p>
    <w:p w:rsidR="003E4282" w:rsidRDefault="003E4282" w:rsidP="008247E1"/>
    <w:p w:rsidR="003E4282" w:rsidRDefault="003E4282" w:rsidP="008247E1">
      <w:r>
        <w:rPr>
          <w:noProof/>
          <w:lang w:eastAsia="tr-TR"/>
        </w:rPr>
        <w:pict>
          <v:roundrect id="Yuvarlatılmış Dikdörtgen 51" o:spid="_x0000_s1071" style="position:absolute;margin-left:364.9pt;margin-top:14.6pt;width:117pt;height:32.25pt;z-index:251682304;visibility:visible;v-text-anchor:middle" arcsize="10923f" fillcolor="window" strokecolor="windowText" strokeweight="2pt">
            <v:textbox>
              <w:txbxContent>
                <w:p w:rsidR="003E4282" w:rsidRPr="00F50846" w:rsidRDefault="003E4282" w:rsidP="008247E1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ALFABET98" w:hAnsi="ALFABET98" w:cs="ALFABET98"/>
                      <w:b/>
                      <w:bCs/>
                      <w:sz w:val="32"/>
                      <w:szCs w:val="32"/>
                    </w:rPr>
                    <w:t>olmak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2" o:spid="_x0000_s1072" style="position:absolute;margin-left:233.65pt;margin-top:15.35pt;width:117pt;height:32.25pt;z-index:251681280;visibility:visible;v-text-anchor:middle" arcsize="10923f" fillcolor="window" strokecolor="windowText" strokeweight="2pt">
            <v:textbox>
              <w:txbxContent>
                <w:p w:rsidR="003E4282" w:rsidRPr="0094496C" w:rsidRDefault="003E4282" w:rsidP="008247E1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28"/>
                      <w:szCs w:val="28"/>
                    </w:rPr>
                  </w:pPr>
                  <w:r w:rsidRPr="0094496C">
                    <w:rPr>
                      <w:rFonts w:ascii="ALFABET98 Tur" w:hAnsi="ALFABET98 Tur" w:cs="ALFABET98 Tur"/>
                      <w:b/>
                      <w:bCs/>
                      <w:sz w:val="28"/>
                      <w:szCs w:val="28"/>
                    </w:rPr>
                    <w:t>12.kulağına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3" o:spid="_x0000_s1073" style="position:absolute;margin-left:99.4pt;margin-top:15.35pt;width:117pt;height:32.25pt;z-index:251680256;visibility:visible;v-text-anchor:middle" arcsize="10923f" fillcolor="window" strokecolor="windowText" strokeweight="2pt">
            <v:textbox>
              <w:txbxContent>
                <w:p w:rsidR="003E4282" w:rsidRPr="00F50846" w:rsidRDefault="003E4282" w:rsidP="008247E1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ALFABET98" w:hAnsi="ALFABET98" w:cs="ALFABET98"/>
                      <w:b/>
                      <w:bCs/>
                      <w:sz w:val="32"/>
                      <w:szCs w:val="32"/>
                    </w:rPr>
                    <w:t>kan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4" o:spid="_x0000_s1074" style="position:absolute;margin-left:-33.35pt;margin-top:15.35pt;width:117pt;height:32.25pt;z-index:251679232;visibility:visible;v-text-anchor:middle" arcsize="10923f" strokeweight="2pt">
            <v:textbox>
              <w:txbxContent>
                <w:p w:rsidR="003E4282" w:rsidRPr="00F50846" w:rsidRDefault="003E4282" w:rsidP="008247E1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ALFABET98" w:hAnsi="ALFABET98" w:cs="ALFABET98"/>
                      <w:b/>
                      <w:bCs/>
                      <w:sz w:val="32"/>
                      <w:szCs w:val="32"/>
                    </w:rPr>
                    <w:t>varmak</w:t>
                  </w:r>
                </w:p>
              </w:txbxContent>
            </v:textbox>
          </v:roundrect>
        </w:pict>
      </w:r>
    </w:p>
    <w:p w:rsidR="003E4282" w:rsidRDefault="003E4282" w:rsidP="008247E1"/>
    <w:p w:rsidR="003E4282" w:rsidRDefault="003E4282" w:rsidP="008247E1"/>
    <w:p w:rsidR="003E4282" w:rsidRDefault="003E4282" w:rsidP="008247E1">
      <w:pPr>
        <w:rPr>
          <w:rFonts w:ascii="ALFABET98" w:hAnsi="ALFABET98" w:cs="ALFABET98"/>
          <w:b/>
          <w:bCs/>
          <w:sz w:val="28"/>
          <w:szCs w:val="28"/>
        </w:rPr>
      </w:pPr>
      <w:r w:rsidRPr="00336F9A">
        <w:rPr>
          <w:rFonts w:ascii="ALFABET98 Tur" w:hAnsi="ALFABET98 Tur" w:cs="ALFABET98 Tur"/>
          <w:b/>
          <w:bCs/>
          <w:sz w:val="28"/>
          <w:szCs w:val="28"/>
        </w:rPr>
        <w:t>Yukarıda numaralandırılmış olarak verilen kelimelerden başlayarak 15 deyimi bulup aşağıdaki boşluğa yazın. Anlamlarını araştırıp yazarak cümle içinde kullanın.</w:t>
      </w:r>
    </w:p>
    <w:p w:rsidR="003E4282" w:rsidRDefault="003E4282" w:rsidP="008247E1">
      <w:pPr>
        <w:rPr>
          <w:rFonts w:ascii="ALFABET98" w:hAnsi="ALFABET98" w:cs="ALFABET98"/>
          <w:b/>
          <w:bCs/>
          <w:sz w:val="28"/>
          <w:szCs w:val="28"/>
        </w:rPr>
      </w:pPr>
      <w:r>
        <w:rPr>
          <w:rFonts w:ascii="ALFABET98" w:hAnsi="ALFABET98" w:cs="ALFABET98"/>
          <w:b/>
          <w:bCs/>
          <w:sz w:val="28"/>
          <w:szCs w:val="28"/>
        </w:rPr>
        <w:t>Deyimler:</w:t>
      </w:r>
    </w:p>
    <w:p w:rsidR="003E4282" w:rsidRPr="00336F9A" w:rsidRDefault="003E4282" w:rsidP="008247E1">
      <w:pPr>
        <w:rPr>
          <w:rFonts w:ascii="ALFABET98" w:hAnsi="ALFABET98" w:cs="ALFABET98"/>
          <w:b/>
          <w:bCs/>
          <w:sz w:val="28"/>
          <w:szCs w:val="28"/>
        </w:rPr>
      </w:pPr>
      <w:r>
        <w:rPr>
          <w:rFonts w:ascii="ALFABET98" w:hAnsi="ALFABET98" w:cs="ALFABET98"/>
          <w:b/>
          <w:bCs/>
          <w:sz w:val="28"/>
          <w:szCs w:val="28"/>
        </w:rPr>
        <w:t>1.</w:t>
      </w:r>
      <w:bookmarkStart w:id="0" w:name="_GoBack"/>
      <w:bookmarkEnd w:id="0"/>
    </w:p>
    <w:p w:rsidR="003E4282" w:rsidRDefault="003E4282"/>
    <w:p w:rsidR="003E4282" w:rsidRDefault="003E4282"/>
    <w:p w:rsidR="003E4282" w:rsidRDefault="003E4282"/>
    <w:p w:rsidR="003E4282" w:rsidRDefault="003E4282"/>
    <w:p w:rsidR="003E4282" w:rsidRDefault="003E4282"/>
    <w:p w:rsidR="003E4282" w:rsidRDefault="003E4282"/>
    <w:p w:rsidR="003E4282" w:rsidRDefault="003E4282"/>
    <w:p w:rsidR="003E4282" w:rsidRDefault="003E4282"/>
    <w:p w:rsidR="003E4282" w:rsidRDefault="003E4282"/>
    <w:p w:rsidR="003E4282" w:rsidRDefault="003E4282"/>
    <w:p w:rsidR="003E4282" w:rsidRDefault="003E4282"/>
    <w:p w:rsidR="003E4282" w:rsidRDefault="003E4282"/>
    <w:p w:rsidR="003E4282" w:rsidRDefault="003E4282"/>
    <w:p w:rsidR="003E4282" w:rsidRDefault="003E4282"/>
    <w:p w:rsidR="003E4282" w:rsidRDefault="003E4282"/>
    <w:p w:rsidR="003E4282" w:rsidRDefault="003E4282"/>
    <w:p w:rsidR="003E4282" w:rsidRDefault="003E4282"/>
    <w:p w:rsidR="003E4282" w:rsidRDefault="003E4282"/>
    <w:p w:rsidR="003E4282" w:rsidRDefault="003E4282"/>
    <w:p w:rsidR="003E4282" w:rsidRDefault="003E4282"/>
    <w:p w:rsidR="003E4282" w:rsidRDefault="003E4282"/>
    <w:p w:rsidR="003E4282" w:rsidRDefault="003E4282"/>
    <w:p w:rsidR="003E4282" w:rsidRDefault="003E4282"/>
    <w:p w:rsidR="003E4282" w:rsidRDefault="003E4282"/>
    <w:p w:rsidR="003E4282" w:rsidRDefault="003E4282"/>
    <w:p w:rsidR="003E4282" w:rsidRDefault="003E4282"/>
    <w:p w:rsidR="003E4282" w:rsidRDefault="003E4282"/>
    <w:p w:rsidR="003E4282" w:rsidRDefault="003E4282"/>
    <w:p w:rsidR="003E4282" w:rsidRDefault="003E4282"/>
    <w:sectPr w:rsidR="003E4282" w:rsidSect="00F50846">
      <w:pgSz w:w="11906" w:h="16838"/>
      <w:pgMar w:top="1417" w:right="1417" w:bottom="1417" w:left="1417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LFABET98 Tur">
    <w:panose1 w:val="00000000000000000000"/>
    <w:charset w:val="A2"/>
    <w:family w:val="auto"/>
    <w:notTrueType/>
    <w:pitch w:val="variable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0846"/>
    <w:rsid w:val="00032F50"/>
    <w:rsid w:val="00336F9A"/>
    <w:rsid w:val="003E4282"/>
    <w:rsid w:val="00402931"/>
    <w:rsid w:val="004C0EBE"/>
    <w:rsid w:val="007848E0"/>
    <w:rsid w:val="008247E1"/>
    <w:rsid w:val="0083688C"/>
    <w:rsid w:val="0094496C"/>
    <w:rsid w:val="00994497"/>
    <w:rsid w:val="00AC3CAF"/>
    <w:rsid w:val="00B021CB"/>
    <w:rsid w:val="00E120C1"/>
    <w:rsid w:val="00E65AAA"/>
    <w:rsid w:val="00ED17D9"/>
    <w:rsid w:val="00F508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20C1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83688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829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100</TotalTime>
  <Pages>3</Pages>
  <Words>49</Words>
  <Characters>284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eymen</dc:creator>
  <cp:keywords>www.sorubak.com</cp:keywords>
  <dc:description>www.sorubak.com</dc:description>
  <cp:lastModifiedBy>EDANUR</cp:lastModifiedBy>
  <cp:revision>2</cp:revision>
  <dcterms:created xsi:type="dcterms:W3CDTF">2013-03-04T08:23:00Z</dcterms:created>
  <dcterms:modified xsi:type="dcterms:W3CDTF">2013-03-21T16:31:00Z</dcterms:modified>
  <cp:category>www.sorubak.com</cp:category>
</cp:coreProperties>
</file>