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BD9" w:rsidRDefault="00185BD9">
      <w:r>
        <w:rPr>
          <w:noProof/>
          <w:lang w:eastAsia="tr-TR"/>
        </w:rPr>
        <w:pict>
          <v:rect id="_x0000_s1026" style="position:absolute;margin-left:-46.1pt;margin-top:-48.35pt;width:546pt;height:18.75pt;z-index:251650048">
            <v:textbox>
              <w:txbxContent>
                <w:p w:rsidR="00185BD9" w:rsidRPr="00CD0233" w:rsidRDefault="00185BD9" w:rsidP="00CD0233">
                  <w:pPr>
                    <w:jc w:val="center"/>
                    <w:rPr>
                      <w:b/>
                      <w:bCs/>
                    </w:rPr>
                  </w:pPr>
                  <w:r w:rsidRPr="00CD0233">
                    <w:rPr>
                      <w:b/>
                      <w:bCs/>
                    </w:rPr>
                    <w:t>DOĞAL SAYILARDA ÇIKARMA İŞLEMİ VE PROBLEMLERİ</w:t>
                  </w:r>
                </w:p>
              </w:txbxContent>
            </v:textbox>
          </v:rect>
        </w:pict>
      </w:r>
      <w:r w:rsidRPr="0015025F">
        <w:rPr>
          <w:b/>
          <w:bCs/>
        </w:rPr>
        <w:t>1.</w:t>
      </w:r>
      <w:r>
        <w:t>Rakamları birbirinden farklı en küçük  beş basamaklı doğal sayı ile rakamları birbirinden farklı en büyük dört basamaklı doğal sayının farkı kaçtır?</w:t>
      </w:r>
    </w:p>
    <w:p w:rsidR="00185BD9" w:rsidRDefault="00185BD9">
      <w:r>
        <w:t>A.358                B.348            C.368         D.2469</w:t>
      </w:r>
    </w:p>
    <w:p w:rsidR="00185BD9" w:rsidRDefault="00185BD9">
      <w:hyperlink r:id="rId4" w:history="1">
        <w:r>
          <w:rPr>
            <w:rStyle w:val="Hyperlink"/>
          </w:rPr>
          <w:t>www.sorubak.com</w:t>
        </w:r>
      </w:hyperlink>
    </w:p>
    <w:p w:rsidR="00185BD9" w:rsidRDefault="00185BD9">
      <w:r w:rsidRPr="00714FC2">
        <w:rPr>
          <w:b/>
          <w:bCs/>
        </w:rPr>
        <w:t>2.</w:t>
      </w:r>
      <w:r>
        <w:t>İki sayının toplamı 80, farkı ise 60’dır. Büyük sayı kaçtır?</w:t>
      </w:r>
    </w:p>
    <w:p w:rsidR="00185BD9" w:rsidRDefault="00185BD9">
      <w:r>
        <w:t>A.70                 B. 60               C.40                D.30</w:t>
      </w:r>
    </w:p>
    <w:p w:rsidR="00185BD9" w:rsidRDefault="00185BD9"/>
    <w:p w:rsidR="00185BD9" w:rsidRDefault="00185BD9">
      <w:r w:rsidRPr="008E1B33">
        <w:rPr>
          <w:b/>
          <w:bCs/>
        </w:rPr>
        <w:t>3.</w:t>
      </w:r>
      <w:r>
        <w:t xml:space="preserve">         “  5674  &gt;  A  &gt;   3456 ”   sıralamasında  A yerine gelebilecek en büyük ve en küçük sayının farkı kaçtır?</w:t>
      </w:r>
    </w:p>
    <w:p w:rsidR="00185BD9" w:rsidRDefault="00185BD9">
      <w:r>
        <w:t>A.2216           B.2218           C.2226           D.2221</w:t>
      </w:r>
    </w:p>
    <w:p w:rsidR="00185BD9" w:rsidRDefault="00185BD9"/>
    <w:p w:rsidR="00185BD9" w:rsidRDefault="00185BD9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4.1pt;margin-top:46.25pt;width:47.25pt;height:0;z-index:251651072" o:connectortype="straight"/>
        </w:pict>
      </w:r>
      <w:r w:rsidRPr="0099674C">
        <w:rPr>
          <w:b/>
          <w:bCs/>
        </w:rPr>
        <w:t>4</w:t>
      </w:r>
      <w:r>
        <w:t xml:space="preserve">.    AB                Yandaki işleme göre  A+B+C=?                                                                    .      AB                                                                               .+ 2 AB                A.15        B.12         C.13      D.14                                                                  .   C B1  </w:t>
      </w:r>
    </w:p>
    <w:p w:rsidR="00185BD9" w:rsidRDefault="00185BD9">
      <w:r>
        <w:rPr>
          <w:noProof/>
          <w:lang w:eastAsia="tr-TR"/>
        </w:rPr>
        <w:pict>
          <v:rect id="_x0000_s1028" style="position:absolute;margin-left:187.9pt;margin-top:24.75pt;width:36pt;height:22.5pt;z-index:251658240">
            <v:textbox style="mso-next-textbox:#_x0000_s1028">
              <w:txbxContent>
                <w:p w:rsidR="00185BD9" w:rsidRPr="0099674C" w:rsidRDefault="00185BD9" w:rsidP="0047649A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3678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130.15pt;margin-top:24.75pt;width:36pt;height:22.5pt;z-index:251657216">
            <v:textbox style="mso-next-textbox:#_x0000_s1029">
              <w:txbxContent>
                <w:p w:rsidR="00185BD9" w:rsidRPr="0099674C" w:rsidRDefault="00185BD9" w:rsidP="0047649A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5234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78.4pt;margin-top:24.75pt;width:36pt;height:22.5pt;z-index:251653120">
            <v:textbox style="mso-next-textbox:#_x0000_s1030">
              <w:txbxContent>
                <w:p w:rsidR="00185BD9" w:rsidRPr="0099674C" w:rsidRDefault="00185BD9" w:rsidP="0099674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2568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18.4pt;margin-top:24.75pt;width:36pt;height:22.5pt;z-index:251652096">
            <v:textbox style="mso-next-textbox:#_x0000_s1031">
              <w:txbxContent>
                <w:p w:rsidR="00185BD9" w:rsidRPr="0099674C" w:rsidRDefault="00185BD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6000</w:t>
                  </w:r>
                </w:p>
              </w:txbxContent>
            </v:textbox>
          </v:rect>
        </w:pict>
      </w:r>
    </w:p>
    <w:p w:rsidR="00185BD9" w:rsidRDefault="00185BD9">
      <w:r>
        <w:rPr>
          <w:noProof/>
          <w:lang w:eastAsia="tr-TR"/>
        </w:rPr>
        <w:pict>
          <v:shape id="_x0000_s1032" type="#_x0000_t32" style="position:absolute;margin-left:183.4pt;margin-top:21.8pt;width:24.75pt;height:30.75pt;flip:x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48.15pt;margin-top:21.8pt;width:18pt;height:30.75pt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73.9pt;margin-top:21.8pt;width:21pt;height:30.75pt;flip:x;z-index:2516551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34.15pt;margin-top:21.8pt;width:20.25pt;height:30.75pt;z-index:251654144" o:connectortype="straight">
            <v:stroke endarrow="block"/>
          </v:shape>
        </w:pict>
      </w:r>
      <w:r w:rsidRPr="0047649A">
        <w:rPr>
          <w:b/>
          <w:bCs/>
        </w:rPr>
        <w:t>5.</w:t>
      </w:r>
      <w:r>
        <w:t xml:space="preserve">                      _                                           _</w:t>
      </w:r>
    </w:p>
    <w:p w:rsidR="00185BD9" w:rsidRDefault="00185BD9">
      <w:r>
        <w:t xml:space="preserve">                                                                  </w:t>
      </w:r>
    </w:p>
    <w:p w:rsidR="00185BD9" w:rsidRDefault="00185BD9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margin-left:105.4pt;margin-top:24.2pt;width:24.75pt;height:37.5pt;z-index:251665408"/>
        </w:pict>
      </w:r>
      <w:r>
        <w:rPr>
          <w:noProof/>
          <w:lang w:eastAsia="tr-TR"/>
        </w:rPr>
        <w:pict>
          <v:shape id="_x0000_s1037" type="#_x0000_t32" style="position:absolute;margin-left:130.15pt;margin-top:24.2pt;width:27pt;height:21pt;flip:x;z-index:2516643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78.4pt;margin-top:24.2pt;width:27pt;height:21pt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105.4pt;margin-top:15.95pt;width:24.75pt;height:0;z-index:251662336" o:connectortype="straight"/>
        </w:pict>
      </w:r>
      <w:r>
        <w:rPr>
          <w:noProof/>
          <w:lang w:eastAsia="tr-TR"/>
        </w:rPr>
        <w:pict>
          <v:rect id="_x0000_s1040" style="position:absolute;margin-left:157.15pt;margin-top:1.7pt;width:30.75pt;height:22.5pt;z-index:251661312">
            <v:textbox style="mso-next-textbox:#_x0000_s1040">
              <w:txbxContent>
                <w:p w:rsidR="00185BD9" w:rsidRPr="0099674C" w:rsidRDefault="00185BD9" w:rsidP="0047649A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47.65pt;margin-top:1.7pt;width:30.75pt;height:22.5pt;z-index:251656192">
            <v:textbox style="mso-next-textbox:#_x0000_s1041">
              <w:txbxContent>
                <w:p w:rsidR="00185BD9" w:rsidRPr="0099674C" w:rsidRDefault="00185BD9" w:rsidP="0099674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</w:t>
                  </w:r>
                </w:p>
              </w:txbxContent>
            </v:textbox>
          </v:rect>
        </w:pict>
      </w:r>
    </w:p>
    <w:p w:rsidR="00185BD9" w:rsidRDefault="00185BD9"/>
    <w:p w:rsidR="00185BD9" w:rsidRDefault="00185BD9"/>
    <w:p w:rsidR="00185BD9" w:rsidRDefault="00185BD9">
      <w:r>
        <w:t>Yukarıdaki işlem sırasına göre yıldız kaç olmalıdır?</w:t>
      </w:r>
    </w:p>
    <w:p w:rsidR="00185BD9" w:rsidRDefault="00185BD9">
      <w:r>
        <w:t>A.1882             B.1872          C.2086          D.2096</w:t>
      </w:r>
    </w:p>
    <w:p w:rsidR="00185BD9" w:rsidRDefault="00185BD9"/>
    <w:p w:rsidR="00185BD9" w:rsidRDefault="00185BD9"/>
    <w:p w:rsidR="00185BD9" w:rsidRDefault="00185BD9"/>
    <w:p w:rsidR="00185BD9" w:rsidRDefault="00185BD9">
      <w:r w:rsidRPr="002A5FB8">
        <w:rPr>
          <w:b/>
          <w:bCs/>
        </w:rPr>
        <w:t>6.</w:t>
      </w:r>
      <w:r>
        <w:t xml:space="preserve">   A – 567 = 2345               2768 + B = 3046 ise </w:t>
      </w:r>
    </w:p>
    <w:p w:rsidR="00185BD9" w:rsidRDefault="00185BD9">
      <w:r>
        <w:t xml:space="preserve">       A – B = kaç olur?</w:t>
      </w:r>
    </w:p>
    <w:p w:rsidR="00185BD9" w:rsidRDefault="00185BD9">
      <w:r>
        <w:t>A.2912           B.2634          C.2644             D2734</w:t>
      </w:r>
    </w:p>
    <w:p w:rsidR="00185BD9" w:rsidRDefault="00185BD9"/>
    <w:p w:rsidR="00185BD9" w:rsidRDefault="00185BD9">
      <w:r w:rsidRPr="00145F7C">
        <w:rPr>
          <w:b/>
          <w:bCs/>
        </w:rPr>
        <w:t>7.</w:t>
      </w:r>
      <w:r>
        <w:t>Rakamları birbirinden farklı en küçük altı basamaklı doğal sayı ile rakamları birbirinden farklı en büyük dört basamaklı sayının farkı kaçtır?</w:t>
      </w:r>
    </w:p>
    <w:p w:rsidR="00185BD9" w:rsidRDefault="00185BD9">
      <w:r>
        <w:t>A.92469        B.92479        C.113580    D.113680</w:t>
      </w:r>
    </w:p>
    <w:p w:rsidR="00185BD9" w:rsidRDefault="00185BD9"/>
    <w:p w:rsidR="00185BD9" w:rsidRDefault="00185BD9">
      <w:r w:rsidRPr="001E18AB">
        <w:rPr>
          <w:b/>
          <w:bCs/>
        </w:rPr>
        <w:t xml:space="preserve">8. </w:t>
      </w:r>
      <w:r>
        <w:t>“4,7,9,3,5” sayılarından elde edilecek en büyük çift sayı ile en küçük tek sayının farkı kaç olur?</w:t>
      </w:r>
    </w:p>
    <w:p w:rsidR="00185BD9" w:rsidRDefault="00185BD9">
      <w:r>
        <w:t>A.62965           B62964      C.62965         C.62955</w:t>
      </w:r>
    </w:p>
    <w:p w:rsidR="00185BD9" w:rsidRDefault="00185BD9"/>
    <w:p w:rsidR="00185BD9" w:rsidRDefault="00185BD9">
      <w:r w:rsidRPr="00A1673F">
        <w:rPr>
          <w:b/>
          <w:bCs/>
        </w:rPr>
        <w:t>9.</w:t>
      </w:r>
      <w:r>
        <w:t>Kasabamızda 6758 erkek, 8795 kadın yaşamaktadır. Buna göre, kadınlar erkeklerden kaç fazladır?</w:t>
      </w:r>
    </w:p>
    <w:p w:rsidR="00185BD9" w:rsidRDefault="00185BD9">
      <w:r>
        <w:t>A.2047            B.2037          C.1937          D.1947</w:t>
      </w:r>
    </w:p>
    <w:p w:rsidR="00185BD9" w:rsidRDefault="00185BD9"/>
    <w:p w:rsidR="00185BD9" w:rsidRDefault="00185BD9">
      <w:r w:rsidRPr="00A1673F">
        <w:rPr>
          <w:b/>
          <w:bCs/>
        </w:rPr>
        <w:t>10</w:t>
      </w:r>
      <w:r>
        <w:t>.Cebimdeki 5867 TL’nin 1879TL’sine plazma TV, 980 TL’sine cep telefonu aldım. Kalan paramın bir kısmına da saat aldım. Cebimde 2034 TL kaldığına göre, saate kaç TL verdim?</w:t>
      </w:r>
    </w:p>
    <w:p w:rsidR="00185BD9" w:rsidRDefault="00185BD9">
      <w:r>
        <w:t>A.1074            B.984            C.974                D.924</w:t>
      </w:r>
    </w:p>
    <w:p w:rsidR="00185BD9" w:rsidRDefault="00185BD9"/>
    <w:p w:rsidR="00185BD9" w:rsidRDefault="00185BD9">
      <w:r w:rsidRPr="00D231BC">
        <w:rPr>
          <w:b/>
          <w:bCs/>
        </w:rPr>
        <w:t>11.</w:t>
      </w:r>
      <w:r>
        <w:t>20.12.1956’de doğan Ahmet, şu an kaç yaşındadır?</w:t>
      </w:r>
    </w:p>
    <w:p w:rsidR="00185BD9" w:rsidRDefault="00185BD9">
      <w:r>
        <w:t>A.44                 B.54               C.64                D.56</w:t>
      </w:r>
    </w:p>
    <w:sectPr w:rsidR="00185BD9" w:rsidSect="0015025F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4FE"/>
    <w:rsid w:val="00060D9D"/>
    <w:rsid w:val="00076239"/>
    <w:rsid w:val="00096836"/>
    <w:rsid w:val="000D296C"/>
    <w:rsid w:val="00145F7C"/>
    <w:rsid w:val="0015025F"/>
    <w:rsid w:val="00185BD9"/>
    <w:rsid w:val="001E18AB"/>
    <w:rsid w:val="002A5FB8"/>
    <w:rsid w:val="0047649A"/>
    <w:rsid w:val="005F395A"/>
    <w:rsid w:val="00714FC2"/>
    <w:rsid w:val="007F2295"/>
    <w:rsid w:val="008553D7"/>
    <w:rsid w:val="008B1F57"/>
    <w:rsid w:val="008E1B33"/>
    <w:rsid w:val="00956824"/>
    <w:rsid w:val="0099674C"/>
    <w:rsid w:val="00A1673F"/>
    <w:rsid w:val="00AA50BC"/>
    <w:rsid w:val="00B774FE"/>
    <w:rsid w:val="00C55D60"/>
    <w:rsid w:val="00CD0233"/>
    <w:rsid w:val="00D231BC"/>
    <w:rsid w:val="00E15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6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157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1</Pages>
  <Words>327</Words>
  <Characters>1866</Characters>
  <Application>Microsoft Office Outlook</Application>
  <DocSecurity>0</DocSecurity>
  <Lines>0</Lines>
  <Paragraphs>0</Paragraphs>
  <ScaleCrop>false</ScaleCrop>
  <Manager>www.sorubak.com</Manager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UltraXP User</dc:creator>
  <cp:keywords>www.sorubak.com</cp:keywords>
  <dc:description>www.sorubak.com</dc:description>
  <cp:lastModifiedBy>eda</cp:lastModifiedBy>
  <cp:revision>8</cp:revision>
  <dcterms:created xsi:type="dcterms:W3CDTF">2010-12-11T15:20:00Z</dcterms:created>
  <dcterms:modified xsi:type="dcterms:W3CDTF">2013-05-26T08:35:00Z</dcterms:modified>
  <cp:category>www.sorubak.com</cp:category>
</cp:coreProperties>
</file>