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C9" w:rsidRDefault="000672C9">
      <w:pPr>
        <w:framePr w:wrap="auto" w:vAnchor="page" w:hAnchor="page" w:x="7287" w:y="3426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4.25pt;height:30pt;visibility:visible">
            <v:imagedata r:id="rId5" o:title=""/>
          </v:shape>
        </w:pict>
      </w:r>
    </w:p>
    <w:p w:rsidR="000672C9" w:rsidRDefault="000672C9">
      <w:pPr>
        <w:framePr w:wrap="auto" w:vAnchor="page" w:hAnchor="page" w:x="6840" w:y="8483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2" o:spid="_x0000_i1026" type="#_x0000_t75" style="width:81.75pt;height:118.5pt;visibility:visible">
            <v:imagedata r:id="rId6" o:title=""/>
          </v:shape>
        </w:pict>
      </w:r>
    </w:p>
    <w:p w:rsidR="000672C9" w:rsidRDefault="000672C9">
      <w:pPr>
        <w:framePr w:wrap="auto" w:vAnchor="page" w:hAnchor="page" w:x="9691" w:y="1403"/>
        <w:rPr>
          <w:color w:val="auto"/>
        </w:rPr>
      </w:pPr>
    </w:p>
    <w:p w:rsidR="000672C9" w:rsidRDefault="000672C9">
      <w:pPr>
        <w:pStyle w:val="Resimyazs0"/>
        <w:framePr w:w="632" w:h="200" w:hRule="exact" w:wrap="auto" w:vAnchor="page" w:hAnchor="page" w:x="7705" w:y="5793"/>
        <w:shd w:val="clear" w:color="auto" w:fill="auto"/>
        <w:spacing w:line="150" w:lineRule="exact"/>
      </w:pPr>
      <w:r>
        <w:t>Ahtapot</w:t>
      </w:r>
    </w:p>
    <w:p w:rsidR="000672C9" w:rsidRDefault="000672C9" w:rsidP="007E6F60">
      <w:pPr>
        <w:pStyle w:val="Balk30"/>
        <w:framePr w:w="4596" w:h="2604" w:hRule="exact" w:wrap="auto" w:vAnchor="page" w:hAnchor="page" w:x="6360" w:y="6101"/>
        <w:shd w:val="clear" w:color="auto" w:fill="auto"/>
        <w:spacing w:line="299" w:lineRule="exact"/>
        <w:ind w:right="40" w:firstLine="0"/>
        <w:jc w:val="left"/>
        <w:rPr>
          <w:rFonts w:cs="Arial Unicode MS"/>
        </w:rPr>
      </w:pPr>
      <w:bookmarkStart w:id="0" w:name="bookmark7"/>
      <w:r>
        <w:rPr>
          <w:rStyle w:val="Balk39"/>
          <w:b/>
          <w:bCs/>
        </w:rPr>
        <w:t>6.Yukarıda verilen canlılardan hangisi ya da</w:t>
      </w:r>
      <w:r>
        <w:rPr>
          <w:rStyle w:val="Balk39"/>
          <w:b/>
          <w:bCs/>
        </w:rPr>
        <w:br/>
        <w:t>hangileri suda yaşar?</w:t>
      </w:r>
      <w:bookmarkEnd w:id="0"/>
    </w:p>
    <w:p w:rsidR="000672C9" w:rsidRDefault="000672C9">
      <w:pPr>
        <w:pStyle w:val="Gvdemetni60"/>
        <w:framePr w:w="4596" w:h="2604" w:hRule="exact" w:wrap="auto" w:vAnchor="page" w:hAnchor="page" w:x="6360" w:y="6101"/>
        <w:shd w:val="clear" w:color="auto" w:fill="auto"/>
        <w:tabs>
          <w:tab w:val="left" w:pos="2502"/>
        </w:tabs>
        <w:spacing w:line="299" w:lineRule="exact"/>
        <w:ind w:left="420"/>
        <w:rPr>
          <w:rFonts w:cs="Arial Unicode MS"/>
        </w:rPr>
      </w:pPr>
      <w:r>
        <w:rPr>
          <w:rStyle w:val="Gvdemetni68"/>
          <w:b w:val="0"/>
          <w:bCs w:val="0"/>
        </w:rPr>
        <w:t>A) Yalnız I</w:t>
      </w:r>
      <w:r>
        <w:rPr>
          <w:rStyle w:val="Gvdemetni68"/>
          <w:b w:val="0"/>
          <w:bCs w:val="0"/>
        </w:rPr>
        <w:tab/>
        <w:t>B) Yalnız III</w:t>
      </w:r>
    </w:p>
    <w:p w:rsidR="000672C9" w:rsidRDefault="000672C9">
      <w:pPr>
        <w:pStyle w:val="Gvdemetni60"/>
        <w:framePr w:w="4596" w:h="2604" w:hRule="exact" w:wrap="auto" w:vAnchor="page" w:hAnchor="page" w:x="6360" w:y="6101"/>
        <w:shd w:val="clear" w:color="auto" w:fill="auto"/>
        <w:tabs>
          <w:tab w:val="left" w:pos="2492"/>
        </w:tabs>
        <w:spacing w:after="236" w:line="299" w:lineRule="exact"/>
        <w:ind w:left="420"/>
        <w:rPr>
          <w:rFonts w:cs="Arial Unicode MS"/>
        </w:rPr>
      </w:pPr>
      <w:r>
        <w:rPr>
          <w:rStyle w:val="Gvdemetni68"/>
          <w:b w:val="0"/>
          <w:bCs w:val="0"/>
        </w:rPr>
        <w:t>C) I ve II</w:t>
      </w:r>
      <w:r>
        <w:rPr>
          <w:rStyle w:val="Gvdemetni68"/>
          <w:b w:val="0"/>
          <w:bCs w:val="0"/>
        </w:rPr>
        <w:tab/>
        <w:t>D) II ve III</w:t>
      </w:r>
    </w:p>
    <w:p w:rsidR="000672C9" w:rsidRDefault="000672C9" w:rsidP="007E6F60">
      <w:pPr>
        <w:pStyle w:val="Balk30"/>
        <w:framePr w:w="4596" w:h="2604" w:hRule="exact" w:wrap="auto" w:vAnchor="page" w:hAnchor="page" w:x="6360" w:y="6101"/>
        <w:shd w:val="clear" w:color="auto" w:fill="auto"/>
        <w:spacing w:after="295"/>
        <w:ind w:left="20" w:right="40" w:firstLine="0"/>
        <w:jc w:val="left"/>
        <w:rPr>
          <w:rFonts w:cs="Arial Unicode MS"/>
        </w:rPr>
      </w:pPr>
      <w:bookmarkStart w:id="1" w:name="bookmark8"/>
      <w:r>
        <w:rPr>
          <w:rStyle w:val="Balk391"/>
          <w:b/>
          <w:bCs/>
        </w:rPr>
        <w:t xml:space="preserve"> 7. </w:t>
      </w:r>
      <w:r>
        <w:rPr>
          <w:rStyle w:val="Balk39"/>
          <w:b/>
          <w:bCs/>
        </w:rPr>
        <w:t>Aşağıdaki hayvanlardan hangisi daha dar bir</w:t>
      </w:r>
      <w:r>
        <w:rPr>
          <w:rStyle w:val="Balk39"/>
          <w:b/>
          <w:bCs/>
        </w:rPr>
        <w:br/>
        <w:t>yaşam alanına sahiptir?</w:t>
      </w:r>
      <w:bookmarkEnd w:id="1"/>
    </w:p>
    <w:p w:rsidR="000672C9" w:rsidRDefault="000672C9">
      <w:pPr>
        <w:pStyle w:val="Gvdemetni60"/>
        <w:framePr w:w="4596" w:h="2604" w:hRule="exact" w:wrap="auto" w:vAnchor="page" w:hAnchor="page" w:x="6360" w:y="6101"/>
        <w:shd w:val="clear" w:color="auto" w:fill="auto"/>
        <w:spacing w:line="160" w:lineRule="exact"/>
        <w:ind w:left="1992" w:hanging="400"/>
        <w:rPr>
          <w:rFonts w:cs="Arial Unicode MS"/>
        </w:rPr>
      </w:pPr>
      <w:r>
        <w:rPr>
          <w:rStyle w:val="Gvdemetni68"/>
          <w:b w:val="0"/>
          <w:bCs w:val="0"/>
        </w:rPr>
        <w:t>B)</w:t>
      </w:r>
    </w:p>
    <w:p w:rsidR="000672C9" w:rsidRDefault="000672C9">
      <w:pPr>
        <w:pStyle w:val="Gvdemetni60"/>
        <w:framePr w:w="4163" w:h="4667" w:hRule="exact" w:wrap="auto" w:vAnchor="page" w:hAnchor="page" w:x="1565" w:y="3330"/>
        <w:numPr>
          <w:ilvl w:val="0"/>
          <w:numId w:val="1"/>
        </w:numPr>
        <w:shd w:val="clear" w:color="auto" w:fill="auto"/>
        <w:tabs>
          <w:tab w:val="left" w:pos="277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Nohut tohumu</w:t>
      </w:r>
    </w:p>
    <w:p w:rsidR="000672C9" w:rsidRDefault="000672C9">
      <w:pPr>
        <w:pStyle w:val="Gvdemetni60"/>
        <w:framePr w:w="4163" w:h="4667" w:hRule="exact" w:wrap="auto" w:vAnchor="page" w:hAnchor="page" w:x="1565" w:y="3330"/>
        <w:numPr>
          <w:ilvl w:val="0"/>
          <w:numId w:val="1"/>
        </w:numPr>
        <w:shd w:val="clear" w:color="auto" w:fill="auto"/>
        <w:tabs>
          <w:tab w:val="left" w:pos="315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Yumurta</w:t>
      </w:r>
    </w:p>
    <w:p w:rsidR="000672C9" w:rsidRDefault="000672C9">
      <w:pPr>
        <w:pStyle w:val="Gvdemetni60"/>
        <w:framePr w:w="4163" w:h="4667" w:hRule="exact" w:wrap="auto" w:vAnchor="page" w:hAnchor="page" w:x="1565" w:y="3330"/>
        <w:numPr>
          <w:ilvl w:val="0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Et</w:t>
      </w:r>
    </w:p>
    <w:p w:rsidR="000672C9" w:rsidRDefault="000672C9">
      <w:pPr>
        <w:pStyle w:val="Balk30"/>
        <w:framePr w:w="4163" w:h="4667" w:hRule="exact" w:wrap="auto" w:vAnchor="page" w:hAnchor="page" w:x="1565" w:y="3330"/>
        <w:shd w:val="clear" w:color="auto" w:fill="auto"/>
        <w:ind w:left="20" w:right="20" w:firstLine="0"/>
        <w:rPr>
          <w:rFonts w:cs="Arial Unicode MS"/>
        </w:rPr>
      </w:pPr>
      <w:bookmarkStart w:id="2" w:name="bookmark2"/>
      <w:r>
        <w:rPr>
          <w:rStyle w:val="Balk39"/>
          <w:b/>
          <w:bCs/>
        </w:rPr>
        <w:t>1.Yukarıdakilerden hangisi ya da hangileri uygun ortam şartları sağlandığında yeni bir canlı meydana getirebilir?</w:t>
      </w:r>
      <w:bookmarkEnd w:id="2"/>
    </w:p>
    <w:p w:rsidR="000672C9" w:rsidRDefault="000672C9">
      <w:pPr>
        <w:pStyle w:val="Gvdemetni60"/>
        <w:framePr w:w="4163" w:h="4667" w:hRule="exact" w:wrap="auto" w:vAnchor="page" w:hAnchor="page" w:x="1565" w:y="3330"/>
        <w:shd w:val="clear" w:color="auto" w:fill="auto"/>
        <w:tabs>
          <w:tab w:val="left" w:pos="2083"/>
        </w:tabs>
        <w:spacing w:line="309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A) Yalnız I</w:t>
      </w:r>
      <w:r>
        <w:rPr>
          <w:rStyle w:val="Gvdemetni68"/>
          <w:b w:val="0"/>
          <w:bCs w:val="0"/>
        </w:rPr>
        <w:tab/>
        <w:t>B) Yalnız III</w:t>
      </w:r>
    </w:p>
    <w:p w:rsidR="000672C9" w:rsidRDefault="000672C9">
      <w:pPr>
        <w:pStyle w:val="Gvdemetni60"/>
        <w:framePr w:w="4163" w:h="4667" w:hRule="exact" w:wrap="auto" w:vAnchor="page" w:hAnchor="page" w:x="1565" w:y="3330"/>
        <w:shd w:val="clear" w:color="auto" w:fill="auto"/>
        <w:tabs>
          <w:tab w:val="left" w:pos="2078"/>
        </w:tabs>
        <w:spacing w:after="244" w:line="309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C) I ve II</w:t>
      </w:r>
      <w:r>
        <w:rPr>
          <w:rStyle w:val="Gvdemetni68"/>
          <w:b w:val="0"/>
          <w:bCs w:val="0"/>
        </w:rPr>
        <w:tab/>
        <w:t>D) II ve III</w:t>
      </w:r>
    </w:p>
    <w:p w:rsidR="000672C9" w:rsidRDefault="000672C9">
      <w:pPr>
        <w:pStyle w:val="Balk30"/>
        <w:framePr w:w="4163" w:h="4667" w:hRule="exact" w:wrap="auto" w:vAnchor="page" w:hAnchor="page" w:x="1565" w:y="3330"/>
        <w:shd w:val="clear" w:color="auto" w:fill="auto"/>
        <w:ind w:left="20" w:right="20" w:firstLine="0"/>
        <w:rPr>
          <w:rFonts w:cs="Arial Unicode MS"/>
        </w:rPr>
      </w:pPr>
      <w:bookmarkStart w:id="3" w:name="bookmark3"/>
      <w:r>
        <w:rPr>
          <w:rStyle w:val="Balk39"/>
          <w:b/>
          <w:bCs/>
        </w:rPr>
        <w:t xml:space="preserve">2.Aşağıdakilerden hangisi mikroskobik canlıların sağladığı yararlardan biri </w:t>
      </w:r>
      <w:r>
        <w:rPr>
          <w:rStyle w:val="Balk392"/>
          <w:b/>
          <w:bCs/>
        </w:rPr>
        <w:t>değildir</w:t>
      </w:r>
      <w:r>
        <w:rPr>
          <w:rStyle w:val="Balk39"/>
          <w:b/>
          <w:bCs/>
        </w:rPr>
        <w:t>?</w:t>
      </w:r>
      <w:bookmarkEnd w:id="3"/>
    </w:p>
    <w:p w:rsidR="000672C9" w:rsidRDefault="000672C9">
      <w:pPr>
        <w:pStyle w:val="Gvdemetni60"/>
        <w:framePr w:w="4163" w:h="4667" w:hRule="exact" w:wrap="auto" w:vAnchor="page" w:hAnchor="page" w:x="1565" w:y="3330"/>
        <w:numPr>
          <w:ilvl w:val="1"/>
          <w:numId w:val="1"/>
        </w:numPr>
        <w:shd w:val="clear" w:color="auto" w:fill="auto"/>
        <w:tabs>
          <w:tab w:val="left" w:pos="343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Ekmeğin küflenmesi</w:t>
      </w:r>
    </w:p>
    <w:p w:rsidR="000672C9" w:rsidRDefault="000672C9">
      <w:pPr>
        <w:pStyle w:val="Gvdemetni60"/>
        <w:framePr w:w="4163" w:h="4667" w:hRule="exact" w:wrap="auto" w:vAnchor="page" w:hAnchor="page" w:x="1565" w:y="3330"/>
        <w:numPr>
          <w:ilvl w:val="1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Besinlerden turşu yapımı</w:t>
      </w:r>
    </w:p>
    <w:p w:rsidR="000672C9" w:rsidRDefault="000672C9">
      <w:pPr>
        <w:pStyle w:val="Gvdemetni60"/>
        <w:framePr w:w="4163" w:h="4667" w:hRule="exact" w:wrap="auto" w:vAnchor="page" w:hAnchor="page" w:x="1565" w:y="3330"/>
        <w:numPr>
          <w:ilvl w:val="1"/>
          <w:numId w:val="1"/>
        </w:numPr>
        <w:shd w:val="clear" w:color="auto" w:fill="auto"/>
        <w:tabs>
          <w:tab w:val="left" w:pos="338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Pastaların kabarması</w:t>
      </w:r>
    </w:p>
    <w:p w:rsidR="000672C9" w:rsidRDefault="000672C9">
      <w:pPr>
        <w:pStyle w:val="Gvdemetni60"/>
        <w:framePr w:w="4163" w:h="4667" w:hRule="exact" w:wrap="auto" w:vAnchor="page" w:hAnchor="page" w:x="1565" w:y="3330"/>
        <w:numPr>
          <w:ilvl w:val="1"/>
          <w:numId w:val="1"/>
        </w:numPr>
        <w:shd w:val="clear" w:color="auto" w:fill="auto"/>
        <w:tabs>
          <w:tab w:val="left" w:pos="315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Sütten yoğurt yapımı</w:t>
      </w:r>
    </w:p>
    <w:p w:rsidR="000672C9" w:rsidRDefault="000672C9">
      <w:pPr>
        <w:pStyle w:val="Balk30"/>
        <w:framePr w:w="4163" w:h="1901" w:hRule="exact" w:wrap="auto" w:vAnchor="page" w:hAnchor="page" w:x="1565" w:y="8548"/>
        <w:shd w:val="clear" w:color="auto" w:fill="auto"/>
        <w:ind w:left="20" w:right="20" w:firstLine="0"/>
        <w:rPr>
          <w:rFonts w:cs="Arial Unicode MS"/>
        </w:rPr>
      </w:pPr>
      <w:bookmarkStart w:id="4" w:name="bookmark4"/>
      <w:r>
        <w:rPr>
          <w:rStyle w:val="Balk39"/>
          <w:b/>
          <w:bCs/>
        </w:rPr>
        <w:t xml:space="preserve">3.Mikroskobik canlılarla ilgili aşağıdakilerden hangisi </w:t>
      </w:r>
      <w:r>
        <w:rPr>
          <w:rStyle w:val="Balk392"/>
          <w:b/>
          <w:bCs/>
        </w:rPr>
        <w:t>yanlıştır</w:t>
      </w:r>
      <w:r>
        <w:rPr>
          <w:rStyle w:val="Balk39"/>
          <w:b/>
          <w:bCs/>
        </w:rPr>
        <w:t>?</w:t>
      </w:r>
      <w:bookmarkEnd w:id="4"/>
    </w:p>
    <w:p w:rsidR="000672C9" w:rsidRDefault="000672C9">
      <w:pPr>
        <w:pStyle w:val="Gvdemetni60"/>
        <w:framePr w:w="4163" w:h="1901" w:hRule="exact" w:wrap="auto" w:vAnchor="page" w:hAnchor="page" w:x="1565" w:y="8548"/>
        <w:numPr>
          <w:ilvl w:val="2"/>
          <w:numId w:val="1"/>
        </w:numPr>
        <w:shd w:val="clear" w:color="auto" w:fill="auto"/>
        <w:tabs>
          <w:tab w:val="left" w:pos="300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Yiyeceklerin bozulmasına neden olurlar.</w:t>
      </w:r>
    </w:p>
    <w:p w:rsidR="000672C9" w:rsidRDefault="000672C9">
      <w:pPr>
        <w:pStyle w:val="Gvdemetni60"/>
        <w:framePr w:w="4163" w:h="1901" w:hRule="exact" w:wrap="auto" w:vAnchor="page" w:hAnchor="page" w:x="1565" w:y="8548"/>
        <w:numPr>
          <w:ilvl w:val="2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Üreme yetenekleri yoktur.</w:t>
      </w:r>
    </w:p>
    <w:p w:rsidR="000672C9" w:rsidRDefault="000672C9">
      <w:pPr>
        <w:pStyle w:val="Gvdemetni60"/>
        <w:framePr w:w="4163" w:h="1901" w:hRule="exact" w:wrap="auto" w:vAnchor="page" w:hAnchor="page" w:x="1565" w:y="8548"/>
        <w:numPr>
          <w:ilvl w:val="2"/>
          <w:numId w:val="1"/>
        </w:numPr>
        <w:shd w:val="clear" w:color="auto" w:fill="auto"/>
        <w:tabs>
          <w:tab w:val="left" w:pos="334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Mikroskop ile görülebilirler.</w:t>
      </w:r>
    </w:p>
    <w:p w:rsidR="000672C9" w:rsidRDefault="000672C9">
      <w:pPr>
        <w:pStyle w:val="Gvdemetni60"/>
        <w:framePr w:w="4163" w:h="1901" w:hRule="exact" w:wrap="auto" w:vAnchor="page" w:hAnchor="page" w:x="1565" w:y="8548"/>
        <w:numPr>
          <w:ilvl w:val="2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Sütten peynir yapımını sağlarlar.</w:t>
      </w:r>
    </w:p>
    <w:p w:rsidR="000672C9" w:rsidRDefault="000672C9">
      <w:pPr>
        <w:pStyle w:val="Balk30"/>
        <w:framePr w:w="4140" w:h="2196" w:hRule="exact" w:wrap="auto" w:vAnchor="page" w:hAnchor="page" w:x="1584" w:y="11010"/>
        <w:shd w:val="clear" w:color="auto" w:fill="auto"/>
        <w:ind w:left="20" w:right="80" w:firstLine="0"/>
        <w:rPr>
          <w:rFonts w:cs="Arial Unicode MS"/>
        </w:rPr>
      </w:pPr>
      <w:bookmarkStart w:id="5" w:name="bookmark5"/>
      <w:r>
        <w:rPr>
          <w:rStyle w:val="Balk39"/>
          <w:b/>
          <w:bCs/>
        </w:rPr>
        <w:t>4.Aşağıdakilerden hangisi mikroskobik canlı</w:t>
      </w:r>
      <w:r>
        <w:rPr>
          <w:rStyle w:val="Balk39"/>
          <w:b/>
          <w:bCs/>
        </w:rPr>
        <w:softHyphen/>
        <w:t xml:space="preserve">ların zararlarından </w:t>
      </w:r>
      <w:r>
        <w:rPr>
          <w:rStyle w:val="Balk392"/>
          <w:b/>
          <w:bCs/>
        </w:rPr>
        <w:t>değildir</w:t>
      </w:r>
      <w:r>
        <w:rPr>
          <w:rStyle w:val="Balk39"/>
          <w:b/>
          <w:bCs/>
        </w:rPr>
        <w:t>?</w:t>
      </w:r>
      <w:bookmarkEnd w:id="5"/>
    </w:p>
    <w:p w:rsidR="000672C9" w:rsidRDefault="000672C9">
      <w:pPr>
        <w:pStyle w:val="Gvdemetni60"/>
        <w:framePr w:w="4140" w:h="2196" w:hRule="exact" w:wrap="auto" w:vAnchor="page" w:hAnchor="page" w:x="1584" w:y="11010"/>
        <w:numPr>
          <w:ilvl w:val="3"/>
          <w:numId w:val="1"/>
        </w:numPr>
        <w:shd w:val="clear" w:color="auto" w:fill="auto"/>
        <w:tabs>
          <w:tab w:val="left" w:pos="319"/>
        </w:tabs>
        <w:spacing w:line="304" w:lineRule="exact"/>
        <w:ind w:left="300" w:hanging="280"/>
        <w:rPr>
          <w:rFonts w:cs="Arial Unicode MS"/>
        </w:rPr>
      </w:pPr>
      <w:r>
        <w:rPr>
          <w:rStyle w:val="Gvdemetni68"/>
          <w:b w:val="0"/>
          <w:bCs w:val="0"/>
        </w:rPr>
        <w:t>Mayalanmayı sağlarlar.</w:t>
      </w:r>
    </w:p>
    <w:p w:rsidR="000672C9" w:rsidRDefault="000672C9">
      <w:pPr>
        <w:pStyle w:val="Gvdemetni60"/>
        <w:framePr w:w="4140" w:h="2196" w:hRule="exact" w:wrap="auto" w:vAnchor="page" w:hAnchor="page" w:x="1584" w:y="11010"/>
        <w:numPr>
          <w:ilvl w:val="3"/>
          <w:numId w:val="1"/>
        </w:numPr>
        <w:shd w:val="clear" w:color="auto" w:fill="auto"/>
        <w:tabs>
          <w:tab w:val="left" w:pos="300"/>
        </w:tabs>
        <w:spacing w:line="304" w:lineRule="exact"/>
        <w:ind w:left="300" w:right="80" w:hanging="280"/>
        <w:rPr>
          <w:rFonts w:cs="Arial Unicode MS"/>
        </w:rPr>
      </w:pPr>
      <w:r>
        <w:rPr>
          <w:rStyle w:val="Gvdemetni68"/>
          <w:b w:val="0"/>
          <w:bCs w:val="0"/>
        </w:rPr>
        <w:t>Uzun süre bekletilen yiyeceklerin bozulma</w:t>
      </w:r>
      <w:r>
        <w:rPr>
          <w:rStyle w:val="Gvdemetni68"/>
          <w:b w:val="0"/>
          <w:bCs w:val="0"/>
        </w:rPr>
        <w:softHyphen/>
        <w:t>sına neden olurlar.</w:t>
      </w:r>
    </w:p>
    <w:p w:rsidR="000672C9" w:rsidRDefault="000672C9">
      <w:pPr>
        <w:pStyle w:val="Gvdemetni60"/>
        <w:framePr w:w="4140" w:h="2196" w:hRule="exact" w:wrap="auto" w:vAnchor="page" w:hAnchor="page" w:x="1584" w:y="11010"/>
        <w:numPr>
          <w:ilvl w:val="3"/>
          <w:numId w:val="1"/>
        </w:numPr>
        <w:shd w:val="clear" w:color="auto" w:fill="auto"/>
        <w:tabs>
          <w:tab w:val="left" w:pos="305"/>
        </w:tabs>
        <w:spacing w:line="304" w:lineRule="exact"/>
        <w:ind w:left="300" w:hanging="280"/>
        <w:rPr>
          <w:rFonts w:cs="Arial Unicode MS"/>
        </w:rPr>
      </w:pPr>
      <w:r>
        <w:rPr>
          <w:rStyle w:val="Gvdemetni68"/>
          <w:b w:val="0"/>
          <w:bCs w:val="0"/>
        </w:rPr>
        <w:t>Meyvelerin çürümesine neden olurlar.</w:t>
      </w:r>
    </w:p>
    <w:p w:rsidR="000672C9" w:rsidRDefault="000672C9">
      <w:pPr>
        <w:pStyle w:val="Gvdemetni60"/>
        <w:framePr w:w="4140" w:h="2196" w:hRule="exact" w:wrap="auto" w:vAnchor="page" w:hAnchor="page" w:x="1584" w:y="11010"/>
        <w:numPr>
          <w:ilvl w:val="3"/>
          <w:numId w:val="1"/>
        </w:numPr>
        <w:shd w:val="clear" w:color="auto" w:fill="auto"/>
        <w:tabs>
          <w:tab w:val="left" w:pos="296"/>
        </w:tabs>
        <w:spacing w:line="304" w:lineRule="exact"/>
        <w:ind w:left="300" w:hanging="280"/>
        <w:rPr>
          <w:rFonts w:cs="Arial Unicode MS"/>
        </w:rPr>
      </w:pPr>
      <w:r>
        <w:rPr>
          <w:rStyle w:val="Gvdemetni68"/>
          <w:b w:val="0"/>
          <w:bCs w:val="0"/>
        </w:rPr>
        <w:t>Canlılarda bazı hastalıklara neden olurlar.</w:t>
      </w:r>
    </w:p>
    <w:p w:rsidR="000672C9" w:rsidRDefault="000672C9" w:rsidP="007E6F60">
      <w:pPr>
        <w:pStyle w:val="Gvdemetni60"/>
        <w:framePr w:w="4171" w:h="1886" w:hRule="exact" w:wrap="auto" w:vAnchor="page" w:hAnchor="page" w:x="1531" w:y="13772"/>
        <w:shd w:val="clear" w:color="auto" w:fill="auto"/>
        <w:spacing w:line="304" w:lineRule="exact"/>
        <w:rPr>
          <w:rFonts w:cs="Arial Unicode MS"/>
        </w:rPr>
      </w:pPr>
      <w:r>
        <w:rPr>
          <w:rStyle w:val="Gvdemetni69"/>
          <w:b/>
          <w:bCs/>
        </w:rPr>
        <w:t>5.</w:t>
      </w:r>
      <w:r>
        <w:rPr>
          <w:rStyle w:val="Gvdemetni681"/>
          <w:b w:val="0"/>
          <w:bCs w:val="0"/>
        </w:rPr>
        <w:t xml:space="preserve"> </w:t>
      </w:r>
      <w:r>
        <w:rPr>
          <w:rStyle w:val="Gvdemetni68"/>
          <w:b w:val="0"/>
          <w:bCs w:val="0"/>
        </w:rPr>
        <w:t>Canlılık faaliyetlerinin doğal olarak gösterilebildiği bölgeye</w:t>
      </w:r>
      <w:r>
        <w:rPr>
          <w:rStyle w:val="Gvdemetni68"/>
          <w:b w:val="0"/>
          <w:bCs w:val="0"/>
        </w:rPr>
        <w:tab/>
        <w:t>denir.</w:t>
      </w:r>
    </w:p>
    <w:p w:rsidR="000672C9" w:rsidRDefault="000672C9" w:rsidP="007E6F60">
      <w:pPr>
        <w:pStyle w:val="Balk30"/>
        <w:framePr w:w="4171" w:h="1886" w:hRule="exact" w:wrap="auto" w:vAnchor="page" w:hAnchor="page" w:x="1531" w:y="13772"/>
        <w:shd w:val="clear" w:color="auto" w:fill="auto"/>
        <w:ind w:left="420" w:firstLine="0"/>
        <w:jc w:val="left"/>
        <w:rPr>
          <w:rFonts w:cs="Arial Unicode MS"/>
        </w:rPr>
      </w:pPr>
      <w:bookmarkStart w:id="6" w:name="bookmark6"/>
      <w:r>
        <w:rPr>
          <w:rStyle w:val="Balk39"/>
          <w:b/>
          <w:bCs/>
        </w:rPr>
        <w:t>Yukarıdaki cümlede noktalı yere aşağıdaki</w:t>
      </w:r>
      <w:r>
        <w:rPr>
          <w:rStyle w:val="Balk39"/>
          <w:b/>
          <w:bCs/>
        </w:rPr>
        <w:softHyphen/>
        <w:t>lerden hangisi getirilmelidir?</w:t>
      </w:r>
      <w:bookmarkEnd w:id="6"/>
    </w:p>
    <w:p w:rsidR="000672C9" w:rsidRDefault="000672C9" w:rsidP="007E6F60">
      <w:pPr>
        <w:pStyle w:val="Gvdemetni60"/>
        <w:framePr w:w="4171" w:h="1886" w:hRule="exact" w:wrap="auto" w:vAnchor="page" w:hAnchor="page" w:x="1531" w:y="13772"/>
        <w:shd w:val="clear" w:color="auto" w:fill="auto"/>
        <w:tabs>
          <w:tab w:val="left" w:pos="2487"/>
        </w:tabs>
        <w:spacing w:line="304" w:lineRule="exact"/>
        <w:ind w:left="420"/>
        <w:rPr>
          <w:rFonts w:cs="Arial Unicode MS"/>
        </w:rPr>
      </w:pPr>
      <w:r>
        <w:rPr>
          <w:rStyle w:val="Gvdemetni68"/>
          <w:b w:val="0"/>
          <w:bCs w:val="0"/>
        </w:rPr>
        <w:t>A) çevre</w:t>
      </w:r>
      <w:r>
        <w:rPr>
          <w:rStyle w:val="Gvdemetni68"/>
          <w:b w:val="0"/>
          <w:bCs w:val="0"/>
        </w:rPr>
        <w:tab/>
        <w:t>B) yaşam alanı</w:t>
      </w:r>
    </w:p>
    <w:p w:rsidR="000672C9" w:rsidRDefault="000672C9" w:rsidP="007E6F60">
      <w:pPr>
        <w:pStyle w:val="Gvdemetni60"/>
        <w:framePr w:w="4171" w:h="1886" w:hRule="exact" w:wrap="auto" w:vAnchor="page" w:hAnchor="page" w:x="1531" w:y="13772"/>
        <w:shd w:val="clear" w:color="auto" w:fill="auto"/>
        <w:tabs>
          <w:tab w:val="left" w:pos="2483"/>
        </w:tabs>
        <w:spacing w:line="304" w:lineRule="exact"/>
        <w:ind w:left="420"/>
        <w:rPr>
          <w:rFonts w:cs="Arial Unicode MS"/>
        </w:rPr>
      </w:pPr>
      <w:r>
        <w:rPr>
          <w:rStyle w:val="Gvdemetni68"/>
          <w:b w:val="0"/>
          <w:bCs w:val="0"/>
        </w:rPr>
        <w:t>C) ortam</w:t>
      </w:r>
      <w:r>
        <w:rPr>
          <w:rStyle w:val="Gvdemetni68"/>
          <w:b w:val="0"/>
          <w:bCs w:val="0"/>
        </w:rPr>
        <w:tab/>
        <w:t>D) şehir</w:t>
      </w:r>
    </w:p>
    <w:p w:rsidR="000672C9" w:rsidRDefault="000672C9">
      <w:pPr>
        <w:pStyle w:val="Resimyazs0"/>
        <w:framePr w:wrap="auto" w:vAnchor="page" w:hAnchor="page" w:x="7695" w:y="4082"/>
        <w:shd w:val="clear" w:color="auto" w:fill="auto"/>
        <w:spacing w:line="150" w:lineRule="exact"/>
      </w:pPr>
      <w:r>
        <w:t>Balina</w:t>
      </w:r>
    </w:p>
    <w:p w:rsidR="000672C9" w:rsidRDefault="000672C9">
      <w:pPr>
        <w:framePr w:wrap="auto" w:vAnchor="page" w:hAnchor="page" w:x="7277" w:y="4510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3" o:spid="_x0000_i1027" type="#_x0000_t75" style="width:72.75pt;height:58.5pt;visibility:visible">
            <v:imagedata r:id="rId7" o:title=""/>
          </v:shape>
        </w:pict>
      </w:r>
    </w:p>
    <w:p w:rsidR="000672C9" w:rsidRDefault="000672C9">
      <w:pPr>
        <w:framePr w:wrap="auto" w:vAnchor="page" w:hAnchor="page" w:x="9226" w:y="3911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4" o:spid="_x0000_i1028" type="#_x0000_t75" style="width:56.25pt;height:52.5pt;visibility:visible">
            <v:imagedata r:id="rId8" o:title=""/>
          </v:shape>
        </w:pict>
      </w:r>
    </w:p>
    <w:p w:rsidR="000672C9" w:rsidRDefault="000672C9">
      <w:pPr>
        <w:pStyle w:val="Resimyazs0"/>
        <w:framePr w:wrap="auto" w:vAnchor="page" w:hAnchor="page" w:x="9558" w:y="5052"/>
        <w:shd w:val="clear" w:color="auto" w:fill="auto"/>
        <w:spacing w:line="150" w:lineRule="exact"/>
      </w:pPr>
      <w:r>
        <w:t>Köpek</w:t>
      </w:r>
    </w:p>
    <w:p w:rsidR="000672C9" w:rsidRDefault="000672C9">
      <w:pPr>
        <w:framePr w:wrap="auto" w:vAnchor="page" w:hAnchor="page" w:x="9264" w:y="8549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5" o:spid="_x0000_i1029" type="#_x0000_t75" style="width:41.25pt;height:48.75pt;visibility:visible">
            <v:imagedata r:id="rId9" o:title=""/>
          </v:shape>
        </w:pict>
      </w:r>
    </w:p>
    <w:p w:rsidR="000672C9" w:rsidRDefault="000672C9">
      <w:pPr>
        <w:pStyle w:val="Balk120"/>
        <w:framePr w:wrap="auto" w:vAnchor="page" w:hAnchor="page" w:x="6360" w:y="9814"/>
        <w:shd w:val="clear" w:color="auto" w:fill="auto"/>
        <w:spacing w:before="0" w:line="160" w:lineRule="exact"/>
        <w:ind w:left="2876" w:hanging="400"/>
      </w:pPr>
      <w:bookmarkStart w:id="7" w:name="bookmark9"/>
      <w:r>
        <w:t>D)</w:t>
      </w:r>
      <w:bookmarkEnd w:id="7"/>
    </w:p>
    <w:p w:rsidR="000672C9" w:rsidRDefault="000672C9">
      <w:pPr>
        <w:framePr w:wrap="auto" w:vAnchor="page" w:hAnchor="page" w:x="9235" w:y="9718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6" o:spid="_x0000_i1030" type="#_x0000_t75" style="width:40.5pt;height:64.5pt;visibility:visible">
            <v:imagedata r:id="rId10" o:title=""/>
          </v:shape>
        </w:pict>
      </w:r>
    </w:p>
    <w:p w:rsidR="000672C9" w:rsidRDefault="000672C9">
      <w:pPr>
        <w:pStyle w:val="Gvdemetni21"/>
        <w:framePr w:wrap="auto" w:vAnchor="page" w:hAnchor="page" w:x="6279" w:y="11486"/>
        <w:shd w:val="clear" w:color="auto" w:fill="auto"/>
        <w:spacing w:line="180" w:lineRule="exact"/>
        <w:ind w:left="100"/>
        <w:rPr>
          <w:rFonts w:cs="Arial Unicode MS"/>
        </w:rPr>
      </w:pPr>
      <w:r>
        <w:rPr>
          <w:rStyle w:val="Gvdemetni22"/>
          <w:b/>
          <w:bCs/>
        </w:rPr>
        <w:t>8.</w:t>
      </w:r>
    </w:p>
    <w:p w:rsidR="000672C9" w:rsidRDefault="000672C9">
      <w:pPr>
        <w:pStyle w:val="Balk30"/>
        <w:framePr w:w="4177" w:h="1886" w:hRule="exact" w:wrap="auto" w:vAnchor="page" w:hAnchor="page" w:x="6759" w:y="11356"/>
        <w:shd w:val="clear" w:color="auto" w:fill="auto"/>
        <w:spacing w:line="299" w:lineRule="exact"/>
        <w:ind w:left="20" w:firstLine="0"/>
        <w:rPr>
          <w:rFonts w:cs="Arial Unicode MS"/>
        </w:rPr>
      </w:pPr>
      <w:bookmarkStart w:id="8" w:name="bookmark10"/>
      <w:r>
        <w:rPr>
          <w:rStyle w:val="Balk39"/>
          <w:b/>
          <w:bCs/>
        </w:rPr>
        <w:t>Aşağıda verilen</w:t>
      </w:r>
      <w:r>
        <w:rPr>
          <w:rStyle w:val="Balk38"/>
          <w:b w:val="0"/>
          <w:bCs w:val="0"/>
        </w:rPr>
        <w:t xml:space="preserve"> </w:t>
      </w:r>
      <w:r w:rsidRPr="007E6F60">
        <w:rPr>
          <w:rStyle w:val="Balk38"/>
          <w:sz w:val="18"/>
          <w:szCs w:val="18"/>
        </w:rPr>
        <w:t>canlı yaşam alanı</w:t>
      </w:r>
      <w:r>
        <w:rPr>
          <w:rStyle w:val="Balk39"/>
          <w:b/>
          <w:bCs/>
        </w:rPr>
        <w:t xml:space="preserve"> eşleştirme</w:t>
      </w:r>
      <w:r>
        <w:rPr>
          <w:rStyle w:val="Balk39"/>
          <w:b/>
          <w:bCs/>
        </w:rPr>
        <w:softHyphen/>
        <w:t xml:space="preserve">lerinden hangisi </w:t>
      </w:r>
      <w:r>
        <w:rPr>
          <w:rStyle w:val="Balk392"/>
          <w:b/>
          <w:bCs/>
        </w:rPr>
        <w:t>yanlıştır</w:t>
      </w:r>
      <w:r>
        <w:rPr>
          <w:rStyle w:val="Balk39"/>
          <w:b/>
          <w:bCs/>
        </w:rPr>
        <w:t>?</w:t>
      </w:r>
      <w:bookmarkEnd w:id="8"/>
    </w:p>
    <w:p w:rsidR="000672C9" w:rsidRDefault="000672C9">
      <w:pPr>
        <w:pStyle w:val="Gvdemetni60"/>
        <w:framePr w:w="4177" w:h="1886" w:hRule="exact" w:wrap="auto" w:vAnchor="page" w:hAnchor="page" w:x="6759" w:y="11356"/>
        <w:numPr>
          <w:ilvl w:val="4"/>
          <w:numId w:val="1"/>
        </w:numPr>
        <w:shd w:val="clear" w:color="auto" w:fill="auto"/>
        <w:tabs>
          <w:tab w:val="left" w:pos="348"/>
        </w:tabs>
        <w:spacing w:line="299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Kuş - ağaç</w:t>
      </w:r>
    </w:p>
    <w:p w:rsidR="000672C9" w:rsidRDefault="000672C9">
      <w:pPr>
        <w:pStyle w:val="Gvdemetni60"/>
        <w:framePr w:w="4177" w:h="1886" w:hRule="exact" w:wrap="auto" w:vAnchor="page" w:hAnchor="page" w:x="6759" w:y="11356"/>
        <w:numPr>
          <w:ilvl w:val="4"/>
          <w:numId w:val="1"/>
        </w:numPr>
        <w:shd w:val="clear" w:color="auto" w:fill="auto"/>
        <w:tabs>
          <w:tab w:val="left" w:pos="329"/>
        </w:tabs>
        <w:spacing w:line="299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Kurbağa - toprak altı</w:t>
      </w:r>
    </w:p>
    <w:p w:rsidR="000672C9" w:rsidRDefault="000672C9">
      <w:pPr>
        <w:pStyle w:val="Gvdemetni60"/>
        <w:framePr w:w="4177" w:h="1886" w:hRule="exact" w:wrap="auto" w:vAnchor="page" w:hAnchor="page" w:x="6759" w:y="11356"/>
        <w:numPr>
          <w:ilvl w:val="4"/>
          <w:numId w:val="1"/>
        </w:numPr>
        <w:shd w:val="clear" w:color="auto" w:fill="auto"/>
        <w:tabs>
          <w:tab w:val="left" w:pos="334"/>
        </w:tabs>
        <w:spacing w:line="299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Balık - deniz</w:t>
      </w:r>
    </w:p>
    <w:p w:rsidR="000672C9" w:rsidRDefault="000672C9">
      <w:pPr>
        <w:pStyle w:val="Gvdemetni60"/>
        <w:framePr w:w="4177" w:h="1886" w:hRule="exact" w:wrap="auto" w:vAnchor="page" w:hAnchor="page" w:x="6759" w:y="11356"/>
        <w:numPr>
          <w:ilvl w:val="4"/>
          <w:numId w:val="1"/>
        </w:numPr>
        <w:shd w:val="clear" w:color="auto" w:fill="auto"/>
        <w:tabs>
          <w:tab w:val="left" w:pos="319"/>
        </w:tabs>
        <w:spacing w:line="299" w:lineRule="exact"/>
        <w:ind w:left="20"/>
        <w:jc w:val="both"/>
        <w:rPr>
          <w:rFonts w:cs="Arial Unicode MS"/>
        </w:rPr>
      </w:pPr>
      <w:r>
        <w:rPr>
          <w:rStyle w:val="Gvdemetni68"/>
          <w:b w:val="0"/>
          <w:bCs w:val="0"/>
        </w:rPr>
        <w:t>Timsah - nehir</w:t>
      </w:r>
    </w:p>
    <w:p w:rsidR="000672C9" w:rsidRDefault="000672C9">
      <w:pPr>
        <w:pStyle w:val="Gvdemetni60"/>
        <w:framePr w:w="4591" w:h="2157" w:hRule="exact" w:wrap="auto" w:vAnchor="page" w:hAnchor="page" w:x="6355" w:y="13505"/>
        <w:shd w:val="clear" w:color="auto" w:fill="auto"/>
        <w:spacing w:line="299" w:lineRule="exact"/>
        <w:rPr>
          <w:rFonts w:cs="Arial Unicode MS"/>
        </w:rPr>
      </w:pPr>
      <w:r w:rsidRPr="007E6F60">
        <w:rPr>
          <w:rStyle w:val="Gvdemetni681"/>
          <w:sz w:val="18"/>
          <w:szCs w:val="18"/>
        </w:rPr>
        <w:t>9</w:t>
      </w:r>
      <w:r>
        <w:rPr>
          <w:rStyle w:val="Gvdemetni681"/>
          <w:b w:val="0"/>
          <w:bCs w:val="0"/>
        </w:rPr>
        <w:t xml:space="preserve">. </w:t>
      </w:r>
      <w:r>
        <w:rPr>
          <w:rStyle w:val="Gvdemetni68"/>
          <w:b w:val="0"/>
          <w:bCs w:val="0"/>
        </w:rPr>
        <w:t>I. Kurbağa</w:t>
      </w:r>
    </w:p>
    <w:p w:rsidR="000672C9" w:rsidRDefault="000672C9">
      <w:pPr>
        <w:pStyle w:val="Gvdemetni60"/>
        <w:framePr w:w="4591" w:h="2157" w:hRule="exact" w:wrap="auto" w:vAnchor="page" w:hAnchor="page" w:x="6355" w:y="13505"/>
        <w:numPr>
          <w:ilvl w:val="5"/>
          <w:numId w:val="1"/>
        </w:numPr>
        <w:shd w:val="clear" w:color="auto" w:fill="auto"/>
        <w:tabs>
          <w:tab w:val="left" w:pos="630"/>
        </w:tabs>
        <w:spacing w:line="299" w:lineRule="exact"/>
        <w:ind w:left="440"/>
        <w:rPr>
          <w:rFonts w:cs="Arial Unicode MS"/>
        </w:rPr>
      </w:pPr>
      <w:r>
        <w:rPr>
          <w:rStyle w:val="Gvdemetni68"/>
          <w:b w:val="0"/>
          <w:bCs w:val="0"/>
        </w:rPr>
        <w:t>At</w:t>
      </w:r>
    </w:p>
    <w:p w:rsidR="000672C9" w:rsidRDefault="000672C9">
      <w:pPr>
        <w:pStyle w:val="Gvdemetni60"/>
        <w:framePr w:w="4591" w:h="2157" w:hRule="exact" w:wrap="auto" w:vAnchor="page" w:hAnchor="page" w:x="6355" w:y="13505"/>
        <w:numPr>
          <w:ilvl w:val="5"/>
          <w:numId w:val="1"/>
        </w:numPr>
        <w:shd w:val="clear" w:color="auto" w:fill="auto"/>
        <w:tabs>
          <w:tab w:val="left" w:pos="701"/>
        </w:tabs>
        <w:spacing w:line="299" w:lineRule="exact"/>
        <w:ind w:left="440"/>
        <w:rPr>
          <w:rFonts w:cs="Arial Unicode MS"/>
        </w:rPr>
      </w:pPr>
      <w:r>
        <w:rPr>
          <w:rStyle w:val="Gvdemetni68"/>
          <w:b w:val="0"/>
          <w:bCs w:val="0"/>
        </w:rPr>
        <w:t>Penguen</w:t>
      </w:r>
    </w:p>
    <w:p w:rsidR="000672C9" w:rsidRDefault="000672C9">
      <w:pPr>
        <w:pStyle w:val="Balk30"/>
        <w:framePr w:w="4591" w:h="2157" w:hRule="exact" w:wrap="auto" w:vAnchor="page" w:hAnchor="page" w:x="6355" w:y="13505"/>
        <w:shd w:val="clear" w:color="auto" w:fill="auto"/>
        <w:spacing w:line="299" w:lineRule="exact"/>
        <w:ind w:left="440" w:firstLine="0"/>
        <w:jc w:val="left"/>
        <w:rPr>
          <w:rFonts w:cs="Arial Unicode MS"/>
        </w:rPr>
      </w:pPr>
      <w:bookmarkStart w:id="9" w:name="bookmark11"/>
      <w:r>
        <w:rPr>
          <w:rStyle w:val="Balk39"/>
          <w:b/>
          <w:bCs/>
        </w:rPr>
        <w:t>Yukarıdaki canlılardan hangisi ya da hangileri hem suda hem de karada yaşar?</w:t>
      </w:r>
      <w:bookmarkEnd w:id="9"/>
    </w:p>
    <w:p w:rsidR="000672C9" w:rsidRDefault="000672C9">
      <w:pPr>
        <w:pStyle w:val="Gvdemetni60"/>
        <w:framePr w:w="4591" w:h="2157" w:hRule="exact" w:wrap="auto" w:vAnchor="page" w:hAnchor="page" w:x="6355" w:y="13505"/>
        <w:shd w:val="clear" w:color="auto" w:fill="auto"/>
        <w:tabs>
          <w:tab w:val="left" w:pos="2522"/>
        </w:tabs>
        <w:spacing w:line="299" w:lineRule="exact"/>
        <w:ind w:left="440"/>
        <w:rPr>
          <w:rFonts w:cs="Arial Unicode MS"/>
        </w:rPr>
      </w:pPr>
      <w:r>
        <w:rPr>
          <w:rStyle w:val="Gvdemetni68"/>
          <w:b w:val="0"/>
          <w:bCs w:val="0"/>
        </w:rPr>
        <w:t>A) Yalnız I</w:t>
      </w:r>
      <w:r>
        <w:rPr>
          <w:rStyle w:val="Gvdemetni68"/>
          <w:b w:val="0"/>
          <w:bCs w:val="0"/>
        </w:rPr>
        <w:tab/>
        <w:t>B) Yalnız II</w:t>
      </w:r>
    </w:p>
    <w:p w:rsidR="000672C9" w:rsidRDefault="000672C9">
      <w:pPr>
        <w:pStyle w:val="Gvdemetni60"/>
        <w:framePr w:w="4591" w:h="2157" w:hRule="exact" w:wrap="auto" w:vAnchor="page" w:hAnchor="page" w:x="6355" w:y="13505"/>
        <w:shd w:val="clear" w:color="auto" w:fill="auto"/>
        <w:tabs>
          <w:tab w:val="left" w:pos="2512"/>
        </w:tabs>
        <w:spacing w:line="299" w:lineRule="exact"/>
        <w:ind w:left="440"/>
        <w:rPr>
          <w:rFonts w:cs="Arial Unicode MS"/>
        </w:rPr>
      </w:pPr>
      <w:r>
        <w:rPr>
          <w:rStyle w:val="Gvdemetni68"/>
          <w:b w:val="0"/>
          <w:bCs w:val="0"/>
        </w:rPr>
        <w:t>C) I ve III</w:t>
      </w:r>
      <w:r>
        <w:rPr>
          <w:rStyle w:val="Gvdemetni68"/>
          <w:b w:val="0"/>
          <w:bCs w:val="0"/>
        </w:rPr>
        <w:tab/>
        <w:t>D) II ve III</w:t>
      </w:r>
    </w:p>
    <w:p w:rsidR="000672C9" w:rsidRDefault="000672C9">
      <w:pPr>
        <w:framePr w:wrap="auto" w:vAnchor="page" w:hAnchor="page" w:x="9306" w:y="9856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7" o:spid="_x0000_i1031" type="#_x0000_t75" style="width:36pt;height:57.75pt;visibility:visible">
            <v:imagedata r:id="rId11" o:title=""/>
          </v:shape>
        </w:pict>
      </w:r>
    </w:p>
    <w:p w:rsidR="000672C9" w:rsidRDefault="000672C9" w:rsidP="007E6F60">
      <w:pPr>
        <w:pStyle w:val="NoSpacing"/>
        <w:rPr>
          <w:rFonts w:ascii="Arial" w:hAnsi="Arial" w:cs="Arial"/>
          <w:b/>
          <w:bCs/>
          <w:sz w:val="20"/>
          <w:szCs w:val="20"/>
        </w:rPr>
      </w:pPr>
      <w:bookmarkStart w:id="10" w:name="bookmark1"/>
    </w:p>
    <w:p w:rsidR="000672C9" w:rsidRDefault="000672C9" w:rsidP="007E6F60">
      <w:pPr>
        <w:pStyle w:val="NoSpacing"/>
        <w:rPr>
          <w:rFonts w:ascii="Arial" w:hAnsi="Arial" w:cs="Arial"/>
          <w:b/>
          <w:bCs/>
          <w:sz w:val="20"/>
          <w:szCs w:val="20"/>
        </w:rPr>
      </w:pPr>
    </w:p>
    <w:p w:rsidR="000672C9" w:rsidRDefault="000672C9" w:rsidP="007E6F60">
      <w:pPr>
        <w:pStyle w:val="NoSpacing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rect id="Dikdörtgen 15" o:spid="_x0000_s1026" style="position:absolute;left:0;text-align:left;margin-left:24.75pt;margin-top:3.25pt;width:545.25pt;height:18.75pt;z-index:251658240;visibility:visible">
            <v:textbox>
              <w:txbxContent>
                <w:p w:rsidR="000672C9" w:rsidRPr="00F849FD" w:rsidRDefault="000672C9" w:rsidP="00164AD2">
                  <w:pPr>
                    <w:jc w:val="center"/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</w:pP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FEN ve TEKNOLOJ</w:t>
                  </w:r>
                  <w:r w:rsidRPr="00F849FD">
                    <w:rPr>
                      <w:rFonts w:ascii="Calibri" w:eastAsia="Times New Roman" w:hAnsi="Calibri" w:hint="cs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ﾝ</w:t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 – CANLILAR D</w:t>
                  </w:r>
                  <w:r w:rsidRPr="00F849FD">
                    <w:rPr>
                      <w:rFonts w:ascii="Calibri" w:eastAsia="Times New Roman" w:hAnsi="Calibri" w:hint="cs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ﾜ</w:t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NYASINI TANIYALIM </w:t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ab/>
                  </w:r>
                  <w:r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ab/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test</w:t>
                  </w:r>
                  <w:r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 - 6</w:t>
                  </w:r>
                </w:p>
              </w:txbxContent>
            </v:textbox>
          </v:rect>
        </w:pict>
      </w:r>
    </w:p>
    <w:p w:rsidR="000672C9" w:rsidRDefault="000672C9" w:rsidP="007E6F60">
      <w:pPr>
        <w:pStyle w:val="NoSpacing"/>
        <w:jc w:val="center"/>
        <w:rPr>
          <w:rFonts w:ascii="Arial" w:hAnsi="Arial" w:cs="Arial"/>
          <w:b/>
          <w:bCs/>
          <w:sz w:val="20"/>
          <w:szCs w:val="20"/>
        </w:rPr>
      </w:pPr>
    </w:p>
    <w:p w:rsidR="000672C9" w:rsidRDefault="000672C9" w:rsidP="007E6F60">
      <w:pPr>
        <w:pStyle w:val="NoSpacing"/>
        <w:jc w:val="center"/>
        <w:rPr>
          <w:rFonts w:ascii="Arial" w:hAnsi="Arial" w:cs="Arial"/>
          <w:b/>
          <w:bCs/>
          <w:sz w:val="20"/>
          <w:szCs w:val="20"/>
        </w:rPr>
      </w:pPr>
      <w:hyperlink r:id="rId12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</w:p>
    <w:p w:rsidR="000672C9" w:rsidRDefault="000672C9" w:rsidP="007E6F60">
      <w:pPr>
        <w:pStyle w:val="NoSpacing"/>
        <w:sectPr w:rsidR="000672C9" w:rsidSect="00164AD2">
          <w:pgSz w:w="11905" w:h="16837"/>
          <w:pgMar w:top="0" w:right="0" w:bottom="0" w:left="0" w:header="0" w:footer="6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08"/>
          <w:noEndnote/>
          <w:docGrid w:linePitch="360"/>
        </w:sectPr>
      </w:pPr>
      <w:bookmarkStart w:id="11" w:name="_GoBack"/>
      <w:bookmarkEnd w:id="10"/>
      <w:bookmarkEnd w:id="11"/>
    </w:p>
    <w:p w:rsidR="000672C9" w:rsidRDefault="000672C9">
      <w:pPr>
        <w:pStyle w:val="Gvdemetni80"/>
        <w:framePr w:w="4577" w:h="627" w:hRule="exact" w:wrap="auto" w:vAnchor="page" w:hAnchor="page" w:x="1668" w:y="1153"/>
        <w:shd w:val="clear" w:color="auto" w:fill="auto"/>
        <w:spacing w:after="0"/>
        <w:ind w:left="440" w:right="20"/>
        <w:rPr>
          <w:rFonts w:cs="Arial Unicode MS"/>
        </w:rPr>
      </w:pPr>
      <w:r>
        <w:rPr>
          <w:rStyle w:val="Gvdemetni89"/>
          <w:b/>
          <w:bCs/>
        </w:rPr>
        <w:t>10.</w:t>
      </w:r>
      <w:r>
        <w:rPr>
          <w:rStyle w:val="Gvdemetni893"/>
          <w:b/>
          <w:bCs/>
        </w:rPr>
        <w:t xml:space="preserve"> Aşağıdaki canlılardan hangisi uçarak hare</w:t>
      </w:r>
      <w:r>
        <w:rPr>
          <w:rStyle w:val="Gvdemetni893"/>
          <w:b/>
          <w:bCs/>
        </w:rPr>
        <w:softHyphen/>
        <w:t>ket eder?</w:t>
      </w:r>
    </w:p>
    <w:p w:rsidR="000672C9" w:rsidRDefault="000672C9">
      <w:pPr>
        <w:framePr w:wrap="auto" w:vAnchor="page" w:hAnchor="page" w:x="2181" w:y="1871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8" o:spid="_x0000_i1032" type="#_x0000_t75" style="width:81.75pt;height:121.5pt;visibility:visible">
            <v:imagedata r:id="rId13" o:title=""/>
          </v:shape>
        </w:pict>
      </w:r>
    </w:p>
    <w:p w:rsidR="000672C9" w:rsidRDefault="000672C9">
      <w:pPr>
        <w:framePr w:wrap="auto" w:vAnchor="page" w:hAnchor="page" w:x="4243" w:y="1871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9" o:spid="_x0000_i1033" type="#_x0000_t75" style="width:63.75pt;height:120pt;visibility:visible">
            <v:imagedata r:id="rId14" o:title=""/>
          </v:shape>
        </w:pict>
      </w:r>
    </w:p>
    <w:p w:rsidR="000672C9" w:rsidRDefault="000672C9">
      <w:pPr>
        <w:pStyle w:val="Gvdemetni101"/>
        <w:framePr w:w="4596" w:h="2552" w:hRule="exact" w:wrap="auto" w:vAnchor="page" w:hAnchor="page" w:x="6872" w:y="1149"/>
        <w:shd w:val="clear" w:color="auto" w:fill="auto"/>
        <w:spacing w:after="0" w:line="309" w:lineRule="exact"/>
        <w:ind w:firstLine="0"/>
      </w:pPr>
      <w:r>
        <w:t xml:space="preserve">          I. Oksijen</w:t>
      </w:r>
    </w:p>
    <w:p w:rsidR="000672C9" w:rsidRDefault="000672C9">
      <w:pPr>
        <w:pStyle w:val="Gvdemetni101"/>
        <w:framePr w:w="4596" w:h="2552" w:hRule="exact" w:wrap="auto" w:vAnchor="page" w:hAnchor="page" w:x="6872" w:y="1149"/>
        <w:numPr>
          <w:ilvl w:val="6"/>
          <w:numId w:val="2"/>
        </w:numPr>
        <w:shd w:val="clear" w:color="auto" w:fill="auto"/>
        <w:tabs>
          <w:tab w:val="left" w:pos="644"/>
        </w:tabs>
        <w:spacing w:after="0" w:line="309" w:lineRule="exact"/>
        <w:ind w:left="440" w:firstLine="0"/>
        <w:jc w:val="both"/>
      </w:pPr>
      <w:r>
        <w:t>Sıcaklık</w:t>
      </w:r>
    </w:p>
    <w:p w:rsidR="000672C9" w:rsidRDefault="000672C9">
      <w:pPr>
        <w:pStyle w:val="Gvdemetni101"/>
        <w:framePr w:w="4596" w:h="2552" w:hRule="exact" w:wrap="auto" w:vAnchor="page" w:hAnchor="page" w:x="6872" w:y="1149"/>
        <w:numPr>
          <w:ilvl w:val="6"/>
          <w:numId w:val="2"/>
        </w:numPr>
        <w:shd w:val="clear" w:color="auto" w:fill="auto"/>
        <w:tabs>
          <w:tab w:val="left" w:pos="701"/>
        </w:tabs>
        <w:spacing w:after="0" w:line="309" w:lineRule="exact"/>
        <w:ind w:left="440" w:firstLine="0"/>
        <w:jc w:val="both"/>
      </w:pPr>
      <w:r>
        <w:t>Su</w:t>
      </w:r>
    </w:p>
    <w:p w:rsidR="000672C9" w:rsidRDefault="000672C9">
      <w:pPr>
        <w:pStyle w:val="Gvdemetni80"/>
        <w:framePr w:w="4596" w:h="2552" w:hRule="exact" w:wrap="auto" w:vAnchor="page" w:hAnchor="page" w:x="6872" w:y="1149"/>
        <w:shd w:val="clear" w:color="auto" w:fill="auto"/>
        <w:spacing w:after="0" w:line="309" w:lineRule="exact"/>
        <w:ind w:left="440" w:firstLine="0"/>
        <w:jc w:val="both"/>
        <w:rPr>
          <w:rFonts w:cs="Arial Unicode MS"/>
        </w:rPr>
      </w:pPr>
      <w:r>
        <w:rPr>
          <w:rStyle w:val="Gvdemetni893"/>
          <w:b/>
          <w:bCs/>
        </w:rPr>
        <w:t>14.Yukarıdakilerden hangisi ya da hangileri tohumdan yeni bir canlı oluşabilmesi için gerekli şartlardandır?</w:t>
      </w:r>
    </w:p>
    <w:p w:rsidR="000672C9" w:rsidRDefault="000672C9">
      <w:pPr>
        <w:pStyle w:val="Gvdemetni101"/>
        <w:framePr w:w="4596" w:h="2552" w:hRule="exact" w:wrap="auto" w:vAnchor="page" w:hAnchor="page" w:x="6872" w:y="1149"/>
        <w:shd w:val="clear" w:color="auto" w:fill="auto"/>
        <w:tabs>
          <w:tab w:val="left" w:pos="2517"/>
        </w:tabs>
        <w:spacing w:after="0" w:line="309" w:lineRule="exact"/>
        <w:ind w:left="440" w:firstLine="0"/>
        <w:jc w:val="both"/>
      </w:pPr>
      <w:r>
        <w:t>A) Yalnız I</w:t>
      </w:r>
      <w:r>
        <w:tab/>
        <w:t>B) I ve II</w:t>
      </w:r>
    </w:p>
    <w:p w:rsidR="000672C9" w:rsidRDefault="000672C9">
      <w:pPr>
        <w:pStyle w:val="Gvdemetni101"/>
        <w:framePr w:w="4596" w:h="2552" w:hRule="exact" w:wrap="auto" w:vAnchor="page" w:hAnchor="page" w:x="6872" w:y="1149"/>
        <w:shd w:val="clear" w:color="auto" w:fill="auto"/>
        <w:tabs>
          <w:tab w:val="left" w:pos="2507"/>
        </w:tabs>
        <w:spacing w:after="0" w:line="309" w:lineRule="exact"/>
        <w:ind w:left="440" w:firstLine="0"/>
        <w:jc w:val="both"/>
      </w:pPr>
      <w:r>
        <w:t>C) II ve III</w:t>
      </w:r>
      <w:r>
        <w:tab/>
        <w:t>D) I, II ve III</w:t>
      </w:r>
    </w:p>
    <w:p w:rsidR="000672C9" w:rsidRDefault="000672C9">
      <w:pPr>
        <w:pStyle w:val="Gvdemetni80"/>
        <w:framePr w:w="4591" w:h="618" w:hRule="exact" w:wrap="auto" w:vAnchor="page" w:hAnchor="page" w:x="1668" w:y="5668"/>
        <w:shd w:val="clear" w:color="auto" w:fill="auto"/>
        <w:spacing w:after="0"/>
        <w:ind w:left="420" w:hanging="420"/>
        <w:rPr>
          <w:rFonts w:cs="Arial Unicode MS"/>
        </w:rPr>
      </w:pPr>
      <w:r>
        <w:rPr>
          <w:rStyle w:val="Gvdemetni892"/>
          <w:b/>
          <w:bCs/>
        </w:rPr>
        <w:t>11.</w:t>
      </w:r>
      <w:r>
        <w:rPr>
          <w:rStyle w:val="Gvdemetni891"/>
          <w:b/>
          <w:bCs/>
          <w:noProof w:val="0"/>
        </w:rPr>
        <w:t xml:space="preserve"> </w:t>
      </w:r>
      <w:r>
        <w:rPr>
          <w:rStyle w:val="Gvdemetni893"/>
          <w:b/>
          <w:bCs/>
        </w:rPr>
        <w:t>Aşağıdaki canlılardan hangisi sadece diğer hayvanlarla beslenen bir canlıdır?</w:t>
      </w:r>
    </w:p>
    <w:p w:rsidR="000672C9" w:rsidRDefault="000672C9">
      <w:pPr>
        <w:framePr w:wrap="auto" w:vAnchor="page" w:hAnchor="page" w:x="2171" w:y="6519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10" o:spid="_x0000_i1034" type="#_x0000_t75" style="width:84pt;height:119.25pt;visibility:visible">
            <v:imagedata r:id="rId15" o:title=""/>
          </v:shape>
        </w:pict>
      </w:r>
    </w:p>
    <w:p w:rsidR="000672C9" w:rsidRDefault="000672C9">
      <w:pPr>
        <w:framePr w:wrap="auto" w:vAnchor="page" w:hAnchor="page" w:x="4253" w:y="6529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11" o:spid="_x0000_i1035" type="#_x0000_t75" style="width:51pt;height:52.5pt;visibility:visible">
            <v:imagedata r:id="rId16" o:title=""/>
          </v:shape>
        </w:pict>
      </w:r>
    </w:p>
    <w:p w:rsidR="000672C9" w:rsidRDefault="000672C9">
      <w:pPr>
        <w:pStyle w:val="Balk120"/>
        <w:framePr w:wrap="auto" w:vAnchor="page" w:hAnchor="page" w:x="1677" w:y="7802"/>
        <w:shd w:val="clear" w:color="auto" w:fill="auto"/>
        <w:spacing w:before="0" w:line="160" w:lineRule="exact"/>
        <w:ind w:left="2831" w:right="1763" w:hanging="340"/>
        <w:jc w:val="both"/>
      </w:pPr>
      <w:bookmarkStart w:id="12" w:name="bookmark12"/>
      <w:r>
        <w:t>D)</w:t>
      </w:r>
      <w:bookmarkEnd w:id="12"/>
    </w:p>
    <w:p w:rsidR="000672C9" w:rsidRDefault="000672C9">
      <w:pPr>
        <w:framePr w:wrap="auto" w:vAnchor="page" w:hAnchor="page" w:x="4538" w:y="8106"/>
        <w:rPr>
          <w:color w:val="auto"/>
          <w:sz w:val="2"/>
          <w:szCs w:val="2"/>
        </w:rPr>
      </w:pPr>
      <w:r w:rsidRPr="00DC4597">
        <w:rPr>
          <w:noProof/>
          <w:color w:val="auto"/>
          <w:sz w:val="2"/>
          <w:szCs w:val="2"/>
        </w:rPr>
        <w:pict>
          <v:shape id="Resim 12" o:spid="_x0000_i1036" type="#_x0000_t75" style="width:42.75pt;height:39.75pt;visibility:visible">
            <v:imagedata r:id="rId17" o:title=""/>
          </v:shape>
        </w:pict>
      </w:r>
    </w:p>
    <w:p w:rsidR="000672C9" w:rsidRDefault="000672C9">
      <w:pPr>
        <w:pStyle w:val="Gvdemetni80"/>
        <w:framePr w:w="4577" w:h="1748" w:hRule="exact" w:wrap="auto" w:vAnchor="page" w:hAnchor="page" w:x="1677" w:y="10131"/>
        <w:shd w:val="clear" w:color="auto" w:fill="auto"/>
        <w:spacing w:after="0"/>
        <w:ind w:left="420" w:hanging="340"/>
        <w:jc w:val="both"/>
        <w:rPr>
          <w:rFonts w:cs="Arial Unicode MS"/>
        </w:rPr>
      </w:pPr>
      <w:r>
        <w:rPr>
          <w:rStyle w:val="Gvdemetni892"/>
          <w:b/>
          <w:bCs/>
        </w:rPr>
        <w:t>12.</w:t>
      </w:r>
      <w:r>
        <w:rPr>
          <w:rStyle w:val="Gvdemetni891"/>
          <w:b/>
          <w:bCs/>
          <w:noProof w:val="0"/>
        </w:rPr>
        <w:t xml:space="preserve"> </w:t>
      </w:r>
      <w:r>
        <w:rPr>
          <w:rStyle w:val="Gvdemetni893"/>
          <w:b/>
          <w:bCs/>
        </w:rPr>
        <w:t>Doğada kalıcı kirliliğe neden olmayan ve toprağın besin bakımından zengin olmasını sağlayan atıklar aşağıdakilerden hangisi</w:t>
      </w:r>
      <w:r>
        <w:rPr>
          <w:rStyle w:val="Gvdemetni893"/>
          <w:b/>
          <w:bCs/>
        </w:rPr>
        <w:softHyphen/>
        <w:t>dir?</w:t>
      </w:r>
    </w:p>
    <w:p w:rsidR="000672C9" w:rsidRDefault="000672C9" w:rsidP="007E6F60">
      <w:pPr>
        <w:pStyle w:val="Gvdemetni101"/>
        <w:framePr w:w="4577" w:h="1748" w:hRule="exact" w:wrap="auto" w:vAnchor="page" w:hAnchor="page" w:x="1677" w:y="10131"/>
        <w:shd w:val="clear" w:color="auto" w:fill="auto"/>
        <w:spacing w:after="0" w:line="280" w:lineRule="exact"/>
        <w:ind w:left="420" w:right="520" w:firstLine="0"/>
      </w:pPr>
      <w:r>
        <w:t>A) Hayvansal atıklar         B) Plastik atıklar</w:t>
      </w:r>
    </w:p>
    <w:p w:rsidR="000672C9" w:rsidRDefault="000672C9" w:rsidP="007E6F60">
      <w:pPr>
        <w:pStyle w:val="Gvdemetni101"/>
        <w:framePr w:w="4577" w:h="1748" w:hRule="exact" w:wrap="auto" w:vAnchor="page" w:hAnchor="page" w:x="1677" w:y="10131"/>
        <w:shd w:val="clear" w:color="auto" w:fill="auto"/>
        <w:spacing w:after="0" w:line="280" w:lineRule="exact"/>
        <w:ind w:left="420" w:right="520" w:firstLine="0"/>
      </w:pPr>
      <w:r>
        <w:t xml:space="preserve"> C) Tarımsal atıklar          D) Kimyasal atıklar</w:t>
      </w:r>
    </w:p>
    <w:p w:rsidR="000672C9" w:rsidRDefault="000672C9">
      <w:pPr>
        <w:pStyle w:val="Gvdemetni80"/>
        <w:framePr w:w="4605" w:h="1322" w:hRule="exact" w:wrap="auto" w:vAnchor="page" w:hAnchor="page" w:x="6872" w:y="5213"/>
        <w:shd w:val="clear" w:color="auto" w:fill="auto"/>
        <w:spacing w:after="0" w:line="314" w:lineRule="exact"/>
        <w:ind w:left="440" w:hanging="420"/>
        <w:rPr>
          <w:rFonts w:cs="Arial Unicode MS"/>
        </w:rPr>
      </w:pPr>
      <w:r>
        <w:rPr>
          <w:rStyle w:val="Gvdemetni892"/>
          <w:b/>
          <w:bCs/>
        </w:rPr>
        <w:t>15.</w:t>
      </w:r>
      <w:r>
        <w:rPr>
          <w:rStyle w:val="Gvdemetni891"/>
          <w:b/>
          <w:bCs/>
          <w:noProof w:val="0"/>
        </w:rPr>
        <w:t xml:space="preserve"> </w:t>
      </w:r>
      <w:r>
        <w:rPr>
          <w:rStyle w:val="Gvdemetni893"/>
          <w:b/>
          <w:bCs/>
        </w:rPr>
        <w:t>Aşağıdakilerden hangisi uyku hâlindeki bir canlıdır?</w:t>
      </w:r>
    </w:p>
    <w:p w:rsidR="000672C9" w:rsidRDefault="000672C9">
      <w:pPr>
        <w:pStyle w:val="Gvdemetni101"/>
        <w:framePr w:w="4605" w:h="1322" w:hRule="exact" w:wrap="auto" w:vAnchor="page" w:hAnchor="page" w:x="6872" w:y="5213"/>
        <w:shd w:val="clear" w:color="auto" w:fill="auto"/>
        <w:tabs>
          <w:tab w:val="left" w:pos="2512"/>
        </w:tabs>
        <w:spacing w:after="0" w:line="314" w:lineRule="exact"/>
        <w:ind w:left="440" w:firstLine="0"/>
      </w:pPr>
      <w:r>
        <w:t>A) Kuru nohut</w:t>
      </w:r>
      <w:r>
        <w:tab/>
        <w:t>B) Papatya</w:t>
      </w:r>
    </w:p>
    <w:p w:rsidR="000672C9" w:rsidRDefault="000672C9">
      <w:pPr>
        <w:pStyle w:val="Gvdemetni101"/>
        <w:framePr w:w="4605" w:h="1322" w:hRule="exact" w:wrap="auto" w:vAnchor="page" w:hAnchor="page" w:x="6872" w:y="5213"/>
        <w:shd w:val="clear" w:color="auto" w:fill="auto"/>
        <w:tabs>
          <w:tab w:val="left" w:pos="2503"/>
        </w:tabs>
        <w:spacing w:after="0" w:line="314" w:lineRule="exact"/>
        <w:ind w:left="440" w:firstLine="0"/>
      </w:pPr>
      <w:r>
        <w:t>C) Zeytin</w:t>
      </w:r>
      <w:r>
        <w:tab/>
        <w:t>D) Kozalak</w:t>
      </w:r>
    </w:p>
    <w:p w:rsidR="000672C9" w:rsidRDefault="000672C9">
      <w:pPr>
        <w:pStyle w:val="Gvdemetni101"/>
        <w:framePr w:w="4591" w:h="2567" w:hRule="exact" w:wrap="auto" w:vAnchor="page" w:hAnchor="page" w:x="6876" w:y="8354"/>
        <w:shd w:val="clear" w:color="auto" w:fill="auto"/>
        <w:spacing w:after="0" w:line="314" w:lineRule="exact"/>
        <w:ind w:firstLine="0"/>
      </w:pPr>
      <w:r>
        <w:rPr>
          <w:rStyle w:val="Gvdemetni100"/>
        </w:rPr>
        <w:t xml:space="preserve">          </w:t>
      </w:r>
      <w:r>
        <w:t>I. Gerekli nemi sağlamak</w:t>
      </w:r>
    </w:p>
    <w:p w:rsidR="000672C9" w:rsidRDefault="000672C9">
      <w:pPr>
        <w:pStyle w:val="Gvdemetni101"/>
        <w:framePr w:w="4591" w:h="2567" w:hRule="exact" w:wrap="auto" w:vAnchor="page" w:hAnchor="page" w:x="6876" w:y="8354"/>
        <w:numPr>
          <w:ilvl w:val="7"/>
          <w:numId w:val="2"/>
        </w:numPr>
        <w:shd w:val="clear" w:color="auto" w:fill="auto"/>
        <w:tabs>
          <w:tab w:val="left" w:pos="669"/>
        </w:tabs>
        <w:spacing w:after="0" w:line="314" w:lineRule="exact"/>
        <w:ind w:left="460" w:firstLine="0"/>
        <w:jc w:val="both"/>
      </w:pPr>
      <w:r>
        <w:t>Gerekli sıcaklığı ayarlamak</w:t>
      </w:r>
    </w:p>
    <w:p w:rsidR="000672C9" w:rsidRDefault="000672C9">
      <w:pPr>
        <w:pStyle w:val="Gvdemetni101"/>
        <w:framePr w:w="4591" w:h="2567" w:hRule="exact" w:wrap="auto" w:vAnchor="page" w:hAnchor="page" w:x="6876" w:y="8354"/>
        <w:numPr>
          <w:ilvl w:val="7"/>
          <w:numId w:val="2"/>
        </w:numPr>
        <w:shd w:val="clear" w:color="auto" w:fill="auto"/>
        <w:tabs>
          <w:tab w:val="left" w:pos="717"/>
        </w:tabs>
        <w:spacing w:after="0" w:line="314" w:lineRule="exact"/>
        <w:ind w:left="460" w:firstLine="0"/>
        <w:jc w:val="both"/>
      </w:pPr>
      <w:r>
        <w:t>Güneş ışığını sağlamak</w:t>
      </w:r>
    </w:p>
    <w:p w:rsidR="000672C9" w:rsidRDefault="000672C9">
      <w:pPr>
        <w:pStyle w:val="Gvdemetni80"/>
        <w:framePr w:w="4591" w:h="2567" w:hRule="exact" w:wrap="auto" w:vAnchor="page" w:hAnchor="page" w:x="6876" w:y="8354"/>
        <w:shd w:val="clear" w:color="auto" w:fill="auto"/>
        <w:spacing w:after="0" w:line="314" w:lineRule="exact"/>
        <w:ind w:left="460" w:right="20" w:firstLine="0"/>
        <w:jc w:val="both"/>
        <w:rPr>
          <w:rFonts w:cs="Arial Unicode MS"/>
        </w:rPr>
      </w:pPr>
      <w:r>
        <w:rPr>
          <w:rStyle w:val="Gvdemetni893"/>
          <w:b/>
          <w:bCs/>
        </w:rPr>
        <w:t>16.Fasulye tohumunu çimlendirmek isteyen bir öğrenci yukarıdaki şartlardan hangisini yeri</w:t>
      </w:r>
      <w:r>
        <w:rPr>
          <w:rStyle w:val="Gvdemetni893"/>
          <w:b/>
          <w:bCs/>
        </w:rPr>
        <w:softHyphen/>
        <w:t>ne getirmelidir?</w:t>
      </w:r>
    </w:p>
    <w:p w:rsidR="000672C9" w:rsidRDefault="000672C9">
      <w:pPr>
        <w:pStyle w:val="Gvdemetni101"/>
        <w:framePr w:w="4591" w:h="2567" w:hRule="exact" w:wrap="auto" w:vAnchor="page" w:hAnchor="page" w:x="6876" w:y="8354"/>
        <w:shd w:val="clear" w:color="auto" w:fill="auto"/>
        <w:tabs>
          <w:tab w:val="left" w:pos="2527"/>
        </w:tabs>
        <w:spacing w:after="0" w:line="314" w:lineRule="exact"/>
        <w:ind w:left="460" w:firstLine="0"/>
        <w:jc w:val="both"/>
      </w:pPr>
      <w:r>
        <w:t>A) Yalnız I</w:t>
      </w:r>
      <w:r>
        <w:tab/>
        <w:t>B) Yalnız III</w:t>
      </w:r>
    </w:p>
    <w:p w:rsidR="000672C9" w:rsidRDefault="000672C9">
      <w:pPr>
        <w:pStyle w:val="Gvdemetni101"/>
        <w:framePr w:w="4591" w:h="2567" w:hRule="exact" w:wrap="auto" w:vAnchor="page" w:hAnchor="page" w:x="6876" w:y="8354"/>
        <w:shd w:val="clear" w:color="auto" w:fill="auto"/>
        <w:tabs>
          <w:tab w:val="left" w:pos="2523"/>
        </w:tabs>
        <w:spacing w:after="0" w:line="314" w:lineRule="exact"/>
        <w:ind w:left="460" w:firstLine="0"/>
        <w:jc w:val="both"/>
      </w:pPr>
      <w:r>
        <w:t>C) I ve II</w:t>
      </w:r>
      <w:r>
        <w:tab/>
        <w:t>D) II ve III</w:t>
      </w:r>
    </w:p>
    <w:p w:rsidR="000672C9" w:rsidRDefault="000672C9" w:rsidP="007E6F60">
      <w:pPr>
        <w:pStyle w:val="Gvdemetni101"/>
        <w:framePr w:w="4546" w:h="2590" w:hRule="exact" w:wrap="auto" w:vAnchor="page" w:hAnchor="page" w:x="1711" w:y="12872"/>
        <w:shd w:val="clear" w:color="auto" w:fill="auto"/>
        <w:spacing w:after="0" w:line="280" w:lineRule="exact"/>
        <w:ind w:left="20" w:right="20" w:firstLine="0"/>
        <w:rPr>
          <w:rFonts w:cs="Arial Unicode MS"/>
        </w:rPr>
      </w:pPr>
      <w:r>
        <w:t>Elif, okul bahçesinde arkadaşlarıyla çöp toplar</w:t>
      </w:r>
      <w:r>
        <w:softHyphen/>
        <w:t xml:space="preserve">ken meyve kabuğu, kâğıt peçete, plastik şişe ve kuru yemiş artığı bulmuştur. </w:t>
      </w:r>
      <w:r>
        <w:br/>
      </w:r>
      <w:r w:rsidRPr="007E6F60">
        <w:rPr>
          <w:b/>
          <w:bCs/>
        </w:rPr>
        <w:t>13.</w:t>
      </w:r>
      <w:r>
        <w:rPr>
          <w:rStyle w:val="Gvdemetni10Kaln"/>
        </w:rPr>
        <w:t>Elif'in bulduğu çöplerden hangisi daha çok çevre kirliliğine yol açar?</w:t>
      </w:r>
    </w:p>
    <w:p w:rsidR="000672C9" w:rsidRDefault="000672C9" w:rsidP="007E6F60">
      <w:pPr>
        <w:pStyle w:val="Gvdemetni101"/>
        <w:framePr w:w="4546" w:h="2590" w:hRule="exact" w:wrap="auto" w:vAnchor="page" w:hAnchor="page" w:x="1711" w:y="12872"/>
        <w:numPr>
          <w:ilvl w:val="8"/>
          <w:numId w:val="2"/>
        </w:numPr>
        <w:shd w:val="clear" w:color="auto" w:fill="auto"/>
        <w:tabs>
          <w:tab w:val="left" w:pos="348"/>
        </w:tabs>
        <w:spacing w:after="0" w:line="280" w:lineRule="exact"/>
        <w:ind w:left="20" w:firstLine="0"/>
      </w:pPr>
      <w:r>
        <w:t>Meyve kabuğu</w:t>
      </w:r>
    </w:p>
    <w:p w:rsidR="000672C9" w:rsidRDefault="000672C9" w:rsidP="007E6F60">
      <w:pPr>
        <w:pStyle w:val="Gvdemetni101"/>
        <w:framePr w:w="4546" w:h="2590" w:hRule="exact" w:wrap="auto" w:vAnchor="page" w:hAnchor="page" w:x="1711" w:y="12872"/>
        <w:numPr>
          <w:ilvl w:val="8"/>
          <w:numId w:val="2"/>
        </w:numPr>
        <w:shd w:val="clear" w:color="auto" w:fill="auto"/>
        <w:tabs>
          <w:tab w:val="left" w:pos="324"/>
        </w:tabs>
        <w:spacing w:after="0" w:line="280" w:lineRule="exact"/>
        <w:ind w:left="20" w:firstLine="0"/>
      </w:pPr>
      <w:r>
        <w:t>Kâğıt peçete</w:t>
      </w:r>
    </w:p>
    <w:p w:rsidR="000672C9" w:rsidRDefault="000672C9" w:rsidP="007E6F60">
      <w:pPr>
        <w:pStyle w:val="Gvdemetni101"/>
        <w:framePr w:w="4546" w:h="2590" w:hRule="exact" w:wrap="auto" w:vAnchor="page" w:hAnchor="page" w:x="1711" w:y="12872"/>
        <w:numPr>
          <w:ilvl w:val="8"/>
          <w:numId w:val="2"/>
        </w:numPr>
        <w:shd w:val="clear" w:color="auto" w:fill="auto"/>
        <w:tabs>
          <w:tab w:val="left" w:pos="334"/>
        </w:tabs>
        <w:spacing w:after="0" w:line="280" w:lineRule="exact"/>
        <w:ind w:left="20" w:firstLine="0"/>
      </w:pPr>
      <w:r>
        <w:t>Plastik şişe</w:t>
      </w:r>
    </w:p>
    <w:p w:rsidR="000672C9" w:rsidRDefault="000672C9" w:rsidP="007E6F60">
      <w:pPr>
        <w:pStyle w:val="Gvdemetni101"/>
        <w:framePr w:w="4546" w:h="2590" w:hRule="exact" w:wrap="auto" w:vAnchor="page" w:hAnchor="page" w:x="1711" w:y="12872"/>
        <w:numPr>
          <w:ilvl w:val="8"/>
          <w:numId w:val="2"/>
        </w:numPr>
        <w:shd w:val="clear" w:color="auto" w:fill="auto"/>
        <w:tabs>
          <w:tab w:val="left" w:pos="334"/>
        </w:tabs>
        <w:spacing w:after="0" w:line="280" w:lineRule="exact"/>
        <w:ind w:left="20" w:firstLine="0"/>
      </w:pPr>
      <w:r>
        <w:t>Kuru yemiş artığı</w:t>
      </w:r>
    </w:p>
    <w:p w:rsidR="000672C9" w:rsidRDefault="000672C9">
      <w:pPr>
        <w:pStyle w:val="Gvdemetni101"/>
        <w:framePr w:w="4596" w:h="2984" w:hRule="exact" w:wrap="auto" w:vAnchor="page" w:hAnchor="page" w:x="6881" w:y="12441"/>
        <w:shd w:val="clear" w:color="auto" w:fill="auto"/>
        <w:spacing w:after="0" w:line="309" w:lineRule="exact"/>
        <w:ind w:left="520" w:right="20"/>
      </w:pPr>
      <w:r>
        <w:rPr>
          <w:rStyle w:val="Gvdemetni10Kaln1"/>
        </w:rPr>
        <w:t xml:space="preserve">17.      </w:t>
      </w:r>
      <w:r>
        <w:rPr>
          <w:rStyle w:val="Gvdemetni100"/>
        </w:rPr>
        <w:t xml:space="preserve"> </w:t>
      </w:r>
      <w:r>
        <w:t>I. Düzenli ve planlı kentleşmeye dikkat edil</w:t>
      </w:r>
      <w:r>
        <w:softHyphen/>
        <w:t>melidir.</w:t>
      </w:r>
    </w:p>
    <w:p w:rsidR="000672C9" w:rsidRDefault="000672C9" w:rsidP="007E6F60">
      <w:pPr>
        <w:pStyle w:val="Gvdemetni101"/>
        <w:framePr w:w="4596" w:h="2984" w:hRule="exact" w:wrap="auto" w:vAnchor="page" w:hAnchor="page" w:x="6881" w:y="12441"/>
        <w:shd w:val="clear" w:color="auto" w:fill="auto"/>
        <w:tabs>
          <w:tab w:val="left" w:pos="720"/>
        </w:tabs>
        <w:spacing w:after="0" w:line="309" w:lineRule="exact"/>
        <w:ind w:left="520" w:firstLine="0"/>
      </w:pPr>
      <w:r>
        <w:t>II.Ağaç dikme kampanyaları yapılmalıdır.</w:t>
      </w:r>
    </w:p>
    <w:p w:rsidR="000672C9" w:rsidRDefault="000672C9" w:rsidP="007E6F60">
      <w:pPr>
        <w:pStyle w:val="Gvdemetni101"/>
        <w:framePr w:w="4596" w:h="2984" w:hRule="exact" w:wrap="auto" w:vAnchor="page" w:hAnchor="page" w:x="6881" w:y="12441"/>
        <w:shd w:val="clear" w:color="auto" w:fill="auto"/>
        <w:tabs>
          <w:tab w:val="left" w:pos="786"/>
        </w:tabs>
        <w:spacing w:after="0" w:line="333" w:lineRule="exact"/>
        <w:ind w:left="520" w:right="20" w:firstLine="0"/>
      </w:pPr>
      <w:r>
        <w:t>III.Rüzgâr gibi doğal enerji kaynakları kullanıl</w:t>
      </w:r>
      <w:r>
        <w:softHyphen/>
        <w:t>malıdır.</w:t>
      </w:r>
    </w:p>
    <w:p w:rsidR="000672C9" w:rsidRDefault="000672C9">
      <w:pPr>
        <w:pStyle w:val="Gvdemetni80"/>
        <w:framePr w:w="4596" w:h="2984" w:hRule="exact" w:wrap="auto" w:vAnchor="page" w:hAnchor="page" w:x="6881" w:y="12441"/>
        <w:shd w:val="clear" w:color="auto" w:fill="auto"/>
        <w:spacing w:after="0" w:line="333" w:lineRule="exact"/>
        <w:ind w:left="520" w:right="20" w:firstLine="0"/>
        <w:rPr>
          <w:rFonts w:cs="Arial Unicode MS"/>
        </w:rPr>
      </w:pPr>
      <w:r>
        <w:rPr>
          <w:rStyle w:val="Gvdemetni893"/>
          <w:b/>
          <w:bCs/>
        </w:rPr>
        <w:t>Çevre kirliliğini önlemek için yukarıdakiler</w:t>
      </w:r>
      <w:r>
        <w:rPr>
          <w:rStyle w:val="Gvdemetni893"/>
          <w:b/>
          <w:bCs/>
        </w:rPr>
        <w:softHyphen/>
        <w:t>den hangisi ya da hangileri yapılmalıdır?</w:t>
      </w:r>
    </w:p>
    <w:p w:rsidR="000672C9" w:rsidRDefault="000672C9">
      <w:pPr>
        <w:pStyle w:val="Gvdemetni101"/>
        <w:framePr w:w="4596" w:h="2984" w:hRule="exact" w:wrap="auto" w:vAnchor="page" w:hAnchor="page" w:x="6881" w:y="12441"/>
        <w:shd w:val="clear" w:color="auto" w:fill="auto"/>
        <w:tabs>
          <w:tab w:val="left" w:pos="2597"/>
        </w:tabs>
        <w:spacing w:after="0" w:line="333" w:lineRule="exact"/>
        <w:ind w:left="520" w:firstLine="0"/>
      </w:pPr>
      <w:r>
        <w:t>A) Yalnız I</w:t>
      </w:r>
      <w:r>
        <w:tab/>
        <w:t>B) Yalnız II</w:t>
      </w:r>
    </w:p>
    <w:p w:rsidR="000672C9" w:rsidRDefault="000672C9">
      <w:pPr>
        <w:pStyle w:val="Gvdemetni101"/>
        <w:framePr w:w="4596" w:h="2984" w:hRule="exact" w:wrap="auto" w:vAnchor="page" w:hAnchor="page" w:x="6881" w:y="12441"/>
        <w:shd w:val="clear" w:color="auto" w:fill="auto"/>
        <w:tabs>
          <w:tab w:val="left" w:pos="2592"/>
        </w:tabs>
        <w:spacing w:after="0" w:line="333" w:lineRule="exact"/>
        <w:ind w:left="520" w:firstLine="0"/>
      </w:pPr>
      <w:r>
        <w:t>C) I ve III</w:t>
      </w:r>
      <w:r>
        <w:tab/>
        <w:t>D) I, II ve III</w:t>
      </w:r>
    </w:p>
    <w:p w:rsidR="000672C9" w:rsidRDefault="000672C9">
      <w:pPr>
        <w:rPr>
          <w:color w:val="auto"/>
          <w:sz w:val="2"/>
          <w:szCs w:val="2"/>
        </w:rPr>
      </w:pPr>
    </w:p>
    <w:sectPr w:rsidR="000672C9" w:rsidSect="00164AD2">
      <w:pgSz w:w="11905" w:h="16837"/>
      <w:pgMar w:top="0" w:right="0" w:bottom="0" w:left="0" w:header="0" w:footer="3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5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6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7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8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Roman"/>
      <w:lvlText w:val="%1."/>
      <w:lvlJc w:val="left"/>
    </w:lvl>
    <w:lvl w:ilvl="1">
      <w:start w:val="1"/>
      <w:numFmt w:val="upperLetter"/>
      <w:lvlText w:val="%2)"/>
      <w:lvlJc w:val="left"/>
    </w:lvl>
    <w:lvl w:ilvl="2">
      <w:start w:val="1"/>
      <w:numFmt w:val="upperLetter"/>
      <w:lvlText w:val="%3)"/>
      <w:lvlJc w:val="left"/>
    </w:lvl>
    <w:lvl w:ilvl="3">
      <w:start w:val="1"/>
      <w:numFmt w:val="upperLetter"/>
      <w:lvlText w:val="%4)"/>
      <w:lvlJc w:val="left"/>
    </w:lvl>
    <w:lvl w:ilvl="4">
      <w:start w:val="1"/>
      <w:numFmt w:val="upperLetter"/>
      <w:lvlText w:val="%5)"/>
      <w:lvlJc w:val="left"/>
    </w:lvl>
    <w:lvl w:ilvl="5">
      <w:start w:val="2"/>
      <w:numFmt w:val="upperRoman"/>
      <w:lvlText w:val="%6."/>
      <w:lvlJc w:val="left"/>
    </w:lvl>
    <w:lvl w:ilvl="6">
      <w:start w:val="2"/>
      <w:numFmt w:val="upperRoman"/>
      <w:lvlText w:val="%7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8"/>
        <w:szCs w:val="18"/>
        <w:u w:val="none"/>
      </w:rPr>
    </w:lvl>
    <w:lvl w:ilvl="7">
      <w:start w:val="2"/>
      <w:numFmt w:val="upperRoman"/>
      <w:lvlText w:val="%8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9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F60"/>
    <w:rsid w:val="000672C9"/>
    <w:rsid w:val="000744CB"/>
    <w:rsid w:val="00164AD2"/>
    <w:rsid w:val="004A3239"/>
    <w:rsid w:val="004B4605"/>
    <w:rsid w:val="0076465B"/>
    <w:rsid w:val="007E6F60"/>
    <w:rsid w:val="00DC4597"/>
    <w:rsid w:val="00EB786B"/>
    <w:rsid w:val="00F8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CB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744CB"/>
    <w:rPr>
      <w:color w:val="0066CC"/>
      <w:u w:val="single"/>
    </w:rPr>
  </w:style>
  <w:style w:type="character" w:customStyle="1" w:styleId="Gvdemetni2">
    <w:name w:val="Gövde metni (2)_"/>
    <w:basedOn w:val="DefaultParagraphFont"/>
    <w:link w:val="Gvdemetni21"/>
    <w:uiPriority w:val="99"/>
    <w:locked/>
    <w:rsid w:val="000744CB"/>
    <w:rPr>
      <w:rFonts w:ascii="Arial" w:hAnsi="Arial" w:cs="Arial"/>
      <w:b/>
      <w:bCs/>
      <w:spacing w:val="-20"/>
      <w:sz w:val="18"/>
      <w:szCs w:val="18"/>
    </w:rPr>
  </w:style>
  <w:style w:type="character" w:customStyle="1" w:styleId="Gvdemetni20">
    <w:name w:val="Gövde metni (2)"/>
    <w:basedOn w:val="Gvdemetni2"/>
    <w:uiPriority w:val="99"/>
    <w:rsid w:val="000744CB"/>
  </w:style>
  <w:style w:type="character" w:customStyle="1" w:styleId="Gvdemetni10">
    <w:name w:val="Gövde metni (10)_"/>
    <w:basedOn w:val="DefaultParagraphFont"/>
    <w:link w:val="Gvdemetni101"/>
    <w:uiPriority w:val="99"/>
    <w:locked/>
    <w:rsid w:val="000744CB"/>
    <w:rPr>
      <w:rFonts w:ascii="Arial" w:hAnsi="Arial" w:cs="Arial"/>
      <w:spacing w:val="-3"/>
      <w:sz w:val="18"/>
      <w:szCs w:val="18"/>
    </w:rPr>
  </w:style>
  <w:style w:type="character" w:customStyle="1" w:styleId="Gvdemetni100ptbolukbraklyor">
    <w:name w:val="Gövde metni (10) + 0 pt boşluk bırakılıyor"/>
    <w:basedOn w:val="Gvdemetni10"/>
    <w:uiPriority w:val="99"/>
    <w:rsid w:val="000744CB"/>
    <w:rPr>
      <w:spacing w:val="-8"/>
    </w:rPr>
  </w:style>
  <w:style w:type="character" w:customStyle="1" w:styleId="Gvdemetni4">
    <w:name w:val="Gövde metni (4)_"/>
    <w:basedOn w:val="DefaultParagraphFont"/>
    <w:link w:val="Gvdemetni41"/>
    <w:uiPriority w:val="99"/>
    <w:locked/>
    <w:rsid w:val="000744CB"/>
    <w:rPr>
      <w:rFonts w:ascii="Arial" w:hAnsi="Arial" w:cs="Arial"/>
      <w:spacing w:val="2"/>
      <w:sz w:val="15"/>
      <w:szCs w:val="15"/>
    </w:rPr>
  </w:style>
  <w:style w:type="character" w:customStyle="1" w:styleId="Gvdemetni40">
    <w:name w:val="Gövde metni (4)"/>
    <w:basedOn w:val="Gvdemetni4"/>
    <w:uiPriority w:val="99"/>
    <w:rsid w:val="000744CB"/>
  </w:style>
  <w:style w:type="character" w:customStyle="1" w:styleId="Gvdemetni5">
    <w:name w:val="Gövde metni (5)_"/>
    <w:basedOn w:val="DefaultParagraphFont"/>
    <w:link w:val="Gvdemetni51"/>
    <w:uiPriority w:val="99"/>
    <w:locked/>
    <w:rsid w:val="000744CB"/>
    <w:rPr>
      <w:rFonts w:ascii="Arial" w:hAnsi="Arial" w:cs="Arial"/>
      <w:spacing w:val="-2"/>
      <w:sz w:val="13"/>
      <w:szCs w:val="13"/>
    </w:rPr>
  </w:style>
  <w:style w:type="character" w:customStyle="1" w:styleId="Gvdemetni50">
    <w:name w:val="Gövde metni (5)"/>
    <w:basedOn w:val="Gvdemetni5"/>
    <w:uiPriority w:val="99"/>
    <w:rsid w:val="000744CB"/>
  </w:style>
  <w:style w:type="character" w:customStyle="1" w:styleId="Balk32">
    <w:name w:val="Başlık #3 (2)_"/>
    <w:basedOn w:val="DefaultParagraphFont"/>
    <w:link w:val="Balk321"/>
    <w:uiPriority w:val="99"/>
    <w:locked/>
    <w:rsid w:val="000744CB"/>
    <w:rPr>
      <w:rFonts w:ascii="Trebuchet MS" w:hAnsi="Trebuchet MS" w:cs="Trebuchet MS"/>
      <w:spacing w:val="-8"/>
      <w:sz w:val="15"/>
      <w:szCs w:val="15"/>
    </w:rPr>
  </w:style>
  <w:style w:type="character" w:customStyle="1" w:styleId="Balk320">
    <w:name w:val="Başlık #3 (2)"/>
    <w:basedOn w:val="Balk32"/>
    <w:uiPriority w:val="99"/>
    <w:rsid w:val="000744CB"/>
  </w:style>
  <w:style w:type="character" w:customStyle="1" w:styleId="Dier">
    <w:name w:val="Diğer_"/>
    <w:basedOn w:val="DefaultParagraphFont"/>
    <w:link w:val="Dier0"/>
    <w:uiPriority w:val="99"/>
    <w:locked/>
    <w:rsid w:val="000744CB"/>
    <w:rPr>
      <w:rFonts w:ascii="Times New Roman" w:hAnsi="Times New Roman" w:cs="Times New Roman"/>
      <w:noProof/>
      <w:sz w:val="20"/>
      <w:szCs w:val="20"/>
    </w:rPr>
  </w:style>
  <w:style w:type="character" w:customStyle="1" w:styleId="Gvdemetni100ptbolukbraklyor2">
    <w:name w:val="Gövde metni (10) + 0 pt boşluk bırakılıyor2"/>
    <w:basedOn w:val="Gvdemetni10"/>
    <w:uiPriority w:val="99"/>
    <w:rsid w:val="000744CB"/>
    <w:rPr>
      <w:spacing w:val="-8"/>
    </w:rPr>
  </w:style>
  <w:style w:type="character" w:customStyle="1" w:styleId="Gvdemetni100ptbolukbraklyor1">
    <w:name w:val="Gövde metni (10) + 0 pt boşluk bırakılıyor1"/>
    <w:basedOn w:val="Gvdemetni10"/>
    <w:uiPriority w:val="99"/>
    <w:rsid w:val="000744CB"/>
    <w:rPr>
      <w:noProof/>
      <w:spacing w:val="-8"/>
    </w:rPr>
  </w:style>
  <w:style w:type="character" w:customStyle="1" w:styleId="Balk24">
    <w:name w:val="Başlık #2 (4)_"/>
    <w:basedOn w:val="DefaultParagraphFont"/>
    <w:link w:val="Balk241"/>
    <w:uiPriority w:val="99"/>
    <w:locked/>
    <w:rsid w:val="000744CB"/>
    <w:rPr>
      <w:rFonts w:ascii="Arial" w:hAnsi="Arial" w:cs="Arial"/>
      <w:b/>
      <w:bCs/>
      <w:spacing w:val="-3"/>
      <w:sz w:val="18"/>
      <w:szCs w:val="18"/>
    </w:rPr>
  </w:style>
  <w:style w:type="character" w:customStyle="1" w:styleId="Balk240">
    <w:name w:val="Başlık #2 (4)"/>
    <w:basedOn w:val="Balk24"/>
    <w:uiPriority w:val="99"/>
    <w:rsid w:val="000744CB"/>
  </w:style>
  <w:style w:type="character" w:customStyle="1" w:styleId="Gvdemetni12">
    <w:name w:val="Gövde metni (12)_"/>
    <w:basedOn w:val="DefaultParagraphFont"/>
    <w:link w:val="Gvdemetni121"/>
    <w:uiPriority w:val="99"/>
    <w:locked/>
    <w:rsid w:val="000744CB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20">
    <w:name w:val="Gövde metni (12)"/>
    <w:basedOn w:val="Gvdemetni12"/>
    <w:uiPriority w:val="99"/>
    <w:rsid w:val="000744CB"/>
  </w:style>
  <w:style w:type="character" w:customStyle="1" w:styleId="Gvdemetni6">
    <w:name w:val="Gövde metni (6)_"/>
    <w:basedOn w:val="DefaultParagraphFont"/>
    <w:link w:val="Gvdemetni60"/>
    <w:uiPriority w:val="99"/>
    <w:locked/>
    <w:rsid w:val="000744CB"/>
    <w:rPr>
      <w:rFonts w:ascii="Arial" w:hAnsi="Arial" w:cs="Arial"/>
      <w:b/>
      <w:bCs/>
      <w:spacing w:val="-6"/>
      <w:sz w:val="21"/>
      <w:szCs w:val="21"/>
    </w:rPr>
  </w:style>
  <w:style w:type="character" w:customStyle="1" w:styleId="Gvdemetni68">
    <w:name w:val="Gövde metni (6) + 8"/>
    <w:aliases w:val="5 pt,Kalın Değil"/>
    <w:basedOn w:val="Gvdemetni6"/>
    <w:uiPriority w:val="99"/>
    <w:rsid w:val="000744CB"/>
    <w:rPr>
      <w:spacing w:val="3"/>
      <w:sz w:val="16"/>
      <w:szCs w:val="16"/>
    </w:rPr>
  </w:style>
  <w:style w:type="character" w:customStyle="1" w:styleId="Balk3">
    <w:name w:val="Başlık #3_"/>
    <w:basedOn w:val="DefaultParagraphFont"/>
    <w:link w:val="Balk30"/>
    <w:uiPriority w:val="99"/>
    <w:locked/>
    <w:rsid w:val="000744CB"/>
    <w:rPr>
      <w:rFonts w:ascii="Arial" w:hAnsi="Arial" w:cs="Arial"/>
      <w:b/>
      <w:bCs/>
      <w:spacing w:val="-2"/>
      <w:sz w:val="17"/>
      <w:szCs w:val="17"/>
    </w:rPr>
  </w:style>
  <w:style w:type="character" w:customStyle="1" w:styleId="Balk39">
    <w:name w:val="Başlık #3 + 9"/>
    <w:aliases w:val="5 pt10"/>
    <w:basedOn w:val="Balk3"/>
    <w:uiPriority w:val="99"/>
    <w:rsid w:val="000744CB"/>
    <w:rPr>
      <w:sz w:val="18"/>
      <w:szCs w:val="18"/>
    </w:rPr>
  </w:style>
  <w:style w:type="character" w:customStyle="1" w:styleId="Balk392">
    <w:name w:val="Başlık #3 + 92"/>
    <w:aliases w:val="5 pt9"/>
    <w:basedOn w:val="Balk3"/>
    <w:uiPriority w:val="99"/>
    <w:rsid w:val="000744CB"/>
    <w:rPr>
      <w:sz w:val="18"/>
      <w:szCs w:val="18"/>
      <w:u w:val="single"/>
    </w:rPr>
  </w:style>
  <w:style w:type="character" w:customStyle="1" w:styleId="Gvdemetni69">
    <w:name w:val="Gövde metni (6) + 9"/>
    <w:aliases w:val="5 pt8"/>
    <w:basedOn w:val="Gvdemetni6"/>
    <w:uiPriority w:val="99"/>
    <w:rsid w:val="000744CB"/>
    <w:rPr>
      <w:spacing w:val="-2"/>
      <w:sz w:val="18"/>
      <w:szCs w:val="18"/>
    </w:rPr>
  </w:style>
  <w:style w:type="character" w:customStyle="1" w:styleId="Gvdemetni681">
    <w:name w:val="Gövde metni (6) + 81"/>
    <w:aliases w:val="5 pt7,Kalın Değil2"/>
    <w:basedOn w:val="Gvdemetni6"/>
    <w:uiPriority w:val="99"/>
    <w:rsid w:val="000744CB"/>
    <w:rPr>
      <w:spacing w:val="3"/>
      <w:sz w:val="16"/>
      <w:szCs w:val="16"/>
    </w:rPr>
  </w:style>
  <w:style w:type="character" w:customStyle="1" w:styleId="Resimyazs2">
    <w:name w:val="Resim yazısı (2)_"/>
    <w:basedOn w:val="DefaultParagraphFont"/>
    <w:link w:val="Resimyazs20"/>
    <w:uiPriority w:val="99"/>
    <w:locked/>
    <w:rsid w:val="000744CB"/>
    <w:rPr>
      <w:rFonts w:ascii="Arial" w:hAnsi="Arial" w:cs="Arial"/>
      <w:i/>
      <w:iCs/>
      <w:spacing w:val="-2"/>
      <w:sz w:val="18"/>
      <w:szCs w:val="18"/>
    </w:rPr>
  </w:style>
  <w:style w:type="character" w:customStyle="1" w:styleId="Resimyazs">
    <w:name w:val="Resim yazısı_"/>
    <w:basedOn w:val="DefaultParagraphFont"/>
    <w:link w:val="Resimyazs0"/>
    <w:uiPriority w:val="99"/>
    <w:locked/>
    <w:rsid w:val="000744CB"/>
    <w:rPr>
      <w:rFonts w:ascii="Arial" w:hAnsi="Arial" w:cs="Arial"/>
      <w:spacing w:val="2"/>
      <w:sz w:val="15"/>
      <w:szCs w:val="15"/>
    </w:rPr>
  </w:style>
  <w:style w:type="character" w:customStyle="1" w:styleId="Balk391">
    <w:name w:val="Başlık #3 + 91"/>
    <w:aliases w:val="5 pt6"/>
    <w:basedOn w:val="Balk3"/>
    <w:uiPriority w:val="99"/>
    <w:rsid w:val="000744CB"/>
    <w:rPr>
      <w:sz w:val="18"/>
      <w:szCs w:val="18"/>
    </w:rPr>
  </w:style>
  <w:style w:type="character" w:customStyle="1" w:styleId="Balk12">
    <w:name w:val="Başlık #1 (2)_"/>
    <w:basedOn w:val="DefaultParagraphFont"/>
    <w:link w:val="Balk120"/>
    <w:uiPriority w:val="99"/>
    <w:locked/>
    <w:rsid w:val="000744CB"/>
    <w:rPr>
      <w:rFonts w:ascii="Arial" w:hAnsi="Arial" w:cs="Arial"/>
      <w:spacing w:val="3"/>
      <w:sz w:val="16"/>
      <w:szCs w:val="16"/>
    </w:rPr>
  </w:style>
  <w:style w:type="character" w:customStyle="1" w:styleId="Gvdemetni22">
    <w:name w:val="Gövde metni (2)2"/>
    <w:basedOn w:val="Gvdemetni2"/>
    <w:uiPriority w:val="99"/>
    <w:rsid w:val="000744CB"/>
  </w:style>
  <w:style w:type="character" w:customStyle="1" w:styleId="Balk38">
    <w:name w:val="Başlık #3 + 8"/>
    <w:aliases w:val="5 pt5,Kalın Değil1"/>
    <w:basedOn w:val="Balk3"/>
    <w:uiPriority w:val="99"/>
    <w:rsid w:val="000744CB"/>
    <w:rPr>
      <w:spacing w:val="3"/>
      <w:sz w:val="16"/>
      <w:szCs w:val="16"/>
    </w:rPr>
  </w:style>
  <w:style w:type="character" w:customStyle="1" w:styleId="Gvdemetni8">
    <w:name w:val="Gövde metni (8)_"/>
    <w:basedOn w:val="DefaultParagraphFont"/>
    <w:link w:val="Gvdemetni80"/>
    <w:uiPriority w:val="99"/>
    <w:locked/>
    <w:rsid w:val="000744CB"/>
    <w:rPr>
      <w:rFonts w:ascii="Arial" w:hAnsi="Arial" w:cs="Arial"/>
      <w:b/>
      <w:bCs/>
      <w:spacing w:val="-2"/>
      <w:sz w:val="17"/>
      <w:szCs w:val="17"/>
    </w:rPr>
  </w:style>
  <w:style w:type="character" w:customStyle="1" w:styleId="Gvdemetni89">
    <w:name w:val="Gövde metni (8) + 9"/>
    <w:aliases w:val="5 pt4"/>
    <w:basedOn w:val="Gvdemetni8"/>
    <w:uiPriority w:val="99"/>
    <w:rsid w:val="000744CB"/>
    <w:rPr>
      <w:spacing w:val="-3"/>
      <w:sz w:val="18"/>
      <w:szCs w:val="18"/>
    </w:rPr>
  </w:style>
  <w:style w:type="character" w:customStyle="1" w:styleId="Gvdemetni893">
    <w:name w:val="Gövde metni (8) + 93"/>
    <w:aliases w:val="5 pt3"/>
    <w:basedOn w:val="Gvdemetni8"/>
    <w:uiPriority w:val="99"/>
    <w:rsid w:val="000744CB"/>
    <w:rPr>
      <w:spacing w:val="-3"/>
      <w:sz w:val="18"/>
      <w:szCs w:val="18"/>
    </w:rPr>
  </w:style>
  <w:style w:type="character" w:customStyle="1" w:styleId="Gvdemetni100">
    <w:name w:val="Gövde metni (10)"/>
    <w:basedOn w:val="Gvdemetni10"/>
    <w:uiPriority w:val="99"/>
    <w:rsid w:val="000744CB"/>
  </w:style>
  <w:style w:type="character" w:customStyle="1" w:styleId="Gvdemetni892">
    <w:name w:val="Gövde metni (8) + 92"/>
    <w:aliases w:val="5 pt2"/>
    <w:basedOn w:val="Gvdemetni8"/>
    <w:uiPriority w:val="99"/>
    <w:rsid w:val="000744CB"/>
    <w:rPr>
      <w:spacing w:val="-3"/>
      <w:sz w:val="18"/>
      <w:szCs w:val="18"/>
    </w:rPr>
  </w:style>
  <w:style w:type="character" w:customStyle="1" w:styleId="Gvdemetni891">
    <w:name w:val="Gövde metni (8) + 91"/>
    <w:aliases w:val="5 pt1"/>
    <w:basedOn w:val="Gvdemetni8"/>
    <w:uiPriority w:val="99"/>
    <w:rsid w:val="000744CB"/>
    <w:rPr>
      <w:noProof/>
      <w:spacing w:val="-3"/>
      <w:sz w:val="18"/>
      <w:szCs w:val="18"/>
    </w:rPr>
  </w:style>
  <w:style w:type="character" w:customStyle="1" w:styleId="Gvdemetni10Kaln">
    <w:name w:val="Gövde metni (10) + Kalın"/>
    <w:basedOn w:val="Gvdemetni10"/>
    <w:uiPriority w:val="99"/>
    <w:rsid w:val="000744CB"/>
    <w:rPr>
      <w:b/>
      <w:bCs/>
    </w:rPr>
  </w:style>
  <w:style w:type="character" w:customStyle="1" w:styleId="Gvdemetni10Kaln1">
    <w:name w:val="Gövde metni (10) + Kalın1"/>
    <w:basedOn w:val="Gvdemetni10"/>
    <w:uiPriority w:val="99"/>
    <w:rsid w:val="000744CB"/>
    <w:rPr>
      <w:b/>
      <w:bCs/>
    </w:rPr>
  </w:style>
  <w:style w:type="character" w:customStyle="1" w:styleId="Gvdemetni9">
    <w:name w:val="Gövde metni (9)_"/>
    <w:basedOn w:val="DefaultParagraphFont"/>
    <w:link w:val="Gvdemetni90"/>
    <w:uiPriority w:val="99"/>
    <w:locked/>
    <w:rsid w:val="000744CB"/>
    <w:rPr>
      <w:rFonts w:ascii="Arial" w:hAnsi="Arial" w:cs="Arial"/>
      <w:spacing w:val="-4"/>
      <w:sz w:val="14"/>
      <w:szCs w:val="14"/>
    </w:rPr>
  </w:style>
  <w:style w:type="paragraph" w:customStyle="1" w:styleId="Gvdemetni21">
    <w:name w:val="Gövde metni (2)1"/>
    <w:basedOn w:val="Normal"/>
    <w:link w:val="Gvdemetni2"/>
    <w:uiPriority w:val="99"/>
    <w:rsid w:val="000744CB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20"/>
      <w:sz w:val="18"/>
      <w:szCs w:val="18"/>
    </w:rPr>
  </w:style>
  <w:style w:type="paragraph" w:customStyle="1" w:styleId="Gvdemetni101">
    <w:name w:val="Gövde metni (10)1"/>
    <w:basedOn w:val="Normal"/>
    <w:link w:val="Gvdemetni10"/>
    <w:uiPriority w:val="99"/>
    <w:rsid w:val="000744CB"/>
    <w:pPr>
      <w:shd w:val="clear" w:color="auto" w:fill="FFFFFF"/>
      <w:spacing w:after="120" w:line="240" w:lineRule="atLeast"/>
      <w:ind w:hanging="520"/>
    </w:pPr>
    <w:rPr>
      <w:rFonts w:ascii="Arial" w:hAnsi="Arial" w:cs="Arial"/>
      <w:color w:val="auto"/>
      <w:spacing w:val="-3"/>
      <w:sz w:val="18"/>
      <w:szCs w:val="18"/>
    </w:rPr>
  </w:style>
  <w:style w:type="paragraph" w:customStyle="1" w:styleId="Gvdemetni41">
    <w:name w:val="Gövde metni (4)1"/>
    <w:basedOn w:val="Normal"/>
    <w:link w:val="Gvdemetni4"/>
    <w:uiPriority w:val="99"/>
    <w:rsid w:val="000744CB"/>
    <w:pPr>
      <w:shd w:val="clear" w:color="auto" w:fill="FFFFFF"/>
      <w:spacing w:before="120" w:line="318" w:lineRule="exact"/>
    </w:pPr>
    <w:rPr>
      <w:rFonts w:ascii="Arial" w:hAnsi="Arial" w:cs="Arial"/>
      <w:color w:val="auto"/>
      <w:spacing w:val="2"/>
      <w:sz w:val="15"/>
      <w:szCs w:val="15"/>
    </w:rPr>
  </w:style>
  <w:style w:type="paragraph" w:customStyle="1" w:styleId="Gvdemetni51">
    <w:name w:val="Gövde metni (5)1"/>
    <w:basedOn w:val="Normal"/>
    <w:link w:val="Gvdemetni5"/>
    <w:uiPriority w:val="99"/>
    <w:rsid w:val="000744CB"/>
    <w:pPr>
      <w:shd w:val="clear" w:color="auto" w:fill="FFFFFF"/>
      <w:spacing w:line="318" w:lineRule="exact"/>
    </w:pPr>
    <w:rPr>
      <w:rFonts w:ascii="Arial" w:hAnsi="Arial" w:cs="Arial"/>
      <w:color w:val="auto"/>
      <w:spacing w:val="-2"/>
      <w:sz w:val="13"/>
      <w:szCs w:val="13"/>
    </w:rPr>
  </w:style>
  <w:style w:type="paragraph" w:customStyle="1" w:styleId="Balk321">
    <w:name w:val="Başlık #3 (2)1"/>
    <w:basedOn w:val="Normal"/>
    <w:link w:val="Balk32"/>
    <w:uiPriority w:val="99"/>
    <w:rsid w:val="000744CB"/>
    <w:pPr>
      <w:shd w:val="clear" w:color="auto" w:fill="FFFFFF"/>
      <w:spacing w:after="120" w:line="318" w:lineRule="exact"/>
      <w:outlineLvl w:val="2"/>
    </w:pPr>
    <w:rPr>
      <w:rFonts w:ascii="Trebuchet MS" w:hAnsi="Trebuchet MS" w:cs="Trebuchet MS"/>
      <w:color w:val="auto"/>
      <w:spacing w:val="-8"/>
      <w:sz w:val="15"/>
      <w:szCs w:val="15"/>
    </w:rPr>
  </w:style>
  <w:style w:type="paragraph" w:customStyle="1" w:styleId="Dier0">
    <w:name w:val="Diğer"/>
    <w:basedOn w:val="Normal"/>
    <w:link w:val="Dier"/>
    <w:uiPriority w:val="99"/>
    <w:rsid w:val="000744CB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Balk241">
    <w:name w:val="Başlık #2 (4)1"/>
    <w:basedOn w:val="Normal"/>
    <w:link w:val="Balk24"/>
    <w:uiPriority w:val="99"/>
    <w:rsid w:val="000744CB"/>
    <w:pPr>
      <w:shd w:val="clear" w:color="auto" w:fill="FFFFFF"/>
      <w:spacing w:before="120" w:line="240" w:lineRule="atLeast"/>
      <w:outlineLvl w:val="1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121">
    <w:name w:val="Gövde metni (12)1"/>
    <w:basedOn w:val="Normal"/>
    <w:link w:val="Gvdemetni12"/>
    <w:uiPriority w:val="99"/>
    <w:rsid w:val="000744CB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60">
    <w:name w:val="Gövde metni (6)"/>
    <w:basedOn w:val="Normal"/>
    <w:link w:val="Gvdemetni6"/>
    <w:uiPriority w:val="99"/>
    <w:rsid w:val="000744CB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6"/>
      <w:sz w:val="21"/>
      <w:szCs w:val="21"/>
    </w:rPr>
  </w:style>
  <w:style w:type="paragraph" w:customStyle="1" w:styleId="Balk30">
    <w:name w:val="Başlık #3"/>
    <w:basedOn w:val="Normal"/>
    <w:link w:val="Balk3"/>
    <w:uiPriority w:val="99"/>
    <w:rsid w:val="000744CB"/>
    <w:pPr>
      <w:shd w:val="clear" w:color="auto" w:fill="FFFFFF"/>
      <w:spacing w:line="304" w:lineRule="exact"/>
      <w:ind w:hanging="380"/>
      <w:jc w:val="both"/>
      <w:outlineLvl w:val="2"/>
    </w:pPr>
    <w:rPr>
      <w:rFonts w:ascii="Arial" w:hAnsi="Arial" w:cs="Arial"/>
      <w:b/>
      <w:bCs/>
      <w:color w:val="auto"/>
      <w:spacing w:val="-2"/>
      <w:sz w:val="17"/>
      <w:szCs w:val="17"/>
    </w:rPr>
  </w:style>
  <w:style w:type="paragraph" w:customStyle="1" w:styleId="Resimyazs20">
    <w:name w:val="Resim yazısı (2)"/>
    <w:basedOn w:val="Normal"/>
    <w:link w:val="Resimyazs2"/>
    <w:uiPriority w:val="99"/>
    <w:rsid w:val="000744CB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-2"/>
      <w:sz w:val="18"/>
      <w:szCs w:val="18"/>
    </w:rPr>
  </w:style>
  <w:style w:type="paragraph" w:customStyle="1" w:styleId="Resimyazs0">
    <w:name w:val="Resim yazısı"/>
    <w:basedOn w:val="Normal"/>
    <w:link w:val="Resimyazs"/>
    <w:uiPriority w:val="99"/>
    <w:rsid w:val="000744CB"/>
    <w:pPr>
      <w:shd w:val="clear" w:color="auto" w:fill="FFFFFF"/>
      <w:spacing w:line="240" w:lineRule="atLeast"/>
    </w:pPr>
    <w:rPr>
      <w:rFonts w:ascii="Arial" w:hAnsi="Arial" w:cs="Arial"/>
      <w:color w:val="auto"/>
      <w:spacing w:val="2"/>
      <w:sz w:val="15"/>
      <w:szCs w:val="15"/>
    </w:rPr>
  </w:style>
  <w:style w:type="paragraph" w:customStyle="1" w:styleId="Balk120">
    <w:name w:val="Başlık #1 (2)"/>
    <w:basedOn w:val="Normal"/>
    <w:link w:val="Balk12"/>
    <w:uiPriority w:val="99"/>
    <w:rsid w:val="000744CB"/>
    <w:pPr>
      <w:shd w:val="clear" w:color="auto" w:fill="FFFFFF"/>
      <w:spacing w:before="240" w:line="240" w:lineRule="atLeast"/>
      <w:ind w:hanging="380"/>
      <w:outlineLvl w:val="0"/>
    </w:pPr>
    <w:rPr>
      <w:rFonts w:ascii="Arial" w:hAnsi="Arial" w:cs="Arial"/>
      <w:color w:val="auto"/>
      <w:spacing w:val="3"/>
      <w:sz w:val="16"/>
      <w:szCs w:val="16"/>
    </w:rPr>
  </w:style>
  <w:style w:type="paragraph" w:customStyle="1" w:styleId="Gvdemetni80">
    <w:name w:val="Gövde metni (8)"/>
    <w:basedOn w:val="Normal"/>
    <w:link w:val="Gvdemetni8"/>
    <w:uiPriority w:val="99"/>
    <w:rsid w:val="000744CB"/>
    <w:pPr>
      <w:shd w:val="clear" w:color="auto" w:fill="FFFFFF"/>
      <w:spacing w:after="120" w:line="280" w:lineRule="exact"/>
      <w:ind w:hanging="440"/>
    </w:pPr>
    <w:rPr>
      <w:rFonts w:ascii="Arial" w:hAnsi="Arial" w:cs="Arial"/>
      <w:b/>
      <w:bCs/>
      <w:color w:val="auto"/>
      <w:spacing w:val="-2"/>
      <w:sz w:val="17"/>
      <w:szCs w:val="17"/>
    </w:rPr>
  </w:style>
  <w:style w:type="paragraph" w:customStyle="1" w:styleId="Gvdemetni90">
    <w:name w:val="Gövde metni (9)"/>
    <w:basedOn w:val="Normal"/>
    <w:link w:val="Gvdemetni9"/>
    <w:uiPriority w:val="99"/>
    <w:rsid w:val="000744CB"/>
    <w:pPr>
      <w:shd w:val="clear" w:color="auto" w:fill="FFFFFF"/>
      <w:spacing w:line="240" w:lineRule="atLeast"/>
    </w:pPr>
    <w:rPr>
      <w:rFonts w:ascii="Arial" w:hAnsi="Arial" w:cs="Arial"/>
      <w:color w:val="auto"/>
      <w:spacing w:val="-4"/>
      <w:sz w:val="14"/>
      <w:szCs w:val="14"/>
    </w:rPr>
  </w:style>
  <w:style w:type="paragraph" w:styleId="NoSpacing">
    <w:name w:val="No Spacing"/>
    <w:uiPriority w:val="99"/>
    <w:qFormat/>
    <w:rsid w:val="007E6F60"/>
    <w:rPr>
      <w:rFonts w:cs="Arial Unicode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B4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0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455</Words>
  <Characters>2596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4</cp:revision>
  <dcterms:created xsi:type="dcterms:W3CDTF">2011-04-14T08:52:00Z</dcterms:created>
  <dcterms:modified xsi:type="dcterms:W3CDTF">2013-05-01T07:34:00Z</dcterms:modified>
</cp:coreProperties>
</file>