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02D" w:rsidRDefault="0012602D" w:rsidP="00725A61">
      <w:pPr>
        <w:jc w:val="center"/>
        <w:rPr>
          <w:rFonts w:ascii="Comic Sans MS" w:hAnsi="Comic Sans MS" w:cs="Comic Sans MS"/>
          <w:b/>
          <w:bCs/>
          <w:color w:val="C0504D"/>
        </w:rPr>
      </w:pPr>
      <w:hyperlink r:id="rId5" w:history="1">
        <w:r>
          <w:rPr>
            <w:rStyle w:val="Hyperlink"/>
            <w:rFonts w:ascii="ALFABET98" w:hAnsi="ALFABET98" w:cs="ALFABET98"/>
            <w:b/>
            <w:bCs/>
          </w:rPr>
          <w:t>www.sorubak.com</w:t>
        </w:r>
      </w:hyperlink>
      <w:r>
        <w:rPr>
          <w:noProof/>
          <w:lang w:eastAsia="tr-TR"/>
        </w:rPr>
        <w:pict>
          <v:rect id="Dikdörtgen 2" o:spid="_x0000_s1026" style="position:absolute;left:0;text-align:left;margin-left:-46.15pt;margin-top:-46.15pt;width:545.25pt;height:18.75pt;z-index:251667968;visibility:visible;mso-position-horizontal-relative:text;mso-position-vertical-relative:text">
            <v:textbox>
              <w:txbxContent>
                <w:p w:rsidR="0012602D" w:rsidRPr="00F849FD" w:rsidRDefault="0012602D" w:rsidP="00AD7EE9">
                  <w:pPr>
                    <w:jc w:val="center"/>
                    <w:rPr>
                      <w:b/>
                      <w:bCs/>
                    </w:rPr>
                  </w:pPr>
                  <w:r w:rsidRPr="00F849FD">
                    <w:rPr>
                      <w:b/>
                      <w:bCs/>
                    </w:rPr>
                    <w:t xml:space="preserve">FEN ve TEKNOLOJİ – CANLILAR DÜNYASINI TANIYALIM </w:t>
                  </w:r>
                  <w:r w:rsidRPr="00F849FD"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 w:rsidRPr="00F849FD">
                    <w:rPr>
                      <w:b/>
                      <w:bCs/>
                    </w:rPr>
                    <w:t>test</w:t>
                  </w:r>
                  <w:r>
                    <w:rPr>
                      <w:b/>
                      <w:bCs/>
                    </w:rPr>
                    <w:t xml:space="preserve"> - 8</w:t>
                  </w:r>
                </w:p>
              </w:txbxContent>
            </v:textbox>
          </v:rect>
        </w:pict>
      </w:r>
    </w:p>
    <w:p w:rsidR="0012602D" w:rsidRDefault="0012602D" w:rsidP="00725A61">
      <w:pPr>
        <w:jc w:val="center"/>
        <w:rPr>
          <w:rFonts w:ascii="Comic Sans MS" w:hAnsi="Comic Sans MS" w:cs="Comic Sans MS"/>
          <w:b/>
          <w:bCs/>
          <w:color w:val="C0504D"/>
        </w:rPr>
        <w:sectPr w:rsidR="0012602D" w:rsidSect="00AD7EE9">
          <w:pgSz w:w="11906" w:h="16838"/>
          <w:pgMar w:top="1418" w:right="1418" w:bottom="1418" w:left="1418" w:header="709" w:footer="709" w:gutter="0"/>
          <w:pgBorders w:offsetFrom="page">
            <w:top w:val="dashed" w:sz="4" w:space="24" w:color="auto"/>
            <w:left w:val="dashed" w:sz="4" w:space="24" w:color="auto"/>
            <w:bottom w:val="dashed" w:sz="4" w:space="24" w:color="auto"/>
            <w:right w:val="dashed" w:sz="4" w:space="24" w:color="auto"/>
          </w:pgBorders>
          <w:cols w:space="708"/>
          <w:docGrid w:linePitch="360"/>
        </w:sectPr>
      </w:pPr>
    </w:p>
    <w:p w:rsidR="0012602D" w:rsidRPr="00F650B6" w:rsidRDefault="0012602D" w:rsidP="00F650B6">
      <w:pPr>
        <w:pStyle w:val="Gvdemetni31"/>
        <w:tabs>
          <w:tab w:val="left" w:pos="2100"/>
        </w:tabs>
        <w:spacing w:after="0" w:line="312" w:lineRule="exact"/>
        <w:ind w:right="1120"/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</w:pPr>
      <w:r w:rsidRPr="00804EED">
        <w:rPr>
          <w:rStyle w:val="Gvdemetni34"/>
          <w:i/>
          <w:iCs/>
        </w:rPr>
        <w:t xml:space="preserve">) </w:t>
      </w:r>
      <w:r w:rsidRPr="00804EED">
        <w:rPr>
          <w:rStyle w:val="Gvdemetni7"/>
          <w:rFonts w:ascii="Comic Sans MS" w:hAnsi="Comic Sans MS" w:cs="Comic Sans MS"/>
          <w:i w:val="0"/>
          <w:iCs w:val="0"/>
        </w:rPr>
        <w:t>1.</w:t>
      </w:r>
      <w:r w:rsidRPr="00804EED">
        <w:rPr>
          <w:i w:val="0"/>
          <w:iCs w:val="0"/>
        </w:rPr>
        <w:t xml:space="preserve"> </w:t>
      </w:r>
      <w:r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  <w:t xml:space="preserve">        </w:t>
      </w:r>
      <w:r w:rsidRPr="00F650B6"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  <w:t xml:space="preserve"> I. Işık</w:t>
      </w:r>
      <w:r w:rsidRPr="00F650B6"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  <w:tab/>
        <w:t>II. Korna sesi</w:t>
      </w:r>
    </w:p>
    <w:p w:rsidR="0012602D" w:rsidRDefault="0012602D" w:rsidP="00F650B6">
      <w:pPr>
        <w:pStyle w:val="Gvdemetni31"/>
        <w:tabs>
          <w:tab w:val="left" w:pos="2100"/>
        </w:tabs>
        <w:spacing w:after="0" w:line="312" w:lineRule="exact"/>
        <w:ind w:right="1120"/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</w:pPr>
      <w:r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  <w:t xml:space="preserve">             </w:t>
      </w:r>
      <w:r w:rsidRPr="00F650B6"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  <w:t>III. Su</w:t>
      </w:r>
      <w:r w:rsidRPr="00F650B6"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  <w:tab/>
        <w:t>IV. Gök gürültüsü</w:t>
      </w:r>
    </w:p>
    <w:p w:rsidR="0012602D" w:rsidRPr="00F650B6" w:rsidRDefault="0012602D" w:rsidP="00F650B6">
      <w:pPr>
        <w:pStyle w:val="Gvdemetni31"/>
        <w:tabs>
          <w:tab w:val="left" w:pos="2100"/>
        </w:tabs>
        <w:spacing w:after="0" w:line="312" w:lineRule="exact"/>
        <w:ind w:right="1120"/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</w:pPr>
    </w:p>
    <w:p w:rsidR="0012602D" w:rsidRDefault="0012602D" w:rsidP="00F650B6">
      <w:pPr>
        <w:pStyle w:val="Gvdemetni31"/>
        <w:tabs>
          <w:tab w:val="left" w:pos="2100"/>
        </w:tabs>
        <w:spacing w:after="0" w:line="312" w:lineRule="exact"/>
        <w:ind w:right="1120"/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</w:pPr>
      <w:r w:rsidRPr="00F650B6"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  <w:t>Bitkiler yukarıdakilerden hangisi ya</w:t>
      </w:r>
      <w:r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  <w:t xml:space="preserve"> </w:t>
      </w:r>
      <w:r w:rsidRPr="00F650B6"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  <w:t xml:space="preserve">da </w:t>
      </w:r>
      <w:r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  <w:t xml:space="preserve"> h</w:t>
      </w:r>
      <w:r w:rsidRPr="00F650B6"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  <w:t>angilerine tepki verirler?</w:t>
      </w:r>
    </w:p>
    <w:p w:rsidR="0012602D" w:rsidRPr="00F650B6" w:rsidRDefault="0012602D" w:rsidP="00F650B6">
      <w:pPr>
        <w:pStyle w:val="Gvdemetni31"/>
        <w:tabs>
          <w:tab w:val="left" w:pos="2100"/>
        </w:tabs>
        <w:spacing w:after="0" w:line="312" w:lineRule="exact"/>
        <w:ind w:right="1120"/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</w:pPr>
    </w:p>
    <w:p w:rsidR="0012602D" w:rsidRPr="00F650B6" w:rsidRDefault="0012602D" w:rsidP="00F650B6">
      <w:pPr>
        <w:pStyle w:val="Gvdemetni31"/>
        <w:tabs>
          <w:tab w:val="left" w:pos="2100"/>
        </w:tabs>
        <w:spacing w:after="0" w:line="312" w:lineRule="exact"/>
        <w:ind w:right="1120"/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</w:pPr>
      <w:r w:rsidRPr="00F650B6"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  <w:t>a. Yalnız I</w:t>
      </w:r>
      <w:r w:rsidRPr="00F650B6"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  <w:tab/>
        <w:t>b. Yalnız II</w:t>
      </w:r>
    </w:p>
    <w:p w:rsidR="0012602D" w:rsidRPr="00F650B6" w:rsidRDefault="0012602D" w:rsidP="00F650B6">
      <w:pPr>
        <w:framePr w:wrap="auto" w:vAnchor="page" w:hAnchor="page" w:x="1230" w:y="4819"/>
        <w:spacing w:after="0" w:line="240" w:lineRule="auto"/>
        <w:rPr>
          <w:rFonts w:ascii="Tahoma" w:hAnsi="Tahoma" w:cs="Tahoma"/>
          <w:sz w:val="2"/>
          <w:szCs w:val="2"/>
          <w:lang w:eastAsia="tr-TR"/>
        </w:rPr>
      </w:pPr>
    </w:p>
    <w:p w:rsidR="0012602D" w:rsidRDefault="0012602D" w:rsidP="00F650B6">
      <w:pPr>
        <w:pStyle w:val="Gvdemetni31"/>
        <w:tabs>
          <w:tab w:val="left" w:pos="2100"/>
        </w:tabs>
        <w:spacing w:after="0" w:line="312" w:lineRule="exact"/>
        <w:ind w:right="1120"/>
        <w:rPr>
          <w:rFonts w:ascii="Comic Sans MS" w:hAnsi="Comic Sans MS" w:cs="Comic Sans MS"/>
          <w:b/>
          <w:bCs/>
          <w:sz w:val="20"/>
          <w:szCs w:val="20"/>
          <w:shd w:val="clear" w:color="auto" w:fill="FFFFFF"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-9.6pt;margin-top:28.55pt;width:222pt;height:93pt;z-index:251649536;visibility:visible">
            <v:imagedata r:id="rId6" o:title=""/>
            <w10:wrap type="square"/>
          </v:shape>
        </w:pict>
      </w:r>
      <w:r w:rsidRPr="00F650B6"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  <w:t>c. I - III</w:t>
      </w:r>
      <w:r w:rsidRPr="00F650B6">
        <w:rPr>
          <w:rStyle w:val="Gvdemetni7"/>
          <w:rFonts w:ascii="Comic Sans MS" w:hAnsi="Comic Sans MS" w:cs="Comic Sans MS"/>
          <w:b w:val="0"/>
          <w:bCs w:val="0"/>
          <w:i w:val="0"/>
          <w:iCs w:val="0"/>
        </w:rPr>
        <w:tab/>
        <w:t>d. II - IV</w:t>
      </w:r>
      <w:r>
        <w:rPr>
          <w:rFonts w:ascii="Comic Sans MS" w:hAnsi="Comic Sans MS" w:cs="Comic Sans MS"/>
          <w:sz w:val="20"/>
          <w:szCs w:val="20"/>
          <w:shd w:val="clear" w:color="auto" w:fill="FFFFFF"/>
          <w:lang w:eastAsia="tr-TR"/>
        </w:rPr>
        <w:br/>
      </w:r>
      <w:r>
        <w:rPr>
          <w:rFonts w:ascii="Comic Sans MS" w:hAnsi="Comic Sans MS" w:cs="Comic Sans MS"/>
          <w:sz w:val="20"/>
          <w:szCs w:val="20"/>
          <w:shd w:val="clear" w:color="auto" w:fill="FFFFFF"/>
          <w:lang w:eastAsia="tr-TR"/>
        </w:rPr>
        <w:br/>
      </w:r>
    </w:p>
    <w:p w:rsidR="0012602D" w:rsidRDefault="0012602D" w:rsidP="00F650B6">
      <w:pPr>
        <w:pStyle w:val="Gvdemetni31"/>
        <w:tabs>
          <w:tab w:val="left" w:pos="2100"/>
        </w:tabs>
        <w:spacing w:after="0" w:line="312" w:lineRule="exact"/>
        <w:ind w:right="1120"/>
        <w:rPr>
          <w:rFonts w:ascii="Comic Sans MS" w:hAnsi="Comic Sans MS" w:cs="Comic Sans MS"/>
          <w:b/>
          <w:bCs/>
          <w:sz w:val="20"/>
          <w:szCs w:val="20"/>
          <w:shd w:val="clear" w:color="auto" w:fill="FFFFFF"/>
          <w:lang w:eastAsia="tr-TR"/>
        </w:rPr>
      </w:pPr>
    </w:p>
    <w:p w:rsidR="0012602D" w:rsidRDefault="0012602D" w:rsidP="00F650B6">
      <w:pPr>
        <w:pStyle w:val="Gvdemetni31"/>
        <w:tabs>
          <w:tab w:val="left" w:pos="2100"/>
        </w:tabs>
        <w:spacing w:after="0" w:line="312" w:lineRule="exact"/>
        <w:ind w:right="1120"/>
        <w:rPr>
          <w:rFonts w:ascii="Comic Sans MS" w:hAnsi="Comic Sans MS" w:cs="Comic Sans MS"/>
          <w:b/>
          <w:bCs/>
          <w:sz w:val="20"/>
          <w:szCs w:val="20"/>
          <w:shd w:val="clear" w:color="auto" w:fill="FFFFFF"/>
          <w:lang w:eastAsia="tr-TR"/>
        </w:rPr>
      </w:pPr>
    </w:p>
    <w:p w:rsidR="0012602D" w:rsidRDefault="0012602D" w:rsidP="00F650B6">
      <w:pPr>
        <w:pStyle w:val="Gvdemetni31"/>
        <w:tabs>
          <w:tab w:val="left" w:pos="2100"/>
        </w:tabs>
        <w:spacing w:after="0" w:line="312" w:lineRule="exact"/>
        <w:ind w:right="1120"/>
        <w:rPr>
          <w:rFonts w:ascii="Comic Sans MS" w:hAnsi="Comic Sans MS" w:cs="Comic Sans MS"/>
          <w:b/>
          <w:bCs/>
          <w:sz w:val="20"/>
          <w:szCs w:val="20"/>
          <w:shd w:val="clear" w:color="auto" w:fill="FFFFFF"/>
          <w:lang w:eastAsia="tr-TR"/>
        </w:rPr>
      </w:pPr>
    </w:p>
    <w:p w:rsidR="0012602D" w:rsidRDefault="0012602D" w:rsidP="00F650B6">
      <w:pPr>
        <w:pStyle w:val="Gvdemetni31"/>
        <w:tabs>
          <w:tab w:val="left" w:pos="2100"/>
        </w:tabs>
        <w:spacing w:after="0" w:line="312" w:lineRule="exact"/>
        <w:ind w:right="1120"/>
        <w:rPr>
          <w:rFonts w:ascii="Comic Sans MS" w:hAnsi="Comic Sans MS" w:cs="Comic Sans MS"/>
          <w:b/>
          <w:bCs/>
          <w:sz w:val="20"/>
          <w:szCs w:val="20"/>
          <w:shd w:val="clear" w:color="auto" w:fill="FFFFFF"/>
          <w:lang w:eastAsia="tr-TR"/>
        </w:rPr>
      </w:pPr>
    </w:p>
    <w:p w:rsidR="0012602D" w:rsidRDefault="0012602D" w:rsidP="00F650B6">
      <w:pPr>
        <w:pStyle w:val="Gvdemetni31"/>
        <w:tabs>
          <w:tab w:val="left" w:pos="2100"/>
        </w:tabs>
        <w:spacing w:after="0" w:line="312" w:lineRule="exact"/>
        <w:ind w:right="1120"/>
        <w:rPr>
          <w:rFonts w:ascii="Comic Sans MS" w:hAnsi="Comic Sans MS" w:cs="Comic Sans MS"/>
          <w:b/>
          <w:bCs/>
          <w:sz w:val="20"/>
          <w:szCs w:val="20"/>
          <w:shd w:val="clear" w:color="auto" w:fill="FFFFFF"/>
          <w:lang w:eastAsia="tr-TR"/>
        </w:rPr>
      </w:pPr>
    </w:p>
    <w:p w:rsidR="0012602D" w:rsidRDefault="0012602D" w:rsidP="00F650B6">
      <w:pPr>
        <w:pStyle w:val="Gvdemetni31"/>
        <w:tabs>
          <w:tab w:val="left" w:pos="2100"/>
        </w:tabs>
        <w:spacing w:after="0" w:line="312" w:lineRule="exact"/>
        <w:ind w:right="1120"/>
        <w:rPr>
          <w:rFonts w:ascii="Comic Sans MS" w:hAnsi="Comic Sans MS" w:cs="Comic Sans MS"/>
          <w:b/>
          <w:bCs/>
          <w:sz w:val="20"/>
          <w:szCs w:val="20"/>
          <w:shd w:val="clear" w:color="auto" w:fill="FFFFFF"/>
          <w:lang w:eastAsia="tr-TR"/>
        </w:rPr>
      </w:pPr>
    </w:p>
    <w:p w:rsidR="0012602D" w:rsidRDefault="0012602D" w:rsidP="00F650B6">
      <w:pPr>
        <w:pStyle w:val="Gvdemetni31"/>
        <w:tabs>
          <w:tab w:val="left" w:pos="2100"/>
        </w:tabs>
        <w:spacing w:after="0" w:line="312" w:lineRule="exact"/>
        <w:ind w:right="1120"/>
        <w:rPr>
          <w:rFonts w:ascii="Comic Sans MS" w:hAnsi="Comic Sans MS" w:cs="Comic Sans MS"/>
          <w:i w:val="0"/>
          <w:iCs w:val="0"/>
          <w:sz w:val="20"/>
          <w:szCs w:val="20"/>
          <w:shd w:val="clear" w:color="auto" w:fill="FFFFFF"/>
          <w:lang w:eastAsia="tr-TR"/>
        </w:rPr>
      </w:pPr>
      <w:r w:rsidRPr="00F650B6">
        <w:rPr>
          <w:rFonts w:ascii="Comic Sans MS" w:hAnsi="Comic Sans MS" w:cs="Comic Sans MS"/>
          <w:b/>
          <w:bCs/>
          <w:i w:val="0"/>
          <w:iCs w:val="0"/>
          <w:sz w:val="20"/>
          <w:szCs w:val="20"/>
          <w:shd w:val="clear" w:color="auto" w:fill="FFFFFF"/>
          <w:lang w:eastAsia="tr-TR"/>
        </w:rPr>
        <w:t>2.</w:t>
      </w:r>
      <w:r w:rsidRPr="00F650B6">
        <w:rPr>
          <w:rFonts w:ascii="Comic Sans MS" w:hAnsi="Comic Sans MS" w:cs="Comic Sans MS"/>
          <w:i w:val="0"/>
          <w:iCs w:val="0"/>
          <w:sz w:val="20"/>
          <w:szCs w:val="20"/>
          <w:shd w:val="clear" w:color="auto" w:fill="FFFFFF"/>
          <w:lang w:eastAsia="tr-TR"/>
        </w:rPr>
        <w:t xml:space="preserve"> </w:t>
      </w:r>
      <w:r>
        <w:rPr>
          <w:rFonts w:ascii="Comic Sans MS" w:hAnsi="Comic Sans MS" w:cs="Comic Sans MS"/>
          <w:i w:val="0"/>
          <w:iCs w:val="0"/>
          <w:sz w:val="20"/>
          <w:szCs w:val="20"/>
          <w:shd w:val="clear" w:color="auto" w:fill="FFFFFF"/>
          <w:lang w:eastAsia="tr-TR"/>
        </w:rPr>
        <w:t xml:space="preserve"> </w:t>
      </w:r>
      <w:r w:rsidRPr="00F650B6">
        <w:rPr>
          <w:rFonts w:ascii="Comic Sans MS" w:hAnsi="Comic Sans MS" w:cs="Comic Sans MS"/>
          <w:i w:val="0"/>
          <w:iCs w:val="0"/>
          <w:sz w:val="20"/>
          <w:szCs w:val="20"/>
          <w:shd w:val="clear" w:color="auto" w:fill="FFFFFF"/>
          <w:lang w:eastAsia="tr-TR"/>
        </w:rPr>
        <w:t>Yukarıdakilerden hangileri</w:t>
      </w:r>
      <w:r>
        <w:rPr>
          <w:rFonts w:ascii="Comic Sans MS" w:hAnsi="Comic Sans MS" w:cs="Comic Sans MS"/>
          <w:i w:val="0"/>
          <w:iCs w:val="0"/>
          <w:sz w:val="20"/>
          <w:szCs w:val="20"/>
          <w:shd w:val="clear" w:color="auto" w:fill="FFFFFF"/>
          <w:lang w:eastAsia="tr-TR"/>
        </w:rPr>
        <w:t xml:space="preserve"> </w:t>
      </w:r>
      <w:r w:rsidRPr="00F650B6">
        <w:rPr>
          <w:rFonts w:ascii="Comic Sans MS" w:hAnsi="Comic Sans MS" w:cs="Comic Sans MS"/>
          <w:i w:val="0"/>
          <w:iCs w:val="0"/>
          <w:sz w:val="20"/>
          <w:szCs w:val="20"/>
          <w:shd w:val="clear" w:color="auto" w:fill="FFFFFF"/>
          <w:lang w:eastAsia="tr-TR"/>
        </w:rPr>
        <w:t>canlıdır?</w:t>
      </w:r>
    </w:p>
    <w:p w:rsidR="0012602D" w:rsidRPr="00F650B6" w:rsidRDefault="0012602D" w:rsidP="00F650B6">
      <w:pPr>
        <w:pStyle w:val="Gvdemetni31"/>
        <w:tabs>
          <w:tab w:val="left" w:pos="2100"/>
        </w:tabs>
        <w:spacing w:after="0" w:line="312" w:lineRule="exact"/>
        <w:ind w:right="1120"/>
        <w:rPr>
          <w:rFonts w:ascii="Comic Sans MS" w:hAnsi="Comic Sans MS" w:cs="Comic Sans MS"/>
          <w:i w:val="0"/>
          <w:iCs w:val="0"/>
          <w:sz w:val="20"/>
          <w:szCs w:val="20"/>
          <w:shd w:val="clear" w:color="auto" w:fill="FFFFFF"/>
          <w:lang w:eastAsia="tr-TR"/>
        </w:rPr>
      </w:pPr>
    </w:p>
    <w:p w:rsidR="0012602D" w:rsidRPr="00F650B6" w:rsidRDefault="0012602D" w:rsidP="00F650B6">
      <w:pPr>
        <w:pStyle w:val="Gvdemetni31"/>
        <w:tabs>
          <w:tab w:val="left" w:pos="2100"/>
        </w:tabs>
        <w:spacing w:after="0" w:line="312" w:lineRule="exact"/>
        <w:ind w:right="1120"/>
        <w:rPr>
          <w:rFonts w:ascii="Comic Sans MS" w:hAnsi="Comic Sans MS" w:cs="Comic Sans MS"/>
          <w:i w:val="0"/>
          <w:iCs w:val="0"/>
          <w:sz w:val="20"/>
          <w:szCs w:val="20"/>
          <w:shd w:val="clear" w:color="auto" w:fill="FFFFFF"/>
          <w:lang w:eastAsia="tr-TR"/>
        </w:rPr>
      </w:pPr>
      <w:r w:rsidRPr="00F650B6">
        <w:rPr>
          <w:rFonts w:ascii="Comic Sans MS" w:hAnsi="Comic Sans MS" w:cs="Comic Sans MS"/>
          <w:i w:val="0"/>
          <w:iCs w:val="0"/>
          <w:sz w:val="20"/>
          <w:szCs w:val="20"/>
          <w:shd w:val="clear" w:color="auto" w:fill="FFFFFF"/>
          <w:lang w:eastAsia="tr-TR"/>
        </w:rPr>
        <w:t>a. I - II</w:t>
      </w:r>
      <w:r w:rsidRPr="00F650B6">
        <w:rPr>
          <w:rFonts w:ascii="Comic Sans MS" w:hAnsi="Comic Sans MS" w:cs="Comic Sans MS"/>
          <w:i w:val="0"/>
          <w:iCs w:val="0"/>
          <w:sz w:val="20"/>
          <w:szCs w:val="20"/>
          <w:shd w:val="clear" w:color="auto" w:fill="FFFFFF"/>
          <w:lang w:eastAsia="tr-TR"/>
        </w:rPr>
        <w:tab/>
        <w:t>b. II - III</w:t>
      </w:r>
    </w:p>
    <w:p w:rsidR="0012602D" w:rsidRPr="00F650B6" w:rsidRDefault="0012602D" w:rsidP="00F650B6">
      <w:pPr>
        <w:pStyle w:val="Gvdemetni31"/>
        <w:tabs>
          <w:tab w:val="left" w:pos="2100"/>
        </w:tabs>
        <w:spacing w:after="0" w:line="312" w:lineRule="exact"/>
        <w:ind w:right="1120"/>
        <w:rPr>
          <w:rFonts w:ascii="Comic Sans MS" w:hAnsi="Comic Sans MS" w:cs="Comic Sans MS"/>
          <w:i w:val="0"/>
          <w:iCs w:val="0"/>
          <w:sz w:val="20"/>
          <w:szCs w:val="20"/>
          <w:shd w:val="clear" w:color="auto" w:fill="FFFFFF"/>
          <w:lang w:eastAsia="tr-TR"/>
        </w:rPr>
      </w:pPr>
      <w:r w:rsidRPr="00F650B6">
        <w:rPr>
          <w:rFonts w:ascii="Comic Sans MS" w:hAnsi="Comic Sans MS" w:cs="Comic Sans MS"/>
          <w:i w:val="0"/>
          <w:iCs w:val="0"/>
          <w:sz w:val="20"/>
          <w:szCs w:val="20"/>
          <w:shd w:val="clear" w:color="auto" w:fill="FFFFFF"/>
          <w:lang w:eastAsia="tr-TR"/>
        </w:rPr>
        <w:t>c. II - V</w:t>
      </w:r>
      <w:r w:rsidRPr="00F650B6">
        <w:rPr>
          <w:rFonts w:ascii="Comic Sans MS" w:hAnsi="Comic Sans MS" w:cs="Comic Sans MS"/>
          <w:i w:val="0"/>
          <w:iCs w:val="0"/>
          <w:sz w:val="20"/>
          <w:szCs w:val="20"/>
          <w:shd w:val="clear" w:color="auto" w:fill="FFFFFF"/>
          <w:lang w:eastAsia="tr-TR"/>
        </w:rPr>
        <w:tab/>
        <w:t>d. IV - V</w:t>
      </w:r>
    </w:p>
    <w:p w:rsidR="0012602D" w:rsidRDefault="0012602D" w:rsidP="00804E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sz w:val="20"/>
          <w:szCs w:val="20"/>
        </w:rPr>
        <w:t xml:space="preserve">  </w:t>
      </w:r>
    </w:p>
    <w:p w:rsidR="0012602D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0D3FF9">
        <w:rPr>
          <w:rStyle w:val="Gvdemetni46"/>
          <w:rFonts w:ascii="Comic Sans MS" w:hAnsi="Comic Sans MS" w:cs="Comic Sans MS"/>
          <w:b/>
          <w:bCs/>
          <w:sz w:val="20"/>
          <w:szCs w:val="20"/>
        </w:rPr>
        <w:t>3.</w:t>
      </w:r>
      <w:r w:rsidRPr="00804EED">
        <w:t xml:space="preserve"> 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>Ölü bitki ve hayvan atıkları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>toprağı mineralce zenginleştirir. Bu olay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>aşağıdakilerden hangisinin etkisiyle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>gerçekleşir?</w:t>
      </w:r>
    </w:p>
    <w:p w:rsidR="0012602D" w:rsidRPr="00F650B6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Pr="00F650B6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F650B6">
        <w:rPr>
          <w:rStyle w:val="Gvdemetni46"/>
          <w:rFonts w:ascii="Comic Sans MS" w:hAnsi="Comic Sans MS" w:cs="Comic Sans MS"/>
          <w:sz w:val="20"/>
          <w:szCs w:val="20"/>
        </w:rPr>
        <w:t>a.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ab/>
        <w:t>rüzgâr</w:t>
      </w:r>
    </w:p>
    <w:p w:rsidR="0012602D" w:rsidRPr="00F650B6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F650B6">
        <w:rPr>
          <w:rStyle w:val="Gvdemetni46"/>
          <w:rFonts w:ascii="Comic Sans MS" w:hAnsi="Comic Sans MS" w:cs="Comic Sans MS"/>
          <w:sz w:val="20"/>
          <w:szCs w:val="20"/>
        </w:rPr>
        <w:t>b.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ab/>
        <w:t>mikroskobik canlılar</w:t>
      </w:r>
    </w:p>
    <w:p w:rsidR="0012602D" w:rsidRPr="00F650B6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F650B6">
        <w:rPr>
          <w:rStyle w:val="Gvdemetni46"/>
          <w:rFonts w:ascii="Comic Sans MS" w:hAnsi="Comic Sans MS" w:cs="Comic Sans MS"/>
          <w:sz w:val="20"/>
          <w:szCs w:val="20"/>
        </w:rPr>
        <w:t>c.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ab/>
        <w:t>tavşanlar</w:t>
      </w:r>
    </w:p>
    <w:p w:rsidR="0012602D" w:rsidRPr="00804EED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F650B6">
        <w:rPr>
          <w:rStyle w:val="Gvdemetni46"/>
          <w:rFonts w:ascii="Comic Sans MS" w:hAnsi="Comic Sans MS" w:cs="Comic Sans MS"/>
          <w:sz w:val="20"/>
          <w:szCs w:val="20"/>
        </w:rPr>
        <w:t>d.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ab/>
        <w:t>bitki kökleri</w:t>
      </w:r>
    </w:p>
    <w:p w:rsidR="0012602D" w:rsidRDefault="0012602D" w:rsidP="00804EED">
      <w:pPr>
        <w:pStyle w:val="Gvdemetni41"/>
        <w:tabs>
          <w:tab w:val="left" w:pos="1999"/>
        </w:tabs>
        <w:ind w:left="360" w:hanging="300"/>
        <w:rPr>
          <w:rStyle w:val="Gvdemetni46"/>
          <w:rFonts w:cs="Times New Roman"/>
        </w:rPr>
      </w:pPr>
    </w:p>
    <w:p w:rsidR="0012602D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804EED">
        <w:rPr>
          <w:rFonts w:ascii="Comic Sans MS" w:hAnsi="Comic Sans MS" w:cs="Comic Sans MS"/>
          <w:b/>
          <w:bCs/>
          <w:sz w:val="20"/>
          <w:szCs w:val="20"/>
          <w:shd w:val="clear" w:color="auto" w:fill="FFFFFF"/>
        </w:rPr>
        <w:t>4.</w:t>
      </w:r>
      <w:r w:rsidRPr="00804EED">
        <w:rPr>
          <w:rFonts w:ascii="Comic Sans MS" w:hAnsi="Comic Sans MS" w:cs="Comic Sans MS"/>
          <w:sz w:val="20"/>
          <w:szCs w:val="20"/>
          <w:shd w:val="clear" w:color="auto" w:fill="FFFFFF"/>
        </w:rPr>
        <w:t xml:space="preserve"> 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>Aşağıdakilerden hangisinin yaşam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 xml:space="preserve">alanı </w:t>
      </w:r>
      <w:r>
        <w:rPr>
          <w:rStyle w:val="Gvdemetni46"/>
          <w:rFonts w:ascii="Comic Sans MS" w:hAnsi="Comic Sans MS" w:cs="Comic Sans MS"/>
          <w:sz w:val="20"/>
          <w:szCs w:val="20"/>
        </w:rPr>
        <w:t>d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>iğerlerinden farklıdır?</w:t>
      </w:r>
    </w:p>
    <w:p w:rsidR="0012602D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15" o:spid="_x0000_s1028" type="#_x0000_t75" style="position:absolute;left:0;text-align:left;margin-left:160.65pt;margin-top:.8pt;width:83.25pt;height:59.25pt;z-index:251653632;visibility:visible">
            <v:imagedata r:id="rId7" o:title=""/>
          </v:shape>
        </w:pict>
      </w:r>
      <w:r>
        <w:rPr>
          <w:noProof/>
          <w:lang w:eastAsia="tr-TR"/>
        </w:rPr>
        <w:pict>
          <v:shape id="Resim 9" o:spid="_x0000_s1029" type="#_x0000_t75" style="position:absolute;left:0;text-align:left;margin-left:26.4pt;margin-top:4.55pt;width:69.75pt;height:55.5pt;z-index:251651584;visibility:visible">
            <v:imagedata r:id="rId8" o:title=""/>
          </v:shape>
        </w:pict>
      </w:r>
    </w:p>
    <w:p w:rsidR="0012602D" w:rsidRDefault="0012602D" w:rsidP="00804E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sz w:val="20"/>
          <w:szCs w:val="20"/>
        </w:rPr>
        <w:t xml:space="preserve">a.                                         b. </w:t>
      </w:r>
    </w:p>
    <w:p w:rsidR="0012602D" w:rsidRDefault="0012602D" w:rsidP="00804E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Default="0012602D" w:rsidP="00804E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Default="0012602D" w:rsidP="00804E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sz w:val="20"/>
          <w:szCs w:val="20"/>
        </w:rPr>
        <w:t xml:space="preserve">       Nilüfer Çiçeği                                Balık</w:t>
      </w:r>
    </w:p>
    <w:p w:rsidR="0012602D" w:rsidRDefault="0012602D" w:rsidP="00804E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14" o:spid="_x0000_s1030" type="#_x0000_t75" style="position:absolute;left:0;text-align:left;margin-left:20.4pt;margin-top:6.8pt;width:83.25pt;height:54.75pt;z-index:251652608;visibility:visible">
            <v:imagedata r:id="rId9" o:title=""/>
          </v:shape>
        </w:pict>
      </w:r>
      <w:r>
        <w:rPr>
          <w:noProof/>
          <w:lang w:eastAsia="tr-TR"/>
        </w:rPr>
        <w:pict>
          <v:shape id="Resim 7" o:spid="_x0000_s1031" type="#_x0000_t75" style="position:absolute;left:0;text-align:left;margin-left:160.65pt;margin-top:2.3pt;width:98.25pt;height:60pt;z-index:251650560;visibility:visible">
            <v:imagedata r:id="rId10" o:title=""/>
          </v:shape>
        </w:pict>
      </w:r>
    </w:p>
    <w:p w:rsidR="0012602D" w:rsidRDefault="0012602D" w:rsidP="00804E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sz w:val="20"/>
          <w:szCs w:val="20"/>
        </w:rPr>
        <w:t xml:space="preserve">c.                                        d.    </w:t>
      </w:r>
    </w:p>
    <w:p w:rsidR="0012602D" w:rsidRDefault="0012602D" w:rsidP="00804E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Default="0012602D" w:rsidP="00804E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sz w:val="20"/>
          <w:szCs w:val="20"/>
        </w:rPr>
        <w:br/>
        <w:t xml:space="preserve">  Patlıcan bitkisi                        Terliksi hayvan</w:t>
      </w:r>
    </w:p>
    <w:p w:rsidR="0012602D" w:rsidRDefault="0012602D" w:rsidP="00804E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Pr="00F650B6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0D3FF9">
        <w:rPr>
          <w:rStyle w:val="Gvdemetni46"/>
          <w:rFonts w:ascii="Comic Sans MS" w:hAnsi="Comic Sans MS" w:cs="Comic Sans MS"/>
          <w:b/>
          <w:bCs/>
          <w:sz w:val="20"/>
          <w:szCs w:val="20"/>
        </w:rPr>
        <w:t>5.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    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>I. Yer değiştirme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    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 xml:space="preserve"> II. Üreme</w:t>
      </w:r>
    </w:p>
    <w:p w:rsidR="0012602D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sz w:val="20"/>
          <w:szCs w:val="20"/>
        </w:rPr>
        <w:t xml:space="preserve">     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 xml:space="preserve">III. Besin yapma 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  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>IV. Solunum yapma</w:t>
      </w:r>
    </w:p>
    <w:p w:rsidR="0012602D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sz w:val="20"/>
          <w:szCs w:val="20"/>
        </w:rPr>
        <w:t xml:space="preserve"> V. Tepkide bulunma</w:t>
      </w:r>
      <w:r>
        <w:rPr>
          <w:rStyle w:val="Gvdemetni46"/>
          <w:rFonts w:ascii="Comic Sans MS" w:hAnsi="Comic Sans MS" w:cs="Comic Sans MS"/>
          <w:sz w:val="20"/>
          <w:szCs w:val="20"/>
        </w:rPr>
        <w:br/>
      </w:r>
    </w:p>
    <w:p w:rsidR="0012602D" w:rsidRPr="00F650B6" w:rsidRDefault="0012602D" w:rsidP="00A23649">
      <w:pPr>
        <w:pStyle w:val="NoSpacing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sz w:val="20"/>
          <w:szCs w:val="20"/>
        </w:rPr>
        <w:t xml:space="preserve">     Yukarıdakilerden hangileri </w:t>
      </w:r>
      <w:r w:rsidRPr="00A23649">
        <w:rPr>
          <w:rFonts w:ascii="Comic Sans MS" w:hAnsi="Comic Sans MS" w:cs="Comic Sans MS"/>
          <w:sz w:val="20"/>
          <w:szCs w:val="20"/>
        </w:rPr>
        <w:t>canlıların ortak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 xml:space="preserve"> özelliklerindendir? </w:t>
      </w:r>
      <w:r>
        <w:rPr>
          <w:rStyle w:val="Gvdemetni46"/>
          <w:rFonts w:ascii="Comic Sans MS" w:hAnsi="Comic Sans MS" w:cs="Calibri"/>
          <w:sz w:val="20"/>
          <w:szCs w:val="20"/>
        </w:rPr>
        <w:br/>
      </w:r>
      <w:r>
        <w:rPr>
          <w:rStyle w:val="Gvdemetni46"/>
          <w:rFonts w:ascii="Comic Sans MS" w:hAnsi="Comic Sans MS" w:cs="Calibri"/>
          <w:sz w:val="20"/>
          <w:szCs w:val="20"/>
        </w:rPr>
        <w:br/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       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>a. I - V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ab/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                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>b. II- III</w:t>
      </w:r>
    </w:p>
    <w:p w:rsidR="0012602D" w:rsidRPr="00F650B6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sz w:val="20"/>
          <w:szCs w:val="20"/>
        </w:rPr>
        <w:t xml:space="preserve">       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>c. II - IV - V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ab/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      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 xml:space="preserve">d. I - II - IV </w:t>
      </w:r>
      <w:r>
        <w:rPr>
          <w:rStyle w:val="Gvdemetni46"/>
          <w:rFonts w:ascii="Comic Sans MS" w:hAnsi="Comic Sans MS" w:cs="Comic Sans MS"/>
          <w:sz w:val="20"/>
          <w:szCs w:val="20"/>
        </w:rPr>
        <w:t>–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 xml:space="preserve"> V</w:t>
      </w:r>
      <w:r>
        <w:rPr>
          <w:rStyle w:val="Gvdemetni46"/>
          <w:rFonts w:ascii="Comic Sans MS" w:hAnsi="Comic Sans MS" w:cs="Comic Sans MS"/>
          <w:sz w:val="20"/>
          <w:szCs w:val="20"/>
        </w:rPr>
        <w:br/>
      </w:r>
    </w:p>
    <w:p w:rsidR="0012602D" w:rsidRPr="00F650B6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A23649">
        <w:rPr>
          <w:rStyle w:val="Gvdemetni46"/>
          <w:rFonts w:ascii="Comic Sans MS" w:hAnsi="Comic Sans MS" w:cs="Comic Sans MS"/>
          <w:b/>
          <w:bCs/>
          <w:sz w:val="20"/>
          <w:szCs w:val="20"/>
        </w:rPr>
        <w:t>6.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>Çölde yaşayan kaktüs, gövdesinde su depolar. Bir su bitkisi olan nilüfer çiçeği ise gövdesinde su depolamaz.</w:t>
      </w:r>
    </w:p>
    <w:p w:rsidR="0012602D" w:rsidRPr="00F650B6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F650B6">
        <w:rPr>
          <w:rStyle w:val="Gvdemetni46"/>
          <w:rFonts w:ascii="Comic Sans MS" w:hAnsi="Comic Sans MS" w:cs="Comic Sans MS"/>
          <w:sz w:val="20"/>
          <w:szCs w:val="20"/>
        </w:rPr>
        <w:t>Bu durum aşağıdakilerden hangisi ile açıklanır?</w:t>
      </w:r>
      <w:r>
        <w:rPr>
          <w:rStyle w:val="Gvdemetni46"/>
          <w:rFonts w:ascii="Comic Sans MS" w:hAnsi="Comic Sans MS" w:cs="Comic Sans MS"/>
          <w:sz w:val="20"/>
          <w:szCs w:val="20"/>
        </w:rPr>
        <w:br/>
      </w:r>
    </w:p>
    <w:p w:rsidR="0012602D" w:rsidRPr="00F650B6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F650B6">
        <w:rPr>
          <w:rStyle w:val="Gvdemetni46"/>
          <w:rFonts w:ascii="Comic Sans MS" w:hAnsi="Comic Sans MS" w:cs="Comic Sans MS"/>
          <w:sz w:val="20"/>
          <w:szCs w:val="20"/>
        </w:rPr>
        <w:t>a.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ab/>
        <w:t>Bütün bitkiler solunum yapar.</w:t>
      </w:r>
    </w:p>
    <w:p w:rsidR="0012602D" w:rsidRPr="00F650B6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F650B6">
        <w:rPr>
          <w:rStyle w:val="Gvdemetni46"/>
          <w:rFonts w:ascii="Comic Sans MS" w:hAnsi="Comic Sans MS" w:cs="Comic Sans MS"/>
          <w:sz w:val="20"/>
          <w:szCs w:val="20"/>
        </w:rPr>
        <w:t>b.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ab/>
        <w:t>Bitkilerin tümü aynı özellikleri taşır.</w:t>
      </w:r>
    </w:p>
    <w:p w:rsidR="0012602D" w:rsidRPr="00F650B6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F650B6">
        <w:rPr>
          <w:rStyle w:val="Gvdemetni46"/>
          <w:rFonts w:ascii="Comic Sans MS" w:hAnsi="Comic Sans MS" w:cs="Comic Sans MS"/>
          <w:sz w:val="20"/>
          <w:szCs w:val="20"/>
        </w:rPr>
        <w:t>c.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ab/>
        <w:t>Canlılar yaşadıkları ortama uyum sağlar.</w:t>
      </w:r>
    </w:p>
    <w:p w:rsidR="0012602D" w:rsidRPr="00F650B6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F650B6">
        <w:rPr>
          <w:rStyle w:val="Gvdemetni46"/>
          <w:rFonts w:ascii="Comic Sans MS" w:hAnsi="Comic Sans MS" w:cs="Comic Sans MS"/>
          <w:sz w:val="20"/>
          <w:szCs w:val="20"/>
        </w:rPr>
        <w:t>d.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ab/>
        <w:t>Bütün bitkilerin gövdesi vardır.</w:t>
      </w:r>
      <w:r>
        <w:rPr>
          <w:rStyle w:val="Gvdemetni46"/>
          <w:rFonts w:ascii="Comic Sans MS" w:hAnsi="Comic Sans MS" w:cs="Comic Sans MS"/>
          <w:sz w:val="20"/>
          <w:szCs w:val="20"/>
        </w:rPr>
        <w:br/>
      </w:r>
    </w:p>
    <w:p w:rsidR="0012602D" w:rsidRPr="00F650B6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A23649">
        <w:rPr>
          <w:rStyle w:val="Gvdemetni46"/>
          <w:rFonts w:ascii="Comic Sans MS" w:hAnsi="Comic Sans MS" w:cs="Comic Sans MS"/>
          <w:b/>
          <w:bCs/>
          <w:sz w:val="20"/>
          <w:szCs w:val="20"/>
        </w:rPr>
        <w:t>7.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 xml:space="preserve"> Toprağın içinde birçok canlı ve cansız varlık bulunur. Aşağıdakilerden hangisi to</w:t>
      </w:r>
      <w:r>
        <w:rPr>
          <w:rStyle w:val="Gvdemetni46"/>
          <w:rFonts w:ascii="Comic Sans MS" w:hAnsi="Comic Sans MS" w:cs="Comic Sans MS"/>
          <w:sz w:val="20"/>
          <w:szCs w:val="20"/>
        </w:rPr>
        <w:t>prakta bulunan canlı varlıklardan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 xml:space="preserve"> değildir?</w:t>
      </w:r>
      <w:r>
        <w:rPr>
          <w:rStyle w:val="Gvdemetni46"/>
          <w:rFonts w:ascii="Comic Sans MS" w:hAnsi="Comic Sans MS" w:cs="Comic Sans MS"/>
          <w:sz w:val="20"/>
          <w:szCs w:val="20"/>
        </w:rPr>
        <w:br/>
      </w:r>
    </w:p>
    <w:p w:rsidR="0012602D" w:rsidRPr="00F650B6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>a. köstebek b. su c. tohum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ab/>
        <w:t>d. mantar</w:t>
      </w:r>
      <w:r>
        <w:rPr>
          <w:rStyle w:val="Gvdemetni46"/>
          <w:rFonts w:ascii="Comic Sans MS" w:hAnsi="Comic Sans MS" w:cs="Comic Sans MS"/>
          <w:sz w:val="20"/>
          <w:szCs w:val="20"/>
        </w:rPr>
        <w:br/>
      </w:r>
    </w:p>
    <w:p w:rsidR="0012602D" w:rsidRPr="00F650B6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A23649">
        <w:rPr>
          <w:rStyle w:val="Gvdemetni46"/>
          <w:rFonts w:ascii="Comic Sans MS" w:hAnsi="Comic Sans MS" w:cs="Comic Sans MS"/>
          <w:b/>
          <w:bCs/>
          <w:sz w:val="20"/>
          <w:szCs w:val="20"/>
        </w:rPr>
        <w:t>8.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 xml:space="preserve"> Aşağıdakilerden hangisi kendi besinini kendi yapar?</w:t>
      </w:r>
      <w:r>
        <w:rPr>
          <w:rStyle w:val="Gvdemetni46"/>
          <w:rFonts w:ascii="Comic Sans MS" w:hAnsi="Comic Sans MS" w:cs="Comic Sans MS"/>
          <w:sz w:val="20"/>
          <w:szCs w:val="20"/>
        </w:rPr>
        <w:br/>
      </w:r>
    </w:p>
    <w:p w:rsidR="0012602D" w:rsidRPr="00F650B6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F650B6">
        <w:rPr>
          <w:rStyle w:val="Gvdemetni46"/>
          <w:rFonts w:ascii="Comic Sans MS" w:hAnsi="Comic Sans MS" w:cs="Comic Sans MS"/>
          <w:sz w:val="20"/>
          <w:szCs w:val="20"/>
        </w:rPr>
        <w:t>a. inek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ab/>
        <w:t>b. tırtıl</w:t>
      </w:r>
    </w:p>
    <w:p w:rsidR="0012602D" w:rsidRDefault="0012602D" w:rsidP="00F650B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F650B6">
        <w:rPr>
          <w:rStyle w:val="Gvdemetni46"/>
          <w:rFonts w:ascii="Comic Sans MS" w:hAnsi="Comic Sans MS" w:cs="Comic Sans MS"/>
          <w:sz w:val="20"/>
          <w:szCs w:val="20"/>
        </w:rPr>
        <w:t>c. fasulye</w:t>
      </w:r>
      <w:r w:rsidRPr="00F650B6">
        <w:rPr>
          <w:rStyle w:val="Gvdemetni46"/>
          <w:rFonts w:ascii="Comic Sans MS" w:hAnsi="Comic Sans MS" w:cs="Comic Sans MS"/>
          <w:sz w:val="20"/>
          <w:szCs w:val="20"/>
        </w:rPr>
        <w:tab/>
        <w:t>d. tavuk</w:t>
      </w:r>
      <w:r>
        <w:rPr>
          <w:rStyle w:val="Gvdemetni46"/>
          <w:rFonts w:ascii="Comic Sans MS" w:hAnsi="Comic Sans MS" w:cs="Comic Sans MS"/>
          <w:sz w:val="20"/>
          <w:szCs w:val="20"/>
        </w:rPr>
        <w:br/>
      </w:r>
    </w:p>
    <w:p w:rsidR="0012602D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16" o:spid="_x0000_s1032" type="#_x0000_t75" style="position:absolute;left:0;text-align:left;margin-left:20.45pt;margin-top:30pt;width:71.25pt;height:45pt;z-index:251654656;visibility:visible">
            <v:imagedata r:id="rId11" o:title=""/>
          </v:shape>
        </w:pict>
      </w:r>
      <w:r>
        <w:rPr>
          <w:noProof/>
          <w:lang w:eastAsia="tr-TR"/>
        </w:rPr>
        <w:pict>
          <v:shape id="Resim 17" o:spid="_x0000_s1033" type="#_x0000_t75" style="position:absolute;left:0;text-align:left;margin-left:153.95pt;margin-top:30pt;width:76.5pt;height:45pt;z-index:251655680;visibility:visible">
            <v:imagedata r:id="rId12" o:title=""/>
          </v:shape>
        </w:pict>
      </w:r>
      <w:r>
        <w:rPr>
          <w:rStyle w:val="Gvdemetni46"/>
          <w:rFonts w:ascii="Comic Sans MS" w:hAnsi="Comic Sans MS" w:cs="Comic Sans MS"/>
          <w:b/>
          <w:bCs/>
          <w:sz w:val="20"/>
          <w:szCs w:val="20"/>
        </w:rPr>
        <w:t>9</w:t>
      </w:r>
      <w:r w:rsidRPr="00804EED">
        <w:rPr>
          <w:rStyle w:val="Gvdemetni46"/>
          <w:rFonts w:ascii="Comic Sans MS" w:hAnsi="Comic Sans MS" w:cs="Comic Sans MS"/>
          <w:b/>
          <w:bCs/>
          <w:sz w:val="20"/>
          <w:szCs w:val="20"/>
        </w:rPr>
        <w:t>.</w:t>
      </w:r>
      <w:r w:rsidRPr="00804EED">
        <w:t xml:space="preserve"> </w:t>
      </w:r>
      <w:r w:rsidRPr="00A23649">
        <w:rPr>
          <w:rFonts w:ascii="Comic Sans MS" w:hAnsi="Comic Sans MS" w:cs="Comic Sans MS"/>
          <w:sz w:val="20"/>
          <w:szCs w:val="20"/>
        </w:rPr>
        <w:t>Aşağıdakilerden hangisi canlılık özellikleri gösterebilir?</w:t>
      </w:r>
    </w:p>
    <w:p w:rsidR="0012602D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</w:p>
    <w:p w:rsidR="0012602D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a.                                       b. </w:t>
      </w:r>
    </w:p>
    <w:p w:rsidR="0012602D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</w:p>
    <w:p w:rsidR="0012602D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Musluk                                  Patates</w:t>
      </w:r>
    </w:p>
    <w:p w:rsidR="0012602D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19" o:spid="_x0000_s1034" type="#_x0000_t75" style="position:absolute;left:0;text-align:left;margin-left:153.95pt;margin-top:11.4pt;width:87.75pt;height:48.75pt;z-index:251657728;visibility:visible">
            <v:imagedata r:id="rId13" o:title=""/>
          </v:shape>
        </w:pict>
      </w:r>
    </w:p>
    <w:p w:rsidR="0012602D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18" o:spid="_x0000_s1035" type="#_x0000_t75" style="position:absolute;left:0;text-align:left;margin-left:20.45pt;margin-top:9.3pt;width:71.25pt;height:39.75pt;z-index:251656704;visibility:visible">
            <v:imagedata r:id="rId14" o:title=""/>
          </v:shape>
        </w:pict>
      </w:r>
    </w:p>
    <w:p w:rsidR="0012602D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c.                                       d.  </w:t>
      </w:r>
    </w:p>
    <w:p w:rsidR="0012602D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</w:p>
    <w:p w:rsidR="0012602D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Peynir                                    Bisiklet</w:t>
      </w:r>
    </w:p>
    <w:p w:rsidR="0012602D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  <w:r w:rsidRPr="00A23649">
        <w:rPr>
          <w:rFonts w:ascii="Comic Sans MS" w:hAnsi="Comic Sans MS" w:cs="Comic Sans MS"/>
          <w:b/>
          <w:bCs/>
          <w:sz w:val="20"/>
          <w:szCs w:val="20"/>
        </w:rPr>
        <w:t>10.</w:t>
      </w:r>
      <w:r w:rsidRPr="00A23649">
        <w:t xml:space="preserve"> </w:t>
      </w:r>
      <w:r>
        <w:t xml:space="preserve">  </w:t>
      </w:r>
      <w:r w:rsidRPr="00A23649">
        <w:rPr>
          <w:rFonts w:ascii="Comic Sans MS" w:hAnsi="Comic Sans MS" w:cs="Comic Sans MS"/>
          <w:sz w:val="20"/>
          <w:szCs w:val="20"/>
        </w:rPr>
        <w:t>I. Yaprak bit</w:t>
      </w:r>
      <w:r>
        <w:rPr>
          <w:rFonts w:ascii="Comic Sans MS" w:hAnsi="Comic Sans MS" w:cs="Comic Sans MS"/>
          <w:sz w:val="20"/>
          <w:szCs w:val="20"/>
        </w:rPr>
        <w:t>k</w:t>
      </w:r>
      <w:r w:rsidRPr="00A23649">
        <w:rPr>
          <w:rFonts w:ascii="Comic Sans MS" w:hAnsi="Comic Sans MS" w:cs="Comic Sans MS"/>
          <w:sz w:val="20"/>
          <w:szCs w:val="20"/>
        </w:rPr>
        <w:t>i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A23649">
        <w:rPr>
          <w:rFonts w:ascii="Comic Sans MS" w:hAnsi="Comic Sans MS" w:cs="Comic Sans MS"/>
          <w:sz w:val="20"/>
          <w:szCs w:val="20"/>
        </w:rPr>
        <w:t>II. Sivrisinek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A23649">
        <w:rPr>
          <w:rFonts w:ascii="Comic Sans MS" w:hAnsi="Comic Sans MS" w:cs="Comic Sans MS"/>
          <w:sz w:val="20"/>
          <w:szCs w:val="20"/>
        </w:rPr>
        <w:t>III. Küf</w:t>
      </w:r>
    </w:p>
    <w:p w:rsidR="0012602D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</w:p>
    <w:p w:rsidR="0012602D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  <w:r w:rsidRPr="00A23649">
        <w:rPr>
          <w:rFonts w:ascii="Comic Sans MS" w:hAnsi="Comic Sans MS" w:cs="Comic Sans MS"/>
          <w:sz w:val="20"/>
          <w:szCs w:val="20"/>
        </w:rPr>
        <w:t>Yukarıdakilerden hangisi ya da</w:t>
      </w:r>
      <w:r>
        <w:rPr>
          <w:rFonts w:ascii="Comic Sans MS" w:hAnsi="Comic Sans MS" w:cs="Comic Sans MS"/>
          <w:sz w:val="20"/>
          <w:szCs w:val="20"/>
        </w:rPr>
        <w:t xml:space="preserve"> hangileri mikroskobik</w:t>
      </w:r>
    </w:p>
    <w:p w:rsidR="0012602D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  <w:r w:rsidRPr="00A23649">
        <w:rPr>
          <w:rFonts w:ascii="Comic Sans MS" w:hAnsi="Comic Sans MS" w:cs="Comic Sans MS"/>
          <w:sz w:val="20"/>
          <w:szCs w:val="20"/>
        </w:rPr>
        <w:t>canlıdır?</w:t>
      </w:r>
    </w:p>
    <w:p w:rsidR="0012602D" w:rsidRPr="00A23649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</w:p>
    <w:p w:rsidR="0012602D" w:rsidRPr="00A23649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  <w:r w:rsidRPr="00A23649">
        <w:rPr>
          <w:rFonts w:ascii="Comic Sans MS" w:hAnsi="Comic Sans MS" w:cs="Comic Sans MS"/>
          <w:sz w:val="20"/>
          <w:szCs w:val="20"/>
        </w:rPr>
        <w:t>a. Yalnız I</w:t>
      </w:r>
      <w:r w:rsidRPr="00A23649">
        <w:rPr>
          <w:rFonts w:ascii="Comic Sans MS" w:hAnsi="Comic Sans MS" w:cs="Comic Sans MS"/>
          <w:sz w:val="20"/>
          <w:szCs w:val="20"/>
        </w:rPr>
        <w:tab/>
        <w:t>b. Yalnız III</w:t>
      </w:r>
    </w:p>
    <w:p w:rsidR="0012602D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  <w:r w:rsidRPr="00A23649">
        <w:rPr>
          <w:rFonts w:ascii="Comic Sans MS" w:hAnsi="Comic Sans MS" w:cs="Comic Sans MS"/>
          <w:sz w:val="20"/>
          <w:szCs w:val="20"/>
        </w:rPr>
        <w:t>c. I - II</w:t>
      </w:r>
      <w:r w:rsidRPr="00A23649">
        <w:rPr>
          <w:rFonts w:ascii="Comic Sans MS" w:hAnsi="Comic Sans MS" w:cs="Comic Sans MS"/>
          <w:sz w:val="20"/>
          <w:szCs w:val="20"/>
        </w:rPr>
        <w:tab/>
        <w:t>d. I- III</w:t>
      </w:r>
    </w:p>
    <w:p w:rsidR="0012602D" w:rsidRPr="00A23649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</w:p>
    <w:p w:rsidR="0012602D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  <w:r w:rsidRPr="00A23649">
        <w:rPr>
          <w:rFonts w:ascii="Comic Sans MS" w:hAnsi="Comic Sans MS" w:cs="Comic Sans MS"/>
          <w:b/>
          <w:bCs/>
          <w:sz w:val="20"/>
          <w:szCs w:val="20"/>
        </w:rPr>
        <w:t>11.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A23649">
        <w:rPr>
          <w:rFonts w:ascii="Comic Sans MS" w:hAnsi="Comic Sans MS" w:cs="Comic Sans MS"/>
          <w:sz w:val="20"/>
          <w:szCs w:val="20"/>
        </w:rPr>
        <w:t>Aşağıdakilerden hangisi bitki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A23649">
        <w:rPr>
          <w:rFonts w:ascii="Comic Sans MS" w:hAnsi="Comic Sans MS" w:cs="Comic Sans MS"/>
          <w:sz w:val="20"/>
          <w:szCs w:val="20"/>
        </w:rPr>
        <w:t xml:space="preserve">tohumunun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A23649">
        <w:rPr>
          <w:rFonts w:ascii="Comic Sans MS" w:hAnsi="Comic Sans MS" w:cs="Comic Sans MS"/>
          <w:sz w:val="20"/>
          <w:szCs w:val="20"/>
        </w:rPr>
        <w:t>çimlenebilmesi için gerekli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A23649">
        <w:rPr>
          <w:rFonts w:ascii="Comic Sans MS" w:hAnsi="Comic Sans MS" w:cs="Comic Sans MS"/>
          <w:sz w:val="20"/>
          <w:szCs w:val="20"/>
        </w:rPr>
        <w:t>değildir?</w:t>
      </w:r>
    </w:p>
    <w:p w:rsidR="0012602D" w:rsidRPr="00A23649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</w:p>
    <w:p w:rsidR="0012602D" w:rsidRPr="00A23649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  <w:r w:rsidRPr="00A23649">
        <w:rPr>
          <w:rFonts w:ascii="Comic Sans MS" w:hAnsi="Comic Sans MS" w:cs="Comic Sans MS"/>
          <w:sz w:val="20"/>
          <w:szCs w:val="20"/>
        </w:rPr>
        <w:t>a. Su</w:t>
      </w:r>
      <w:r w:rsidRPr="00A23649">
        <w:rPr>
          <w:rFonts w:ascii="Comic Sans MS" w:hAnsi="Comic Sans MS" w:cs="Comic Sans MS"/>
          <w:sz w:val="20"/>
          <w:szCs w:val="20"/>
        </w:rPr>
        <w:tab/>
        <w:t>b. Hava</w:t>
      </w:r>
    </w:p>
    <w:p w:rsidR="0012602D" w:rsidRDefault="0012602D" w:rsidP="00A23649">
      <w:pPr>
        <w:pStyle w:val="Gvdemetni41"/>
        <w:tabs>
          <w:tab w:val="left" w:pos="1999"/>
        </w:tabs>
        <w:ind w:left="360" w:hanging="300"/>
        <w:rPr>
          <w:rFonts w:ascii="Comic Sans MS" w:hAnsi="Comic Sans MS" w:cs="Comic Sans MS"/>
          <w:sz w:val="20"/>
          <w:szCs w:val="20"/>
        </w:rPr>
      </w:pPr>
      <w:r w:rsidRPr="00A23649">
        <w:rPr>
          <w:rFonts w:ascii="Comic Sans MS" w:hAnsi="Comic Sans MS" w:cs="Comic Sans MS"/>
          <w:sz w:val="20"/>
          <w:szCs w:val="20"/>
        </w:rPr>
        <w:t>c. Işık</w:t>
      </w:r>
      <w:r w:rsidRPr="00A23649">
        <w:rPr>
          <w:rFonts w:ascii="Comic Sans MS" w:hAnsi="Comic Sans MS" w:cs="Comic Sans MS"/>
          <w:sz w:val="20"/>
          <w:szCs w:val="20"/>
        </w:rPr>
        <w:tab/>
        <w:t>d. Sıcaklık</w:t>
      </w:r>
    </w:p>
    <w:p w:rsidR="0012602D" w:rsidRPr="00A23649" w:rsidRDefault="0012602D" w:rsidP="00A23649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20" o:spid="_x0000_s1036" type="#_x0000_t75" style="position:absolute;left:0;text-align:left;margin-left:182.4pt;margin-top:5.75pt;width:81.75pt;height:107.25pt;z-index:251658752;visibility:visible">
            <v:imagedata r:id="rId15" o:title=""/>
            <w10:wrap type="square"/>
          </v:shape>
        </w:pict>
      </w:r>
    </w:p>
    <w:p w:rsidR="0012602D" w:rsidRPr="00A23649" w:rsidRDefault="0012602D" w:rsidP="00A23649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b/>
          <w:bCs/>
          <w:sz w:val="20"/>
          <w:szCs w:val="20"/>
        </w:rPr>
        <w:t>12</w:t>
      </w:r>
      <w:r w:rsidRPr="00542FC0">
        <w:rPr>
          <w:rStyle w:val="Gvdemetni46"/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  </w:t>
      </w:r>
      <w:r w:rsidRPr="00A23649">
        <w:rPr>
          <w:rStyle w:val="Gvdemetni46"/>
          <w:rFonts w:ascii="Comic Sans MS" w:hAnsi="Comic Sans MS" w:cs="Comic Sans MS"/>
          <w:sz w:val="20"/>
          <w:szCs w:val="20"/>
        </w:rPr>
        <w:t>Şekilde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A23649">
        <w:rPr>
          <w:rStyle w:val="Gvdemetni46"/>
          <w:rFonts w:ascii="Comic Sans MS" w:hAnsi="Comic Sans MS" w:cs="Comic Sans MS"/>
          <w:sz w:val="20"/>
          <w:szCs w:val="20"/>
        </w:rPr>
        <w:t>gösterilen bitkinin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  kısımların</w:t>
      </w:r>
      <w:r w:rsidRPr="00A23649">
        <w:rPr>
          <w:rStyle w:val="Gvdemetni46"/>
          <w:rFonts w:ascii="Comic Sans MS" w:hAnsi="Comic Sans MS" w:cs="Comic Sans MS"/>
          <w:sz w:val="20"/>
          <w:szCs w:val="20"/>
        </w:rPr>
        <w:t>dan hangisi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ya da</w:t>
      </w:r>
    </w:p>
    <w:p w:rsidR="0012602D" w:rsidRPr="00D1775D" w:rsidRDefault="0012602D" w:rsidP="00D1775D">
      <w:pPr>
        <w:framePr w:wrap="auto" w:vAnchor="page" w:hAnchor="page" w:x="3831" w:y="6154"/>
        <w:spacing w:after="0" w:line="240" w:lineRule="auto"/>
        <w:rPr>
          <w:rFonts w:ascii="Tahoma" w:hAnsi="Tahoma" w:cs="Tahoma"/>
          <w:sz w:val="2"/>
          <w:szCs w:val="2"/>
          <w:lang w:eastAsia="tr-TR"/>
        </w:rPr>
      </w:pPr>
    </w:p>
    <w:p w:rsidR="0012602D" w:rsidRDefault="0012602D" w:rsidP="00D1775D">
      <w:pPr>
        <w:pStyle w:val="Gvdemetni41"/>
        <w:tabs>
          <w:tab w:val="left" w:pos="1999"/>
        </w:tabs>
        <w:rPr>
          <w:rStyle w:val="Gvdemetni46"/>
          <w:rFonts w:ascii="Comic Sans MS" w:hAnsi="Comic Sans MS" w:cs="Comic Sans MS"/>
          <w:sz w:val="20"/>
          <w:szCs w:val="20"/>
        </w:rPr>
      </w:pPr>
      <w:r w:rsidRPr="00A23649">
        <w:rPr>
          <w:rStyle w:val="Gvdemetni46"/>
          <w:rFonts w:ascii="Comic Sans MS" w:hAnsi="Comic Sans MS" w:cs="Comic Sans MS"/>
          <w:sz w:val="20"/>
          <w:szCs w:val="20"/>
        </w:rPr>
        <w:t>hangileri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A23649">
        <w:rPr>
          <w:rStyle w:val="Gvdemetni46"/>
          <w:rFonts w:ascii="Comic Sans MS" w:hAnsi="Comic Sans MS" w:cs="Comic Sans MS"/>
          <w:sz w:val="20"/>
          <w:szCs w:val="20"/>
        </w:rPr>
        <w:t>solunum ve boşaltım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y</w:t>
      </w:r>
      <w:r w:rsidRPr="00A23649">
        <w:rPr>
          <w:rStyle w:val="Gvdemetni46"/>
          <w:rFonts w:ascii="Comic Sans MS" w:hAnsi="Comic Sans MS" w:cs="Comic Sans MS"/>
          <w:sz w:val="20"/>
          <w:szCs w:val="20"/>
        </w:rPr>
        <w:t>apar?</w:t>
      </w:r>
    </w:p>
    <w:p w:rsidR="0012602D" w:rsidRPr="00A23649" w:rsidRDefault="0012602D" w:rsidP="00D1775D">
      <w:pPr>
        <w:pStyle w:val="Gvdemetni41"/>
        <w:tabs>
          <w:tab w:val="left" w:pos="1999"/>
        </w:tabs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Pr="00A23649" w:rsidRDefault="0012602D" w:rsidP="00A23649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A23649">
        <w:rPr>
          <w:rStyle w:val="Gvdemetni46"/>
          <w:rFonts w:ascii="Comic Sans MS" w:hAnsi="Comic Sans MS" w:cs="Comic Sans MS"/>
          <w:sz w:val="20"/>
          <w:szCs w:val="20"/>
        </w:rPr>
        <w:tab/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a. </w:t>
      </w:r>
      <w:r w:rsidRPr="00A23649">
        <w:rPr>
          <w:rStyle w:val="Gvdemetni46"/>
          <w:rFonts w:ascii="Comic Sans MS" w:hAnsi="Comic Sans MS" w:cs="Comic Sans MS"/>
          <w:sz w:val="20"/>
          <w:szCs w:val="20"/>
        </w:rPr>
        <w:t>Yalnız I</w:t>
      </w:r>
    </w:p>
    <w:p w:rsidR="0012602D" w:rsidRPr="00A23649" w:rsidRDefault="0012602D" w:rsidP="00A23649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A23649">
        <w:rPr>
          <w:rStyle w:val="Gvdemetni46"/>
          <w:rFonts w:ascii="Comic Sans MS" w:hAnsi="Comic Sans MS" w:cs="Comic Sans MS"/>
          <w:sz w:val="20"/>
          <w:szCs w:val="20"/>
        </w:rPr>
        <w:tab/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b. </w:t>
      </w:r>
      <w:r w:rsidRPr="00A23649">
        <w:rPr>
          <w:rStyle w:val="Gvdemetni46"/>
          <w:rFonts w:ascii="Comic Sans MS" w:hAnsi="Comic Sans MS" w:cs="Comic Sans MS"/>
          <w:sz w:val="20"/>
          <w:szCs w:val="20"/>
        </w:rPr>
        <w:t>Yalnız II</w:t>
      </w:r>
    </w:p>
    <w:p w:rsidR="0012602D" w:rsidRPr="00A23649" w:rsidRDefault="0012602D" w:rsidP="00A23649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A23649">
        <w:rPr>
          <w:rStyle w:val="Gvdemetni46"/>
          <w:rFonts w:ascii="Comic Sans MS" w:hAnsi="Comic Sans MS" w:cs="Comic Sans MS"/>
          <w:sz w:val="20"/>
          <w:szCs w:val="20"/>
        </w:rPr>
        <w:tab/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c. </w:t>
      </w:r>
      <w:r w:rsidRPr="00A23649">
        <w:rPr>
          <w:rStyle w:val="Gvdemetni46"/>
          <w:rFonts w:ascii="Comic Sans MS" w:hAnsi="Comic Sans MS" w:cs="Comic Sans MS"/>
          <w:sz w:val="20"/>
          <w:szCs w:val="20"/>
        </w:rPr>
        <w:t>II - III</w:t>
      </w:r>
    </w:p>
    <w:p w:rsidR="0012602D" w:rsidRPr="00542FC0" w:rsidRDefault="0012602D" w:rsidP="00A23649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A23649">
        <w:rPr>
          <w:rStyle w:val="Gvdemetni46"/>
          <w:rFonts w:ascii="Comic Sans MS" w:hAnsi="Comic Sans MS" w:cs="Comic Sans MS"/>
          <w:sz w:val="20"/>
          <w:szCs w:val="20"/>
        </w:rPr>
        <w:tab/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d. </w:t>
      </w:r>
      <w:r w:rsidRPr="00A23649">
        <w:rPr>
          <w:rStyle w:val="Gvdemetni46"/>
          <w:rFonts w:ascii="Comic Sans MS" w:hAnsi="Comic Sans MS" w:cs="Comic Sans MS"/>
          <w:sz w:val="20"/>
          <w:szCs w:val="20"/>
        </w:rPr>
        <w:t>III - IV</w:t>
      </w:r>
    </w:p>
    <w:p w:rsidR="0012602D" w:rsidRPr="00542FC0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sz w:val="20"/>
          <w:szCs w:val="20"/>
        </w:rPr>
        <w:t xml:space="preserve">      </w:t>
      </w:r>
    </w:p>
    <w:p w:rsidR="0012602D" w:rsidRPr="00D955B5" w:rsidRDefault="0012602D" w:rsidP="00D1775D">
      <w:pPr>
        <w:pStyle w:val="NoSpacing"/>
        <w:rPr>
          <w:rStyle w:val="Gvdemetni46"/>
          <w:rFonts w:ascii="Calibri" w:eastAsia="Calibri" w:cs="Calibri"/>
          <w:spacing w:val="0"/>
          <w:sz w:val="20"/>
          <w:szCs w:val="20"/>
          <w:shd w:val="clear" w:color="auto" w:fill="auto"/>
        </w:rPr>
      </w:pPr>
      <w:r w:rsidRPr="00D1775D">
        <w:rPr>
          <w:rStyle w:val="Gvdemetni46"/>
          <w:rFonts w:ascii="Comic Sans MS" w:hAnsi="Comic Sans MS" w:cs="Comic Sans MS"/>
          <w:b/>
          <w:bCs/>
          <w:sz w:val="20"/>
          <w:szCs w:val="20"/>
        </w:rPr>
        <w:t>13</w:t>
      </w:r>
      <w:r w:rsidRPr="00D955B5">
        <w:rPr>
          <w:rStyle w:val="Gvdemetni46"/>
          <w:rFonts w:ascii="Comic Sans MS" w:hAnsi="Comic Sans MS" w:cs="Comic Sans MS"/>
          <w:b/>
          <w:bCs/>
          <w:sz w:val="20"/>
          <w:szCs w:val="20"/>
        </w:rPr>
        <w:t>.</w:t>
      </w:r>
      <w:r w:rsidRPr="00D955B5">
        <w:rPr>
          <w:rStyle w:val="Gvdemetni46"/>
          <w:rFonts w:ascii="Comic Sans MS" w:hAnsi="Comic Sans MS" w:cs="Comic Sans MS"/>
          <w:sz w:val="20"/>
          <w:szCs w:val="20"/>
        </w:rPr>
        <w:t xml:space="preserve">  </w:t>
      </w:r>
      <w:r w:rsidRPr="00D955B5">
        <w:rPr>
          <w:rStyle w:val="Gvdemetni46"/>
          <w:rFonts w:ascii="Comic Sans MS" w:eastAsia="Calibri" w:hAnsi="Comic Sans MS" w:cs="Comic Sans MS"/>
          <w:spacing w:val="0"/>
          <w:sz w:val="20"/>
          <w:szCs w:val="20"/>
          <w:shd w:val="clear" w:color="auto" w:fill="auto"/>
        </w:rPr>
        <w:t>Bitkinin ışıklı bir ortama yönelmesi, bir hayvanın aşağıdaki davranışlarından hangisi ile aynı canlılık özelliği ile ilgilidir ?</w:t>
      </w:r>
    </w:p>
    <w:p w:rsidR="0012602D" w:rsidRPr="00D1775D" w:rsidRDefault="0012602D" w:rsidP="00D1775D">
      <w:pPr>
        <w:pStyle w:val="NoSpacing"/>
        <w:rPr>
          <w:rStyle w:val="Gvdemetni46"/>
          <w:rFonts w:ascii="Comic Sans MS" w:hAnsi="Comic Sans MS" w:cs="Calibri"/>
          <w:sz w:val="20"/>
          <w:szCs w:val="20"/>
        </w:rPr>
      </w:pP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sz w:val="20"/>
          <w:szCs w:val="20"/>
        </w:rPr>
        <w:t>a.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ab/>
        <w:t>iğne batırılan hayvanın irkilmesi</w:t>
      </w: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sz w:val="20"/>
          <w:szCs w:val="20"/>
        </w:rPr>
        <w:t>b.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ab/>
        <w:t>Hayvanların solunum yapması</w:t>
      </w: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sz w:val="20"/>
          <w:szCs w:val="20"/>
        </w:rPr>
        <w:t>c.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ab/>
        <w:t>Aslanın av peşinde koşması</w:t>
      </w: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sz w:val="20"/>
          <w:szCs w:val="20"/>
        </w:rPr>
        <w:t>d.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ab/>
        <w:t>Bir hayvanın büyümesi, gelişmesi</w:t>
      </w:r>
    </w:p>
    <w:p w:rsidR="0012602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b/>
          <w:bCs/>
          <w:sz w:val="20"/>
          <w:szCs w:val="20"/>
        </w:rPr>
        <w:t>14.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 xml:space="preserve"> Aşağıdakilerden hangisinin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>yediğimiz kısmı uyku hâlindeki canlılara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>örnek olarak gösterilebilir?</w:t>
      </w: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sz w:val="20"/>
          <w:szCs w:val="20"/>
        </w:rPr>
        <w:t>a. Şeftali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ab/>
      </w: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sz w:val="20"/>
          <w:szCs w:val="20"/>
        </w:rPr>
        <w:t>b. Mısır</w:t>
      </w:r>
    </w:p>
    <w:p w:rsidR="0012602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sz w:val="20"/>
          <w:szCs w:val="20"/>
        </w:rPr>
        <w:t>c. Ayva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ab/>
      </w:r>
    </w:p>
    <w:p w:rsidR="0012602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sz w:val="20"/>
          <w:szCs w:val="20"/>
        </w:rPr>
        <w:t>d. Hurma</w:t>
      </w: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b/>
          <w:bCs/>
          <w:sz w:val="20"/>
          <w:szCs w:val="20"/>
        </w:rPr>
        <w:t>15.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 xml:space="preserve"> Aşağıdakilerden hangisi farklı bir</w:t>
      </w:r>
    </w:p>
    <w:p w:rsidR="0012602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sz w:val="20"/>
          <w:szCs w:val="20"/>
        </w:rPr>
        <w:t>yolla solunum yapar?</w:t>
      </w: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sz w:val="20"/>
          <w:szCs w:val="20"/>
        </w:rPr>
        <w:t>a. Zürafa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                   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>b. Yarasa</w:t>
      </w:r>
    </w:p>
    <w:p w:rsidR="0012602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sz w:val="20"/>
          <w:szCs w:val="20"/>
        </w:rPr>
        <w:t xml:space="preserve">c. Turna balığı 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          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>d. Eşek</w:t>
      </w:r>
    </w:p>
    <w:p w:rsidR="0012602D" w:rsidRPr="00A5103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b/>
          <w:bCs/>
          <w:sz w:val="20"/>
          <w:szCs w:val="20"/>
        </w:rPr>
        <w:t>16.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>Toprağın içinde yaşayan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>solucanlar yağmur yağınca yaşamlarını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>devam ettirebilmek için toprak yüzeyine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 xml:space="preserve">çıkarlar. </w:t>
      </w:r>
    </w:p>
    <w:p w:rsidR="0012602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sz w:val="20"/>
          <w:szCs w:val="20"/>
        </w:rPr>
        <w:t xml:space="preserve">Bunun nedeni aşağıdakilerden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>hangisi olabilir?</w:t>
      </w: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sz w:val="20"/>
          <w:szCs w:val="20"/>
        </w:rPr>
        <w:t>a.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ab/>
        <w:t>Yağan yağmur suyundan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>faydalanmak istemeleri</w:t>
      </w: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sz w:val="20"/>
          <w:szCs w:val="20"/>
        </w:rPr>
        <w:t>b.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ab/>
        <w:t>Toprağa dolan suyun solunum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>yapmalarını engellemesi</w:t>
      </w: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sz w:val="20"/>
          <w:szCs w:val="20"/>
        </w:rPr>
        <w:t>c.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ab/>
        <w:t>Beslenmek için yiyecek aramaları</w:t>
      </w:r>
    </w:p>
    <w:p w:rsidR="0012602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sz w:val="20"/>
          <w:szCs w:val="20"/>
        </w:rPr>
        <w:t>d.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ab/>
        <w:t>Soylarını devam ettirebilmek için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>üremek istemeleri</w:t>
      </w: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b/>
          <w:bCs/>
          <w:sz w:val="20"/>
          <w:szCs w:val="20"/>
        </w:rPr>
        <w:t>17.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 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>I. Besin yapma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    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 xml:space="preserve"> II. Üreme</w:t>
      </w: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sz w:val="20"/>
          <w:szCs w:val="20"/>
        </w:rPr>
        <w:t xml:space="preserve">       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 xml:space="preserve">III. Solunum 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        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>IV. Tepki verme</w:t>
      </w:r>
    </w:p>
    <w:p w:rsidR="0012602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sz w:val="20"/>
          <w:szCs w:val="20"/>
        </w:rPr>
        <w:t>Yukarıdakilerden hangisi bir portakal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>ağacı ile sincabın ortak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>özelliklerindendir?</w:t>
      </w: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Pr="00D1775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sz w:val="20"/>
          <w:szCs w:val="20"/>
        </w:rPr>
        <w:t>a. I - II - III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ab/>
        <w:t>b. I - III - IV</w:t>
      </w:r>
    </w:p>
    <w:p w:rsidR="0012602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D1775D">
        <w:rPr>
          <w:rStyle w:val="Gvdemetni46"/>
          <w:rFonts w:ascii="Comic Sans MS" w:hAnsi="Comic Sans MS" w:cs="Comic Sans MS"/>
          <w:sz w:val="20"/>
          <w:szCs w:val="20"/>
        </w:rPr>
        <w:t>c. II - III - IV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ab/>
        <w:t xml:space="preserve">d. I - II - III </w:t>
      </w:r>
      <w:r>
        <w:rPr>
          <w:rStyle w:val="Gvdemetni46"/>
          <w:rFonts w:ascii="Comic Sans MS" w:hAnsi="Comic Sans MS" w:cs="Comic Sans MS"/>
          <w:sz w:val="20"/>
          <w:szCs w:val="20"/>
        </w:rPr>
        <w:t>–</w:t>
      </w:r>
      <w:r w:rsidRPr="00D1775D">
        <w:rPr>
          <w:rStyle w:val="Gvdemetni46"/>
          <w:rFonts w:ascii="Comic Sans MS" w:hAnsi="Comic Sans MS" w:cs="Comic Sans MS"/>
          <w:sz w:val="20"/>
          <w:szCs w:val="20"/>
        </w:rPr>
        <w:t xml:space="preserve"> IV</w:t>
      </w:r>
    </w:p>
    <w:p w:rsidR="0012602D" w:rsidRDefault="0012602D" w:rsidP="00D1775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Default="0012602D" w:rsidP="00E47D9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22" o:spid="_x0000_s1037" type="#_x0000_t75" style="position:absolute;left:0;text-align:left;margin-left:156.2pt;margin-top:29.45pt;width:63.75pt;height:56.25pt;z-index:251660800;visibility:visible">
            <v:imagedata r:id="rId16" o:title=""/>
          </v:shape>
        </w:pict>
      </w:r>
      <w:r>
        <w:rPr>
          <w:noProof/>
          <w:lang w:eastAsia="tr-TR"/>
        </w:rPr>
        <w:pict>
          <v:shape id="Resim 21" o:spid="_x0000_s1038" type="#_x0000_t75" style="position:absolute;left:0;text-align:left;margin-left:16.7pt;margin-top:29.45pt;width:66.75pt;height:56.25pt;z-index:251659776;visibility:visible">
            <v:imagedata r:id="rId17" o:title=""/>
          </v:shape>
        </w:pict>
      </w:r>
      <w:r w:rsidRPr="00E47D96">
        <w:rPr>
          <w:rStyle w:val="Gvdemetni46"/>
          <w:rFonts w:ascii="Comic Sans MS" w:hAnsi="Comic Sans MS" w:cs="Comic Sans MS"/>
          <w:b/>
          <w:bCs/>
          <w:sz w:val="20"/>
          <w:szCs w:val="20"/>
        </w:rPr>
        <w:t>18.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E47D96">
        <w:rPr>
          <w:rStyle w:val="Gvdemetni46"/>
          <w:rFonts w:ascii="Comic Sans MS" w:hAnsi="Comic Sans MS" w:cs="Comic Sans MS"/>
          <w:sz w:val="20"/>
          <w:szCs w:val="20"/>
        </w:rPr>
        <w:t>Aşağıdakilerden hangisi uyku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E47D96">
        <w:rPr>
          <w:rStyle w:val="Gvdemetni46"/>
          <w:rFonts w:ascii="Comic Sans MS" w:hAnsi="Comic Sans MS" w:cs="Comic Sans MS"/>
          <w:sz w:val="20"/>
          <w:szCs w:val="20"/>
        </w:rPr>
        <w:t>evresindeki bir canlıdır?</w:t>
      </w:r>
    </w:p>
    <w:p w:rsidR="0012602D" w:rsidRDefault="0012602D" w:rsidP="00E47D9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Default="0012602D" w:rsidP="003E12AF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sz w:val="20"/>
          <w:szCs w:val="20"/>
        </w:rPr>
        <w:t xml:space="preserve">a.                                     b.  </w:t>
      </w:r>
    </w:p>
    <w:p w:rsidR="0012602D" w:rsidRDefault="0012602D" w:rsidP="003E12AF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Default="0012602D" w:rsidP="003E12AF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Default="0012602D" w:rsidP="003E12AF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sz w:val="20"/>
          <w:szCs w:val="20"/>
        </w:rPr>
        <w:t xml:space="preserve">    Uyuyan köpek                     Kaplumbağa kabuğu</w:t>
      </w:r>
    </w:p>
    <w:p w:rsidR="0012602D" w:rsidRDefault="0012602D" w:rsidP="003E12AF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24" o:spid="_x0000_s1039" type="#_x0000_t75" style="position:absolute;left:0;text-align:left;margin-left:149.45pt;margin-top:1.25pt;width:75pt;height:42pt;z-index:251662848;visibility:visible">
            <v:imagedata r:id="rId18" o:title=""/>
          </v:shape>
        </w:pict>
      </w:r>
      <w:r>
        <w:rPr>
          <w:noProof/>
          <w:lang w:eastAsia="tr-TR"/>
        </w:rPr>
        <w:pict>
          <v:shape id="Resim 23" o:spid="_x0000_s1040" type="#_x0000_t75" style="position:absolute;left:0;text-align:left;margin-left:21.2pt;margin-top:11pt;width:54.75pt;height:32.25pt;z-index:251661824;visibility:visible">
            <v:imagedata r:id="rId19" o:title=""/>
          </v:shape>
        </w:pict>
      </w:r>
    </w:p>
    <w:p w:rsidR="0012602D" w:rsidRDefault="0012602D" w:rsidP="003E12AF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sz w:val="20"/>
          <w:szCs w:val="20"/>
        </w:rPr>
        <w:t xml:space="preserve">c.                                     d. </w:t>
      </w:r>
    </w:p>
    <w:p w:rsidR="0012602D" w:rsidRDefault="0012602D" w:rsidP="003E12AF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Default="0012602D" w:rsidP="003E12AF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sz w:val="20"/>
          <w:szCs w:val="20"/>
        </w:rPr>
        <w:t xml:space="preserve">       Yumurta                            Uyuyan yılan</w:t>
      </w:r>
    </w:p>
    <w:p w:rsidR="0012602D" w:rsidRDefault="0012602D" w:rsidP="003E12AF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Pr="00E47D96" w:rsidRDefault="0012602D" w:rsidP="00E47D9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E47D96">
        <w:rPr>
          <w:rStyle w:val="Gvdemetni46"/>
          <w:rFonts w:ascii="Comic Sans MS" w:hAnsi="Comic Sans MS" w:cs="Comic Sans MS"/>
          <w:b/>
          <w:bCs/>
          <w:sz w:val="20"/>
          <w:szCs w:val="20"/>
        </w:rPr>
        <w:t>19.</w:t>
      </w:r>
      <w:r w:rsidRPr="00E47D96">
        <w:rPr>
          <w:rStyle w:val="Gvdemetni46"/>
          <w:rFonts w:ascii="Comic Sans MS" w:hAnsi="Comic Sans MS" w:cs="Comic Sans MS"/>
          <w:sz w:val="20"/>
          <w:szCs w:val="20"/>
        </w:rPr>
        <w:t xml:space="preserve"> Aşağıdakilerden hangisi yer değiştirme hareketi yapamaz?</w:t>
      </w:r>
    </w:p>
    <w:p w:rsidR="0012602D" w:rsidRPr="00E47D96" w:rsidRDefault="0012602D" w:rsidP="00E47D9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Default="0012602D" w:rsidP="00E47D9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 w:rsidRPr="00E47D96">
        <w:rPr>
          <w:rStyle w:val="Gvdemetni46"/>
          <w:rFonts w:ascii="Comic Sans MS" w:hAnsi="Comic Sans MS" w:cs="Comic Sans MS"/>
          <w:sz w:val="20"/>
          <w:szCs w:val="20"/>
        </w:rPr>
        <w:t>a. Menekşe   b. Ağaç kurdu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  </w:t>
      </w:r>
      <w:r w:rsidRPr="00E47D96">
        <w:rPr>
          <w:rStyle w:val="Gvdemetni46"/>
          <w:rFonts w:ascii="Comic Sans MS" w:hAnsi="Comic Sans MS" w:cs="Comic Sans MS"/>
          <w:sz w:val="20"/>
          <w:szCs w:val="20"/>
        </w:rPr>
        <w:t>c. Balık</w:t>
      </w:r>
      <w:r w:rsidRPr="00E47D96">
        <w:rPr>
          <w:rStyle w:val="Gvdemetni46"/>
          <w:rFonts w:ascii="Comic Sans MS" w:hAnsi="Comic Sans MS" w:cs="Comic Sans MS"/>
          <w:sz w:val="20"/>
          <w:szCs w:val="20"/>
        </w:rPr>
        <w:tab/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  </w:t>
      </w:r>
      <w:r w:rsidRPr="00E47D96">
        <w:rPr>
          <w:rStyle w:val="Gvdemetni46"/>
          <w:rFonts w:ascii="Comic Sans MS" w:hAnsi="Comic Sans MS" w:cs="Comic Sans MS"/>
          <w:sz w:val="20"/>
          <w:szCs w:val="20"/>
        </w:rPr>
        <w:t>d. Köstebek</w:t>
      </w:r>
    </w:p>
    <w:p w:rsidR="0012602D" w:rsidRDefault="0012602D" w:rsidP="00E47D9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</w:p>
    <w:p w:rsidR="0012602D" w:rsidRPr="00E47D96" w:rsidRDefault="0012602D" w:rsidP="00E47D9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26" o:spid="_x0000_s1041" type="#_x0000_t75" style="position:absolute;left:0;text-align:left;margin-left:161.45pt;margin-top:61.25pt;width:66.75pt;height:41.25pt;z-index:251664896;visibility:visible">
            <v:imagedata r:id="rId20" o:title=""/>
          </v:shape>
        </w:pict>
      </w:r>
      <w:r w:rsidRPr="00E47D96">
        <w:rPr>
          <w:rStyle w:val="Gvdemetni46"/>
          <w:rFonts w:ascii="Comic Sans MS" w:hAnsi="Comic Sans MS" w:cs="Comic Sans MS"/>
          <w:b/>
          <w:bCs/>
          <w:sz w:val="20"/>
          <w:szCs w:val="20"/>
        </w:rPr>
        <w:t>20.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E47D96">
        <w:rPr>
          <w:rStyle w:val="Gvdemetni46"/>
          <w:rFonts w:ascii="Comic Sans MS" w:hAnsi="Comic Sans MS" w:cs="Comic Sans MS"/>
          <w:sz w:val="20"/>
          <w:szCs w:val="20"/>
        </w:rPr>
        <w:t>Kuşların gaga yapısı beslenme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E47D96">
        <w:rPr>
          <w:rStyle w:val="Gvdemetni46"/>
          <w:rFonts w:ascii="Comic Sans MS" w:hAnsi="Comic Sans MS" w:cs="Comic Sans MS"/>
          <w:sz w:val="20"/>
          <w:szCs w:val="20"/>
        </w:rPr>
        <w:t>şekillerine göre farklı şekillerde gelişmiştir.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E47D96">
        <w:rPr>
          <w:rStyle w:val="Gvdemetni46"/>
          <w:rFonts w:ascii="Comic Sans MS" w:hAnsi="Comic Sans MS" w:cs="Comic Sans MS"/>
          <w:sz w:val="20"/>
          <w:szCs w:val="20"/>
        </w:rPr>
        <w:t>Buna göre aşağıdaki kuşlardan hangisinin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 w:rsidRPr="00E47D96">
        <w:rPr>
          <w:rStyle w:val="Gvdemetni46"/>
          <w:rFonts w:ascii="Comic Sans MS" w:hAnsi="Comic Sans MS" w:cs="Comic Sans MS"/>
          <w:sz w:val="20"/>
          <w:szCs w:val="20"/>
        </w:rPr>
        <w:t>beslenme şekli diğerlerinden farklıdır?</w:t>
      </w:r>
    </w:p>
    <w:p w:rsidR="0012602D" w:rsidRDefault="0012602D" w:rsidP="00E47D9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25" o:spid="_x0000_s1042" type="#_x0000_t75" style="position:absolute;left:0;text-align:left;margin-left:21.2pt;margin-top:7.85pt;width:65.25pt;height:30pt;z-index:251663872;visibility:visible">
            <v:imagedata r:id="rId21" o:title=""/>
          </v:shape>
        </w:pict>
      </w:r>
    </w:p>
    <w:p w:rsidR="0012602D" w:rsidRDefault="0012602D" w:rsidP="00E47D9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line id="Düz Bağlayıcı 11" o:spid="_x0000_s1043" style="position:absolute;left:0;text-align:left;z-index:251648512;visibility:visible" from="-182.85pt,100.7pt" to="185.4pt,100.7pt" strokecolor="#bc4542"/>
        </w:pict>
      </w:r>
      <w:r>
        <w:rPr>
          <w:noProof/>
          <w:lang w:eastAsia="tr-TR"/>
        </w:rPr>
        <w:pict>
          <v:roundrect id="Yuvarlatılmış Dikdörtgen 10" o:spid="_x0000_s1044" style="position:absolute;left:0;text-align:left;margin-left:-272.85pt;margin-top:77.3pt;width:537.75pt;height:44.25pt;z-index:251647488;visibility:visible;v-text-anchor:middle" arcsize="10923f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12602D" w:rsidRPr="00E950A1" w:rsidRDefault="0012602D" w:rsidP="00E950A1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1. C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  </w:t>
                  </w:r>
                  <w:r w:rsidRPr="00E950A1">
                    <w:rPr>
                      <w:rFonts w:ascii="Comic Sans MS" w:hAnsi="Comic Sans MS" w:cs="Comic Sans MS"/>
                    </w:rPr>
                    <w:t>2.C</w:t>
                  </w:r>
                  <w:r>
                    <w:rPr>
                      <w:rFonts w:ascii="Comic Sans MS" w:hAnsi="Comic Sans MS" w:cs="Comic Sans MS"/>
                    </w:rPr>
                    <w:t xml:space="preserve">     3.B      4.C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  </w:t>
                  </w:r>
                  <w:r w:rsidRPr="00E950A1">
                    <w:rPr>
                      <w:rFonts w:ascii="Comic Sans MS" w:hAnsi="Comic Sans MS" w:cs="Comic Sans MS"/>
                    </w:rPr>
                    <w:t>5.</w:t>
                  </w:r>
                  <w:r>
                    <w:rPr>
                      <w:rFonts w:ascii="Comic Sans MS" w:hAnsi="Comic Sans MS" w:cs="Comic Sans MS"/>
                    </w:rPr>
                    <w:t xml:space="preserve">C   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6.C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   </w:t>
                  </w:r>
                  <w:r w:rsidRPr="00E950A1">
                    <w:rPr>
                      <w:rFonts w:ascii="Comic Sans MS" w:hAnsi="Comic Sans MS" w:cs="Comic Sans MS"/>
                    </w:rPr>
                    <w:t>7.</w:t>
                  </w:r>
                  <w:r>
                    <w:rPr>
                      <w:rFonts w:ascii="Comic Sans MS" w:hAnsi="Comic Sans MS" w:cs="Comic Sans MS"/>
                    </w:rPr>
                    <w:t xml:space="preserve">B     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8.</w:t>
                  </w:r>
                  <w:r>
                    <w:rPr>
                      <w:rFonts w:ascii="Comic Sans MS" w:hAnsi="Comic Sans MS" w:cs="Comic Sans MS"/>
                    </w:rPr>
                    <w:t xml:space="preserve">C    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9.</w:t>
                  </w:r>
                  <w:r>
                    <w:rPr>
                      <w:rFonts w:ascii="Comic Sans MS" w:hAnsi="Comic Sans MS" w:cs="Comic Sans MS"/>
                    </w:rPr>
                    <w:t>B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  </w:t>
                  </w:r>
                  <w:r w:rsidRPr="00E950A1">
                    <w:rPr>
                      <w:rFonts w:ascii="Comic Sans MS" w:hAnsi="Comic Sans MS" w:cs="Comic Sans MS"/>
                    </w:rPr>
                    <w:t>10.</w:t>
                  </w:r>
                  <w:r>
                    <w:rPr>
                      <w:rFonts w:ascii="Comic Sans MS" w:hAnsi="Comic Sans MS" w:cs="Comic Sans MS"/>
                    </w:rPr>
                    <w:t>B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</w:t>
                  </w:r>
                  <w:r>
                    <w:rPr>
                      <w:rFonts w:ascii="Comic Sans MS" w:hAnsi="Comic Sans MS" w:cs="Comic Sans MS"/>
                    </w:rPr>
                    <w:br/>
                    <w:t xml:space="preserve"> 11.C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 12.B    13</w:t>
                  </w:r>
                  <w:bookmarkStart w:id="0" w:name="_GoBack"/>
                  <w:r>
                    <w:rPr>
                      <w:rFonts w:ascii="Comic Sans MS" w:hAnsi="Comic Sans MS" w:cs="Comic Sans MS"/>
                    </w:rPr>
                    <w:t>.A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 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14.B </w:t>
                  </w:r>
                  <w:r>
                    <w:rPr>
                      <w:rFonts w:ascii="Comic Sans MS" w:hAnsi="Comic Sans MS" w:cs="Comic Sans MS"/>
                    </w:rPr>
                    <w:t xml:space="preserve">   15.C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 16.B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 17.C    18.C    19.A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 20.B</w:t>
                  </w:r>
                  <w:bookmarkEnd w:id="0"/>
                </w:p>
              </w:txbxContent>
            </v:textbox>
          </v:roundrect>
        </w:pict>
      </w:r>
      <w:r w:rsidRPr="006C7148"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>
        <w:rPr>
          <w:rStyle w:val="Gvdemetni46"/>
          <w:rFonts w:ascii="Comic Sans MS" w:hAnsi="Comic Sans MS" w:cs="Comic Sans MS"/>
          <w:sz w:val="20"/>
          <w:szCs w:val="20"/>
        </w:rPr>
        <w:t>a.</w:t>
      </w:r>
      <w:r w:rsidRPr="00E47D96">
        <w:rPr>
          <w:rStyle w:val="Gvdemetni46"/>
          <w:rFonts w:ascii="Comic Sans MS" w:hAnsi="Comic Sans MS" w:cs="Comic Sans MS"/>
          <w:sz w:val="20"/>
          <w:szCs w:val="20"/>
        </w:rPr>
        <w:t xml:space="preserve"> </w:t>
      </w:r>
      <w:r>
        <w:rPr>
          <w:rStyle w:val="Gvdemetni46"/>
          <w:rFonts w:ascii="Comic Sans MS" w:hAnsi="Comic Sans MS" w:cs="Comic Sans MS"/>
          <w:sz w:val="20"/>
          <w:szCs w:val="20"/>
        </w:rPr>
        <w:t xml:space="preserve">                                        b. </w:t>
      </w:r>
    </w:p>
    <w:p w:rsidR="0012602D" w:rsidRDefault="0012602D" w:rsidP="00E47D9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28" o:spid="_x0000_s1045" type="#_x0000_t75" style="position:absolute;left:0;text-align:left;margin-left:161.45pt;margin-top:13.4pt;width:66.75pt;height:36.75pt;z-index:251666944;visibility:visible">
            <v:imagedata r:id="rId22" o:title=""/>
          </v:shape>
        </w:pict>
      </w:r>
      <w:r>
        <w:rPr>
          <w:noProof/>
          <w:lang w:eastAsia="tr-TR"/>
        </w:rPr>
        <w:pict>
          <v:shape id="Resim 27" o:spid="_x0000_s1046" type="#_x0000_t75" style="position:absolute;left:0;text-align:left;margin-left:21.2pt;margin-top:13.4pt;width:63.75pt;height:28.5pt;z-index:251665920;visibility:visible">
            <v:imagedata r:id="rId23" o:title=""/>
          </v:shape>
        </w:pict>
      </w:r>
    </w:p>
    <w:p w:rsidR="0012602D" w:rsidRDefault="0012602D" w:rsidP="00E47D96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 w:cs="Comic Sans MS"/>
          <w:sz w:val="20"/>
          <w:szCs w:val="20"/>
        </w:rPr>
      </w:pPr>
      <w:r>
        <w:rPr>
          <w:rStyle w:val="Gvdemetni46"/>
          <w:rFonts w:ascii="Comic Sans MS" w:hAnsi="Comic Sans MS" w:cs="Comic Sans MS"/>
          <w:sz w:val="20"/>
          <w:szCs w:val="20"/>
        </w:rPr>
        <w:t xml:space="preserve">c.                                          d. </w:t>
      </w:r>
    </w:p>
    <w:sectPr w:rsidR="0012602D" w:rsidSect="00AD7EE9">
      <w:type w:val="continuous"/>
      <w:pgSz w:w="11906" w:h="16838"/>
      <w:pgMar w:top="851" w:right="567" w:bottom="851" w:left="567" w:header="709" w:footer="709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lowerLetter"/>
      <w:lvlText w:val="%1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2">
      <w:start w:val="2"/>
      <w:numFmt w:val="upperRoman"/>
      <w:lvlText w:val="%3."/>
      <w:lvlJc w:val="left"/>
      <w:rPr>
        <w:rFonts w:ascii="Palatino Linotype" w:hAnsi="Palatino Linotype" w:cs="Palatino Linotype"/>
        <w:b w:val="0"/>
        <w:bCs w:val="0"/>
        <w:i/>
        <w:iCs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%4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5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5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5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5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5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441F"/>
    <w:rsid w:val="000D3FF9"/>
    <w:rsid w:val="000F0664"/>
    <w:rsid w:val="00114FB1"/>
    <w:rsid w:val="0012602D"/>
    <w:rsid w:val="001668B1"/>
    <w:rsid w:val="002004D0"/>
    <w:rsid w:val="00233CBE"/>
    <w:rsid w:val="0027501B"/>
    <w:rsid w:val="003E12AF"/>
    <w:rsid w:val="003F49ED"/>
    <w:rsid w:val="00542FC0"/>
    <w:rsid w:val="006C7148"/>
    <w:rsid w:val="00725A61"/>
    <w:rsid w:val="007C4167"/>
    <w:rsid w:val="00804EED"/>
    <w:rsid w:val="0084441F"/>
    <w:rsid w:val="0089029B"/>
    <w:rsid w:val="00933D9A"/>
    <w:rsid w:val="00936713"/>
    <w:rsid w:val="009E03AB"/>
    <w:rsid w:val="00A23649"/>
    <w:rsid w:val="00A5103D"/>
    <w:rsid w:val="00A520E1"/>
    <w:rsid w:val="00AD7EE9"/>
    <w:rsid w:val="00CA5855"/>
    <w:rsid w:val="00D1775D"/>
    <w:rsid w:val="00D26DF6"/>
    <w:rsid w:val="00D955B5"/>
    <w:rsid w:val="00DA0060"/>
    <w:rsid w:val="00E47D96"/>
    <w:rsid w:val="00E82974"/>
    <w:rsid w:val="00E950A1"/>
    <w:rsid w:val="00F650B6"/>
    <w:rsid w:val="00F84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85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vdemetni">
    <w:name w:val="Gövde metni_"/>
    <w:basedOn w:val="DefaultParagraphFont"/>
    <w:link w:val="Gvdemetni1"/>
    <w:uiPriority w:val="99"/>
    <w:locked/>
    <w:rsid w:val="00725A61"/>
    <w:rPr>
      <w:rFonts w:ascii="Palatino Linotype" w:hAnsi="Palatino Linotype" w:cs="Palatino Linotype"/>
      <w:b/>
      <w:bCs/>
      <w:spacing w:val="2"/>
      <w:sz w:val="20"/>
      <w:szCs w:val="20"/>
      <w:shd w:val="clear" w:color="auto" w:fill="FFFFFF"/>
    </w:rPr>
  </w:style>
  <w:style w:type="character" w:customStyle="1" w:styleId="Gvdemetni3">
    <w:name w:val="Gövde metni (3)_"/>
    <w:basedOn w:val="DefaultParagraphFont"/>
    <w:link w:val="Gvdemetni31"/>
    <w:uiPriority w:val="99"/>
    <w:locked/>
    <w:rsid w:val="00725A61"/>
    <w:rPr>
      <w:rFonts w:ascii="Palatino Linotype" w:hAnsi="Palatino Linotype" w:cs="Palatino Linotype"/>
      <w:i/>
      <w:iCs/>
      <w:spacing w:val="-5"/>
      <w:sz w:val="21"/>
      <w:szCs w:val="21"/>
      <w:shd w:val="clear" w:color="auto" w:fill="FFFFFF"/>
    </w:rPr>
  </w:style>
  <w:style w:type="character" w:customStyle="1" w:styleId="Gvdemetni34">
    <w:name w:val="Gövde metni (3)4"/>
    <w:basedOn w:val="Gvdemetni3"/>
    <w:uiPriority w:val="99"/>
    <w:rsid w:val="00725A61"/>
    <w:rPr>
      <w:color w:val="EBEBEB"/>
      <w:spacing w:val="-4"/>
    </w:rPr>
  </w:style>
  <w:style w:type="character" w:customStyle="1" w:styleId="Gvdemetni33">
    <w:name w:val="Gövde metni (3)3"/>
    <w:basedOn w:val="Gvdemetni3"/>
    <w:uiPriority w:val="99"/>
    <w:rsid w:val="00725A61"/>
    <w:rPr>
      <w:spacing w:val="-4"/>
    </w:rPr>
  </w:style>
  <w:style w:type="character" w:customStyle="1" w:styleId="Gvdemetni11pt">
    <w:name w:val="Gövde metni + 11 pt"/>
    <w:aliases w:val="Kalın Değil,İtalik"/>
    <w:basedOn w:val="Gvdemetni"/>
    <w:uiPriority w:val="99"/>
    <w:rsid w:val="00725A61"/>
    <w:rPr>
      <w:i/>
      <w:iCs/>
      <w:spacing w:val="-4"/>
      <w:sz w:val="21"/>
      <w:szCs w:val="21"/>
    </w:rPr>
  </w:style>
  <w:style w:type="character" w:customStyle="1" w:styleId="Gvdemetni7">
    <w:name w:val="Gövde metni7"/>
    <w:basedOn w:val="Gvdemetni"/>
    <w:uiPriority w:val="99"/>
    <w:rsid w:val="00725A61"/>
  </w:style>
  <w:style w:type="character" w:customStyle="1" w:styleId="Gvdemetni4">
    <w:name w:val="Gövde metni (4)_"/>
    <w:basedOn w:val="DefaultParagraphFont"/>
    <w:link w:val="Gvdemetni41"/>
    <w:uiPriority w:val="99"/>
    <w:locked/>
    <w:rsid w:val="00725A61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character" w:customStyle="1" w:styleId="Gvdemetni4PalatinoLinotype">
    <w:name w:val="Gövde metni (4) + Palatino Linotype"/>
    <w:aliases w:val="Kalın"/>
    <w:basedOn w:val="Gvdemetni4"/>
    <w:uiPriority w:val="99"/>
    <w:rsid w:val="00725A61"/>
    <w:rPr>
      <w:rFonts w:ascii="Palatino Linotype" w:hAnsi="Palatino Linotype" w:cs="Palatino Linotype"/>
      <w:b/>
      <w:bCs/>
      <w:sz w:val="20"/>
      <w:szCs w:val="20"/>
    </w:rPr>
  </w:style>
  <w:style w:type="character" w:customStyle="1" w:styleId="Gvdemetni40">
    <w:name w:val="Gövde metni (4)"/>
    <w:basedOn w:val="Gvdemetni4"/>
    <w:uiPriority w:val="99"/>
    <w:rsid w:val="00725A61"/>
  </w:style>
  <w:style w:type="character" w:customStyle="1" w:styleId="Gvdemetni46">
    <w:name w:val="Gövde metni (4)6"/>
    <w:basedOn w:val="Gvdemetni4"/>
    <w:uiPriority w:val="99"/>
    <w:rsid w:val="00725A61"/>
  </w:style>
  <w:style w:type="character" w:customStyle="1" w:styleId="Gvdemetni4PalatinoLinotype2">
    <w:name w:val="Gövde metni (4) + Palatino Linotype2"/>
    <w:aliases w:val="Kalın4"/>
    <w:basedOn w:val="Gvdemetni4"/>
    <w:uiPriority w:val="99"/>
    <w:rsid w:val="00725A61"/>
    <w:rPr>
      <w:rFonts w:ascii="Palatino Linotype" w:hAnsi="Palatino Linotype" w:cs="Palatino Linotype"/>
      <w:b/>
      <w:bCs/>
      <w:sz w:val="20"/>
      <w:szCs w:val="20"/>
    </w:rPr>
  </w:style>
  <w:style w:type="paragraph" w:customStyle="1" w:styleId="Gvdemetni1">
    <w:name w:val="Gövde metni1"/>
    <w:basedOn w:val="Normal"/>
    <w:link w:val="Gvdemetni"/>
    <w:uiPriority w:val="99"/>
    <w:rsid w:val="00725A61"/>
    <w:pPr>
      <w:shd w:val="clear" w:color="auto" w:fill="FFFFFF"/>
      <w:spacing w:after="0" w:line="240" w:lineRule="atLeast"/>
    </w:pPr>
    <w:rPr>
      <w:rFonts w:ascii="Palatino Linotype" w:hAnsi="Palatino Linotype" w:cs="Palatino Linotype"/>
      <w:b/>
      <w:bCs/>
      <w:spacing w:val="2"/>
      <w:sz w:val="20"/>
      <w:szCs w:val="20"/>
    </w:rPr>
  </w:style>
  <w:style w:type="paragraph" w:customStyle="1" w:styleId="Gvdemetni31">
    <w:name w:val="Gövde metni (3)1"/>
    <w:basedOn w:val="Normal"/>
    <w:link w:val="Gvdemetni3"/>
    <w:uiPriority w:val="99"/>
    <w:rsid w:val="00725A61"/>
    <w:pPr>
      <w:shd w:val="clear" w:color="auto" w:fill="FFFFFF"/>
      <w:spacing w:after="60" w:line="240" w:lineRule="atLeast"/>
    </w:pPr>
    <w:rPr>
      <w:rFonts w:ascii="Palatino Linotype" w:hAnsi="Palatino Linotype" w:cs="Palatino Linotype"/>
      <w:i/>
      <w:iCs/>
      <w:spacing w:val="-5"/>
      <w:sz w:val="21"/>
      <w:szCs w:val="21"/>
    </w:rPr>
  </w:style>
  <w:style w:type="paragraph" w:customStyle="1" w:styleId="Gvdemetni41">
    <w:name w:val="Gövde metni (4)1"/>
    <w:basedOn w:val="Normal"/>
    <w:link w:val="Gvdemetni4"/>
    <w:uiPriority w:val="99"/>
    <w:rsid w:val="00725A61"/>
    <w:pPr>
      <w:shd w:val="clear" w:color="auto" w:fill="FFFFFF"/>
      <w:spacing w:after="0" w:line="312" w:lineRule="exact"/>
    </w:pPr>
    <w:rPr>
      <w:rFonts w:ascii="Arial Unicode MS" w:eastAsia="Arial Unicode MS" w:cs="Arial Unicode MS"/>
      <w:spacing w:val="2"/>
      <w:sz w:val="19"/>
      <w:szCs w:val="19"/>
    </w:rPr>
  </w:style>
  <w:style w:type="paragraph" w:styleId="NoSpacing">
    <w:name w:val="No Spacing"/>
    <w:uiPriority w:val="99"/>
    <w:qFormat/>
    <w:rsid w:val="00936713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93671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51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10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33D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24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176</TotalTime>
  <Pages>2</Pages>
  <Words>627</Words>
  <Characters>3579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EDANUR</dc:creator>
  <cp:keywords/>
  <dc:description/>
  <cp:lastModifiedBy>EDANUR</cp:lastModifiedBy>
  <cp:revision>14</cp:revision>
  <dcterms:created xsi:type="dcterms:W3CDTF">2011-05-23T08:21:00Z</dcterms:created>
  <dcterms:modified xsi:type="dcterms:W3CDTF">2013-05-01T07:34:00Z</dcterms:modified>
</cp:coreProperties>
</file>