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95" w:rsidRDefault="00000D95">
      <w:pPr>
        <w:pStyle w:val="Resimyazs91"/>
        <w:framePr w:wrap="auto" w:vAnchor="page" w:hAnchor="page" w:x="976" w:y="3361"/>
        <w:shd w:val="clear" w:color="auto" w:fill="auto"/>
        <w:spacing w:line="180" w:lineRule="exact"/>
        <w:rPr>
          <w:rFonts w:cs="Arial Unicode MS"/>
        </w:rPr>
      </w:pPr>
      <w:r w:rsidRPr="006F7742">
        <w:rPr>
          <w:rStyle w:val="Resimyazs9TimesNewRoman"/>
          <w:rFonts w:ascii="Arial" w:hAnsi="Arial" w:cs="Arial"/>
          <w:b/>
          <w:bCs/>
          <w:sz w:val="18"/>
          <w:szCs w:val="18"/>
        </w:rPr>
        <w:t>1.</w:t>
      </w:r>
      <w:r>
        <w:rPr>
          <w:rStyle w:val="Resimyazs90"/>
          <w:b/>
          <w:bCs/>
          <w:noProof w:val="0"/>
        </w:rPr>
        <w:t xml:space="preserve"> </w:t>
      </w:r>
      <w:r>
        <w:rPr>
          <w:rStyle w:val="Resimyazs92"/>
          <w:b/>
          <w:bCs/>
        </w:rPr>
        <w:t>Aşağıdakilerden hangisi cansız bir varlıktır?</w:t>
      </w:r>
    </w:p>
    <w:p w:rsidR="00000D95" w:rsidRDefault="00000D95">
      <w:pPr>
        <w:pStyle w:val="Resimyazs91"/>
        <w:framePr w:wrap="auto" w:vAnchor="page" w:hAnchor="page" w:x="966" w:y="8075"/>
        <w:shd w:val="clear" w:color="auto" w:fill="auto"/>
        <w:spacing w:line="180" w:lineRule="exact"/>
      </w:pPr>
      <w:r w:rsidRPr="0015243C">
        <w:rPr>
          <w:rStyle w:val="Resimyazs9TimesNewRoman1"/>
          <w:rFonts w:ascii="Arial" w:hAnsi="Arial" w:cs="Arial"/>
          <w:b/>
          <w:bCs/>
          <w:i w:val="0"/>
          <w:iCs w:val="0"/>
        </w:rPr>
        <w:t>2.</w:t>
      </w:r>
      <w:r>
        <w:rPr>
          <w:rStyle w:val="Resimyazs90"/>
          <w:b/>
          <w:bCs/>
          <w:noProof w:val="0"/>
        </w:rPr>
        <w:t xml:space="preserve"> </w:t>
      </w:r>
      <w:r>
        <w:rPr>
          <w:rStyle w:val="Resimyazs92"/>
          <w:b/>
          <w:bCs/>
        </w:rPr>
        <w:t xml:space="preserve">Aşağıdakilerden </w:t>
      </w:r>
      <w:r>
        <w:t>hangisi canlı bir varlıktır?</w:t>
      </w:r>
    </w:p>
    <w:p w:rsidR="00000D95" w:rsidRPr="006F7742" w:rsidRDefault="00000D95" w:rsidP="006F7742">
      <w:pPr>
        <w:framePr w:w="256" w:wrap="auto" w:vAnchor="page" w:hAnchor="page" w:x="8731" w:y="5716"/>
        <w:rPr>
          <w:color w:val="auto"/>
          <w:sz w:val="17"/>
          <w:szCs w:val="17"/>
        </w:rPr>
      </w:pPr>
      <w:r w:rsidRPr="006F7742">
        <w:rPr>
          <w:color w:val="auto"/>
          <w:sz w:val="17"/>
          <w:szCs w:val="17"/>
        </w:rPr>
        <w:t>II.</w:t>
      </w:r>
    </w:p>
    <w:p w:rsidR="00000D95" w:rsidRDefault="00000D95">
      <w:pPr>
        <w:framePr w:wrap="auto" w:vAnchor="page" w:hAnchor="page" w:x="3995" w:y="2205"/>
        <w:rPr>
          <w:color w:val="auto"/>
        </w:rPr>
      </w:pPr>
    </w:p>
    <w:p w:rsidR="00000D95" w:rsidRDefault="00000D95">
      <w:pPr>
        <w:framePr w:wrap="auto" w:vAnchor="page" w:hAnchor="page" w:x="4580" w:y="702"/>
        <w:rPr>
          <w:color w:val="auto"/>
        </w:rPr>
      </w:pPr>
    </w:p>
    <w:p w:rsidR="00000D95" w:rsidRDefault="00000D95">
      <w:pPr>
        <w:pStyle w:val="Gvdemetni60"/>
        <w:framePr w:w="4570" w:h="1450" w:hRule="exact" w:wrap="auto" w:vAnchor="page" w:hAnchor="page" w:x="961" w:y="12856"/>
        <w:shd w:val="clear" w:color="auto" w:fill="auto"/>
        <w:tabs>
          <w:tab w:val="left" w:leader="dot" w:pos="1940"/>
          <w:tab w:val="left" w:leader="dot" w:pos="3913"/>
        </w:tabs>
        <w:spacing w:before="0" w:after="0" w:line="283" w:lineRule="exact"/>
        <w:ind w:left="20"/>
        <w:rPr>
          <w:rFonts w:cs="Arial Unicode MS"/>
        </w:rPr>
      </w:pPr>
      <w:r w:rsidRPr="0015243C">
        <w:rPr>
          <w:rStyle w:val="Gvdemetni69pt6"/>
          <w:b/>
          <w:bCs/>
          <w:sz w:val="18"/>
          <w:szCs w:val="18"/>
        </w:rPr>
        <w:t>3.</w:t>
      </w:r>
      <w:r>
        <w:rPr>
          <w:rStyle w:val="Gvdemetni69pt6"/>
        </w:rPr>
        <w:t xml:space="preserve"> </w:t>
      </w:r>
      <w:r>
        <w:rPr>
          <w:rStyle w:val="Gvdemetni69pt"/>
        </w:rPr>
        <w:t xml:space="preserve">Maymun </w:t>
      </w:r>
      <w:r>
        <w:rPr>
          <w:rStyle w:val="Gvdemetni69pt"/>
        </w:rPr>
        <w:tab/>
        <w:t xml:space="preserve"> (I); masa </w:t>
      </w:r>
      <w:r>
        <w:rPr>
          <w:rStyle w:val="Gvdemetni69pt"/>
        </w:rPr>
        <w:tab/>
        <w:t xml:space="preserve"> (II) bir</w:t>
      </w:r>
    </w:p>
    <w:p w:rsidR="00000D95" w:rsidRDefault="00000D95">
      <w:pPr>
        <w:pStyle w:val="Gvdemetni60"/>
        <w:framePr w:w="4570" w:h="1450" w:hRule="exact" w:wrap="auto" w:vAnchor="page" w:hAnchor="page" w:x="961" w:y="12856"/>
        <w:shd w:val="clear" w:color="auto" w:fill="auto"/>
        <w:spacing w:before="0" w:after="0" w:line="283" w:lineRule="exact"/>
        <w:ind w:left="440"/>
        <w:rPr>
          <w:rFonts w:cs="Arial Unicode MS"/>
        </w:rPr>
      </w:pPr>
      <w:r>
        <w:rPr>
          <w:rStyle w:val="Gvdemetni69pt"/>
        </w:rPr>
        <w:t>varlıktır?</w:t>
      </w:r>
    </w:p>
    <w:p w:rsidR="00000D95" w:rsidRDefault="00000D95">
      <w:pPr>
        <w:pStyle w:val="Gvdemetni191"/>
        <w:framePr w:w="4570" w:h="1450" w:hRule="exact" w:wrap="auto" w:vAnchor="page" w:hAnchor="page" w:x="961" w:y="12856"/>
        <w:shd w:val="clear" w:color="auto" w:fill="auto"/>
        <w:ind w:left="440" w:right="60" w:firstLine="0"/>
        <w:rPr>
          <w:rFonts w:cs="Arial Unicode MS"/>
        </w:rPr>
      </w:pPr>
      <w:r>
        <w:rPr>
          <w:rStyle w:val="Gvdemetni190"/>
          <w:b/>
          <w:bCs/>
        </w:rPr>
        <w:t>Yukarıdaki cümlede noktalı bölümlere hangi</w:t>
      </w:r>
      <w:r>
        <w:rPr>
          <w:rStyle w:val="Gvdemetni190"/>
          <w:b/>
          <w:bCs/>
        </w:rPr>
        <w:softHyphen/>
        <w:t>leri getirilmelidir?</w:t>
      </w:r>
    </w:p>
    <w:p w:rsidR="00000D95" w:rsidRDefault="00000D95">
      <w:pPr>
        <w:pStyle w:val="Gvdemetni191"/>
        <w:framePr w:w="4579" w:h="625" w:hRule="exact" w:wrap="auto" w:vAnchor="page" w:hAnchor="page" w:x="6155" w:y="3268"/>
        <w:shd w:val="clear" w:color="auto" w:fill="auto"/>
        <w:spacing w:line="278" w:lineRule="exact"/>
        <w:ind w:left="420" w:right="40" w:hanging="420"/>
        <w:rPr>
          <w:rFonts w:cs="Arial Unicode MS"/>
        </w:rPr>
      </w:pPr>
      <w:r w:rsidRPr="006F7742">
        <w:rPr>
          <w:rStyle w:val="Gvdemetni199pt"/>
          <w:sz w:val="18"/>
          <w:szCs w:val="18"/>
        </w:rPr>
        <w:t>4.</w:t>
      </w:r>
      <w:r>
        <w:rPr>
          <w:rStyle w:val="Gvdemetni196"/>
          <w:b/>
          <w:bCs/>
        </w:rPr>
        <w:t xml:space="preserve"> </w:t>
      </w:r>
      <w:r>
        <w:rPr>
          <w:rStyle w:val="Gvdemetni190"/>
          <w:b/>
          <w:bCs/>
        </w:rPr>
        <w:t xml:space="preserve">Aşağıdakilerden hangisi </w:t>
      </w:r>
      <w:r>
        <w:rPr>
          <w:rStyle w:val="Gvdemetni195"/>
          <w:b/>
          <w:bCs/>
        </w:rPr>
        <w:t xml:space="preserve">bitkiler </w:t>
      </w:r>
      <w:r>
        <w:rPr>
          <w:rStyle w:val="Gvdemetni190"/>
          <w:b/>
          <w:bCs/>
        </w:rPr>
        <w:t xml:space="preserve">ve </w:t>
      </w:r>
      <w:r>
        <w:rPr>
          <w:rStyle w:val="Gvdemetni195"/>
          <w:b/>
          <w:bCs/>
        </w:rPr>
        <w:t>hayvan</w:t>
      </w:r>
      <w:r>
        <w:rPr>
          <w:rStyle w:val="Gvdemetni195"/>
          <w:b/>
          <w:bCs/>
        </w:rPr>
        <w:softHyphen/>
      </w:r>
      <w:r>
        <w:rPr>
          <w:rStyle w:val="Gvdemetni190"/>
          <w:b/>
          <w:bCs/>
        </w:rPr>
        <w:t>lar için ortak bir özellik</w:t>
      </w:r>
      <w:r>
        <w:rPr>
          <w:rStyle w:val="Gvdemetni19FranklinGothicDemi"/>
          <w:b w:val="0"/>
          <w:bCs w:val="0"/>
        </w:rPr>
        <w:t xml:space="preserve"> değ</w:t>
      </w:r>
      <w:r>
        <w:rPr>
          <w:rStyle w:val="Gvdemetni19FranklinGothicDemi1"/>
          <w:b w:val="0"/>
          <w:bCs w:val="0"/>
        </w:rPr>
        <w:t>il</w:t>
      </w:r>
      <w:r>
        <w:rPr>
          <w:rStyle w:val="Gvdemetni19FranklinGothicDemi"/>
          <w:b w:val="0"/>
          <w:bCs w:val="0"/>
        </w:rPr>
        <w:t>dir?</w:t>
      </w:r>
    </w:p>
    <w:p w:rsidR="00000D95" w:rsidRDefault="00000D95">
      <w:pPr>
        <w:pStyle w:val="Gvdemetni60"/>
        <w:framePr w:w="4579" w:h="619" w:hRule="exact" w:wrap="auto" w:vAnchor="page" w:hAnchor="page" w:x="6155" w:y="3842"/>
        <w:shd w:val="clear" w:color="auto" w:fill="auto"/>
        <w:spacing w:before="0" w:after="0" w:line="288" w:lineRule="exact"/>
        <w:ind w:left="336" w:right="40"/>
        <w:rPr>
          <w:rFonts w:cs="Arial Unicode MS"/>
        </w:rPr>
      </w:pPr>
      <w:r>
        <w:rPr>
          <w:rStyle w:val="Gvdemetni69pt"/>
        </w:rPr>
        <w:t>A) Boşaltım</w:t>
      </w:r>
      <w:r>
        <w:rPr>
          <w:rStyle w:val="Gvdemetni69pt5"/>
          <w:rFonts w:cs="Arial Unicode MS"/>
          <w:noProof w:val="0"/>
        </w:rPr>
        <w:br/>
      </w:r>
      <w:r>
        <w:rPr>
          <w:rStyle w:val="Gvdemetni69pt4"/>
        </w:rPr>
        <w:t>C) Yer değiştirme</w:t>
      </w:r>
    </w:p>
    <w:p w:rsidR="00000D95" w:rsidRDefault="00000D95">
      <w:pPr>
        <w:pStyle w:val="Gvdemetni60"/>
        <w:framePr w:w="1210" w:h="600" w:hRule="exact" w:wrap="auto" w:vAnchor="page" w:hAnchor="page" w:x="8584" w:y="3853"/>
        <w:shd w:val="clear" w:color="auto" w:fill="auto"/>
        <w:spacing w:before="0" w:after="0" w:line="274" w:lineRule="exact"/>
        <w:ind w:left="100" w:right="200"/>
        <w:jc w:val="both"/>
        <w:rPr>
          <w:rFonts w:cs="Arial Unicode MS"/>
        </w:rPr>
      </w:pPr>
      <w:r>
        <w:rPr>
          <w:rStyle w:val="Gvdemetni69pt"/>
        </w:rPr>
        <w:t>B) Solunum</w:t>
      </w:r>
      <w:r>
        <w:rPr>
          <w:rStyle w:val="Gvdemetni69pt5"/>
          <w:noProof w:val="0"/>
        </w:rPr>
        <w:t xml:space="preserve"> </w:t>
      </w:r>
      <w:r>
        <w:rPr>
          <w:rStyle w:val="Gvdemetni69pt4"/>
        </w:rPr>
        <w:t>D) Üreme</w:t>
      </w:r>
    </w:p>
    <w:p w:rsidR="00000D95" w:rsidRDefault="00000D95">
      <w:pPr>
        <w:framePr w:wrap="auto" w:vAnchor="page" w:hAnchor="page" w:x="6990" w:y="5896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2.5pt;height:40.5pt;visibility:visible">
            <v:imagedata r:id="rId5" o:title=""/>
          </v:shape>
        </w:pict>
      </w:r>
    </w:p>
    <w:p w:rsidR="00000D95" w:rsidRDefault="00000D95">
      <w:pPr>
        <w:pStyle w:val="Balk21"/>
        <w:framePr w:wrap="auto" w:vAnchor="page" w:hAnchor="page" w:x="6155" w:y="6894"/>
        <w:shd w:val="clear" w:color="auto" w:fill="auto"/>
        <w:spacing w:before="0" w:after="0" w:line="170" w:lineRule="exact"/>
        <w:ind w:left="432"/>
        <w:rPr>
          <w:rFonts w:cs="Arial Unicode MS"/>
        </w:rPr>
      </w:pPr>
      <w:bookmarkStart w:id="0" w:name="bookmark1"/>
      <w:r>
        <w:rPr>
          <w:rStyle w:val="Balk20"/>
        </w:rPr>
        <w:t>III.</w:t>
      </w:r>
      <w:bookmarkEnd w:id="0"/>
    </w:p>
    <w:p w:rsidR="00000D95" w:rsidRDefault="00000D95">
      <w:pPr>
        <w:pStyle w:val="Resimyazs0"/>
        <w:framePr w:wrap="auto" w:vAnchor="page" w:hAnchor="page" w:x="8977" w:y="6885"/>
        <w:shd w:val="clear" w:color="auto" w:fill="auto"/>
        <w:spacing w:line="170" w:lineRule="exact"/>
        <w:rPr>
          <w:rFonts w:cs="Arial Unicode MS"/>
        </w:rPr>
      </w:pPr>
      <w:r>
        <w:rPr>
          <w:rStyle w:val="Resimyazs9pt"/>
        </w:rPr>
        <w:t>İV.</w:t>
      </w:r>
    </w:p>
    <w:p w:rsidR="00000D95" w:rsidRDefault="00000D95" w:rsidP="006F7742">
      <w:pPr>
        <w:framePr w:wrap="auto" w:vAnchor="page" w:hAnchor="page" w:x="7156" w:y="7081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2" o:spid="_x0000_i1026" type="#_x0000_t75" style="width:54.75pt;height:33.75pt;visibility:visible">
            <v:imagedata r:id="rId6" o:title=""/>
          </v:shape>
        </w:pict>
      </w:r>
    </w:p>
    <w:p w:rsidR="00000D95" w:rsidRDefault="00000D95" w:rsidP="006F7742">
      <w:pPr>
        <w:framePr w:wrap="auto" w:vAnchor="page" w:hAnchor="page" w:x="9332" w:y="5776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3" o:spid="_x0000_i1027" type="#_x0000_t75" style="width:78.75pt;height:118.5pt;visibility:visible">
            <v:imagedata r:id="rId7" o:title=""/>
          </v:shape>
        </w:pict>
      </w:r>
    </w:p>
    <w:p w:rsidR="00000D95" w:rsidRDefault="00000D95">
      <w:pPr>
        <w:pStyle w:val="Gvdemetni191"/>
        <w:framePr w:w="4579" w:h="959" w:hRule="exact" w:wrap="auto" w:vAnchor="page" w:hAnchor="page" w:x="6155" w:y="8437"/>
        <w:shd w:val="clear" w:color="auto" w:fill="auto"/>
        <w:spacing w:line="298" w:lineRule="exact"/>
        <w:ind w:left="420" w:firstLine="0"/>
        <w:rPr>
          <w:rFonts w:cs="Arial Unicode MS"/>
        </w:rPr>
      </w:pPr>
      <w:r>
        <w:rPr>
          <w:rStyle w:val="Gvdemetni190"/>
          <w:b/>
          <w:bCs/>
        </w:rPr>
        <w:t>Yukarıdakilerden hangileri canlı varlıktır?</w:t>
      </w:r>
    </w:p>
    <w:p w:rsidR="00000D95" w:rsidRDefault="00000D95">
      <w:pPr>
        <w:pStyle w:val="Gvdemetni60"/>
        <w:framePr w:w="4579" w:h="959" w:hRule="exact" w:wrap="auto" w:vAnchor="page" w:hAnchor="page" w:x="6155" w:y="8437"/>
        <w:shd w:val="clear" w:color="auto" w:fill="auto"/>
        <w:tabs>
          <w:tab w:val="left" w:pos="2503"/>
        </w:tabs>
        <w:spacing w:before="0" w:after="0" w:line="298" w:lineRule="exact"/>
        <w:ind w:left="420"/>
        <w:rPr>
          <w:rFonts w:cs="Arial Unicode MS"/>
        </w:rPr>
      </w:pPr>
      <w:r>
        <w:rPr>
          <w:rStyle w:val="Gvdemetni69pt"/>
        </w:rPr>
        <w:t>A) I ve II</w:t>
      </w:r>
      <w:r>
        <w:rPr>
          <w:rStyle w:val="Gvdemetni69pt"/>
        </w:rPr>
        <w:tab/>
        <w:t xml:space="preserve">B) I ve </w:t>
      </w:r>
      <w:r>
        <w:rPr>
          <w:rStyle w:val="Gvdemetni69pt3"/>
        </w:rPr>
        <w:t>II I</w:t>
      </w:r>
    </w:p>
    <w:p w:rsidR="00000D95" w:rsidRDefault="00000D95">
      <w:pPr>
        <w:pStyle w:val="Gvdemetni60"/>
        <w:framePr w:w="4579" w:h="959" w:hRule="exact" w:wrap="auto" w:vAnchor="page" w:hAnchor="page" w:x="6155" w:y="8437"/>
        <w:shd w:val="clear" w:color="auto" w:fill="auto"/>
        <w:tabs>
          <w:tab w:val="left" w:pos="2494"/>
        </w:tabs>
        <w:spacing w:before="0" w:after="0" w:line="298" w:lineRule="exact"/>
        <w:ind w:left="420"/>
        <w:rPr>
          <w:rFonts w:cs="Arial Unicode MS"/>
        </w:rPr>
      </w:pPr>
      <w:r>
        <w:rPr>
          <w:rStyle w:val="Gvdemetni69pt"/>
        </w:rPr>
        <w:t>C) II ve IV</w:t>
      </w:r>
      <w:r>
        <w:rPr>
          <w:rStyle w:val="Gvdemetni69pt"/>
        </w:rPr>
        <w:tab/>
        <w:t xml:space="preserve">D) </w:t>
      </w:r>
      <w:r>
        <w:rPr>
          <w:rStyle w:val="Gvdemetni69pt3"/>
        </w:rPr>
        <w:t xml:space="preserve">III </w:t>
      </w:r>
      <w:r>
        <w:rPr>
          <w:rStyle w:val="Gvdemetni69pt"/>
        </w:rPr>
        <w:t xml:space="preserve">ve </w:t>
      </w:r>
      <w:r>
        <w:rPr>
          <w:rStyle w:val="Gvdemetni69pt4"/>
        </w:rPr>
        <w:t>IV</w:t>
      </w:r>
    </w:p>
    <w:p w:rsidR="00000D95" w:rsidRDefault="00000D95">
      <w:pPr>
        <w:pStyle w:val="Balk141"/>
        <w:framePr w:wrap="auto" w:vAnchor="page" w:hAnchor="page" w:x="6155" w:y="10705"/>
        <w:shd w:val="clear" w:color="auto" w:fill="auto"/>
        <w:spacing w:before="0" w:line="170" w:lineRule="exact"/>
        <w:rPr>
          <w:rFonts w:cs="Arial Unicode MS"/>
        </w:rPr>
      </w:pPr>
      <w:bookmarkStart w:id="1" w:name="bookmark2"/>
      <w:r>
        <w:rPr>
          <w:rStyle w:val="Balk140"/>
        </w:rPr>
        <w:t>6.</w:t>
      </w:r>
      <w:bookmarkEnd w:id="1"/>
    </w:p>
    <w:p w:rsidR="00000D95" w:rsidRPr="006F7742" w:rsidRDefault="00000D95">
      <w:pPr>
        <w:pStyle w:val="Gvdemetni191"/>
        <w:framePr w:w="4330" w:h="1661" w:hRule="exact" w:wrap="auto" w:vAnchor="page" w:hAnchor="page" w:x="6500" w:y="13927"/>
        <w:shd w:val="clear" w:color="auto" w:fill="auto"/>
        <w:spacing w:line="264" w:lineRule="exact"/>
        <w:ind w:firstLine="0"/>
        <w:jc w:val="both"/>
        <w:rPr>
          <w:rFonts w:cs="Arial Unicode MS"/>
        </w:rPr>
      </w:pPr>
      <w:r>
        <w:rPr>
          <w:rStyle w:val="Gvdemetni190"/>
          <w:b/>
          <w:bCs/>
        </w:rPr>
        <w:t xml:space="preserve">Yukarıdaki öğrencilerden </w:t>
      </w:r>
      <w:r>
        <w:rPr>
          <w:rStyle w:val="Gvdemetni195"/>
          <w:b/>
          <w:bCs/>
        </w:rPr>
        <w:t>hang</w:t>
      </w:r>
      <w:r>
        <w:rPr>
          <w:rStyle w:val="Gvdemetni190"/>
          <w:b/>
          <w:bCs/>
        </w:rPr>
        <w:t>i</w:t>
      </w:r>
      <w:r>
        <w:t>s</w:t>
      </w:r>
      <w:r>
        <w:rPr>
          <w:rStyle w:val="Gvdemetni190"/>
          <w:b/>
          <w:bCs/>
        </w:rPr>
        <w:t>i</w:t>
      </w:r>
      <w:r>
        <w:rPr>
          <w:rStyle w:val="Gvdemetni195"/>
          <w:b/>
          <w:bCs/>
        </w:rPr>
        <w:t xml:space="preserve">nin </w:t>
      </w:r>
      <w:r>
        <w:rPr>
          <w:rStyle w:val="Gvdemetni190"/>
          <w:b/>
          <w:bCs/>
        </w:rPr>
        <w:t>veya</w:t>
      </w:r>
      <w:r>
        <w:rPr>
          <w:rStyle w:val="Gvdemetni193"/>
          <w:b/>
          <w:bCs/>
          <w:noProof w:val="0"/>
        </w:rPr>
        <w:t xml:space="preserve"> </w:t>
      </w:r>
      <w:r>
        <w:rPr>
          <w:rStyle w:val="Gvdemetni190"/>
          <w:b/>
          <w:bCs/>
        </w:rPr>
        <w:t>hangilerinin cümleleri</w:t>
      </w:r>
      <w:r>
        <w:rPr>
          <w:rStyle w:val="Gvdemetni199pt2"/>
          <w:b w:val="0"/>
          <w:bCs w:val="0"/>
          <w:noProof w:val="0"/>
        </w:rPr>
        <w:t xml:space="preserve"> </w:t>
      </w:r>
      <w:r>
        <w:rPr>
          <w:rStyle w:val="Gvdemetni199pt1"/>
          <w:b w:val="0"/>
          <w:bCs w:val="0"/>
          <w:u w:val="none"/>
        </w:rPr>
        <w:t xml:space="preserve"> </w:t>
      </w:r>
      <w:r w:rsidRPr="006F7742">
        <w:rPr>
          <w:rStyle w:val="Gvdemetni199pt1"/>
          <w:sz w:val="18"/>
          <w:szCs w:val="18"/>
          <w:u w:val="none"/>
        </w:rPr>
        <w:t>yanlıştır?</w:t>
      </w:r>
    </w:p>
    <w:p w:rsidR="00000D95" w:rsidRDefault="00000D95">
      <w:pPr>
        <w:pStyle w:val="Gvdemetni60"/>
        <w:framePr w:w="4330" w:h="1661" w:hRule="exact" w:wrap="auto" w:vAnchor="page" w:hAnchor="page" w:x="6500" w:y="13927"/>
        <w:numPr>
          <w:ilvl w:val="0"/>
          <w:numId w:val="1"/>
        </w:numPr>
        <w:shd w:val="clear" w:color="auto" w:fill="auto"/>
        <w:tabs>
          <w:tab w:val="left" w:pos="317"/>
        </w:tabs>
        <w:spacing w:before="0" w:after="0" w:line="264" w:lineRule="exact"/>
        <w:rPr>
          <w:rFonts w:cs="Arial Unicode MS"/>
        </w:rPr>
      </w:pPr>
      <w:r>
        <w:rPr>
          <w:rStyle w:val="Gvdemetni69pt4"/>
        </w:rPr>
        <w:t>Yalnız Aysu'nun</w:t>
      </w:r>
    </w:p>
    <w:p w:rsidR="00000D95" w:rsidRDefault="00000D95">
      <w:pPr>
        <w:pStyle w:val="Gvdemetni60"/>
        <w:framePr w:w="4330" w:h="1661" w:hRule="exact" w:wrap="auto" w:vAnchor="page" w:hAnchor="page" w:x="6500" w:y="13927"/>
        <w:numPr>
          <w:ilvl w:val="0"/>
          <w:numId w:val="1"/>
        </w:numPr>
        <w:shd w:val="clear" w:color="auto" w:fill="auto"/>
        <w:tabs>
          <w:tab w:val="left" w:pos="302"/>
        </w:tabs>
        <w:spacing w:before="0" w:after="0" w:line="264" w:lineRule="exact"/>
        <w:rPr>
          <w:rFonts w:cs="Arial Unicode MS"/>
        </w:rPr>
      </w:pPr>
      <w:r>
        <w:rPr>
          <w:rStyle w:val="Gvdemetni69pt"/>
        </w:rPr>
        <w:t>Yalnız Burcu'nun</w:t>
      </w:r>
      <w:r>
        <w:rPr>
          <w:rStyle w:val="Gvdemetni69pt2"/>
          <w:noProof w:val="0"/>
        </w:rPr>
        <w:t xml:space="preserve"> </w:t>
      </w:r>
      <w:r>
        <w:rPr>
          <w:rStyle w:val="Gvdemetni69pt2"/>
          <w:noProof w:val="0"/>
        </w:rPr>
        <w:br/>
      </w:r>
      <w:r>
        <w:rPr>
          <w:rStyle w:val="Gvdemetni69pt"/>
        </w:rPr>
        <w:t>C) Aysu ve Cansu'nun</w:t>
      </w:r>
      <w:r>
        <w:rPr>
          <w:rStyle w:val="Gvdemetni69pt1"/>
          <w:noProof w:val="0"/>
        </w:rPr>
        <w:t xml:space="preserve"> </w:t>
      </w:r>
      <w:r>
        <w:rPr>
          <w:rStyle w:val="Gvdemetni69pt1"/>
          <w:noProof w:val="0"/>
        </w:rPr>
        <w:br/>
      </w:r>
      <w:r>
        <w:rPr>
          <w:rStyle w:val="Gvdemetni69pt"/>
        </w:rPr>
        <w:t>D) Burcu ve Cansu'nun</w:t>
      </w:r>
    </w:p>
    <w:p w:rsidR="00000D95" w:rsidRDefault="00000D95" w:rsidP="006F7742">
      <w:pPr>
        <w:pStyle w:val="Gvdemetni21"/>
        <w:framePr w:w="1906" w:h="421" w:hRule="exact" w:wrap="auto" w:vAnchor="page" w:hAnchor="page" w:x="6155" w:y="5857"/>
        <w:shd w:val="clear" w:color="auto" w:fill="auto"/>
        <w:spacing w:line="170" w:lineRule="exact"/>
        <w:ind w:left="10"/>
        <w:rPr>
          <w:rFonts w:cs="Arial Unicode MS"/>
        </w:rPr>
      </w:pPr>
      <w:r w:rsidRPr="006F7742">
        <w:rPr>
          <w:rStyle w:val="Gvdemetni22"/>
          <w:b/>
          <w:bCs/>
          <w:sz w:val="18"/>
          <w:szCs w:val="18"/>
        </w:rPr>
        <w:t>5.</w:t>
      </w:r>
      <w:r>
        <w:rPr>
          <w:rStyle w:val="Gvdemetni22"/>
        </w:rPr>
        <w:t xml:space="preserve">     I.</w:t>
      </w:r>
    </w:p>
    <w:p w:rsidR="00000D95" w:rsidRDefault="00000D95">
      <w:pPr>
        <w:framePr w:wrap="auto" w:vAnchor="page" w:hAnchor="page" w:x="1326" w:y="8401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4" o:spid="_x0000_i1028" type="#_x0000_t75" style="width:194.25pt;height:126.75pt;visibility:visible">
            <v:imagedata r:id="rId8" o:title=""/>
          </v:shape>
        </w:pict>
      </w:r>
    </w:p>
    <w:p w:rsidR="00000D95" w:rsidRDefault="00000D95">
      <w:pPr>
        <w:framePr w:wrap="auto" w:vAnchor="page" w:hAnchor="page" w:x="1326" w:y="3664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5" o:spid="_x0000_i1029" type="#_x0000_t75" style="width:189pt;height:142.5pt;visibility:visible">
            <v:imagedata r:id="rId9" o:title=""/>
          </v:shape>
        </w:pict>
      </w:r>
    </w:p>
    <w:p w:rsidR="00000D95" w:rsidRDefault="00000D95">
      <w:pPr>
        <w:framePr w:wrap="auto" w:vAnchor="page" w:hAnchor="page" w:x="1057" w:y="14056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6" o:spid="_x0000_i1030" type="#_x0000_t75" style="width:166.5pt;height:79.5pt;visibility:visible">
            <v:imagedata r:id="rId10" o:title=""/>
          </v:shape>
        </w:pict>
      </w:r>
    </w:p>
    <w:p w:rsidR="00000D95" w:rsidRDefault="00000D95">
      <w:pPr>
        <w:framePr w:wrap="auto" w:vAnchor="page" w:hAnchor="page" w:x="6472" w:y="10547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7" o:spid="_x0000_i1031" type="#_x0000_t75" style="width:216.75pt;height:166.5pt;visibility:visible">
            <v:imagedata r:id="rId11" o:title=""/>
          </v:shape>
        </w:pict>
      </w:r>
    </w:p>
    <w:p w:rsidR="00000D95" w:rsidRDefault="00000D95">
      <w:pPr>
        <w:rPr>
          <w:color w:val="auto"/>
          <w:sz w:val="2"/>
          <w:szCs w:val="2"/>
        </w:rPr>
        <w:sectPr w:rsidR="00000D95" w:rsidSect="00F849FD">
          <w:pgSz w:w="11905" w:h="16837"/>
          <w:pgMar w:top="0" w:right="0" w:bottom="0" w:left="0" w:header="0" w:footer="6" w:gutter="0"/>
          <w:pgBorders w:offsetFrom="page">
            <w:top w:val="dashed" w:sz="4" w:space="24" w:color="auto"/>
            <w:left w:val="dashed" w:sz="4" w:space="24" w:color="auto"/>
            <w:bottom w:val="dashed" w:sz="4" w:space="24" w:color="auto"/>
            <w:right w:val="dashed" w:sz="4" w:space="24" w:color="auto"/>
          </w:pgBorders>
          <w:cols w:space="708"/>
          <w:noEndnote/>
          <w:docGrid w:linePitch="360"/>
        </w:sectPr>
      </w:pPr>
      <w:hyperlink r:id="rId12" w:history="1">
        <w:r>
          <w:rPr>
            <w:rStyle w:val="Hyperlink"/>
            <w:rFonts w:ascii="ALFABET98" w:hAnsi="ALFABET98" w:cs="ALFABET98"/>
            <w:b/>
            <w:bCs/>
          </w:rPr>
          <w:t>www.sorubak.com</w:t>
        </w:r>
      </w:hyperlink>
      <w:r>
        <w:rPr>
          <w:noProof/>
        </w:rPr>
        <w:pict>
          <v:rect id="Dikdörtgen 15" o:spid="_x0000_s1026" style="position:absolute;margin-left:24.75pt;margin-top:24.75pt;width:545.25pt;height:18.75pt;z-index:251658240;visibility:visible;mso-position-horizontal-relative:text;mso-position-vertical-relative:text">
            <v:textbox>
              <w:txbxContent>
                <w:p w:rsidR="00000D95" w:rsidRPr="00F849FD" w:rsidRDefault="00000D95" w:rsidP="00411480">
                  <w:pPr>
                    <w:jc w:val="center"/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</w:pPr>
                  <w:bookmarkStart w:id="2" w:name="_GoBack"/>
                  <w:bookmarkEnd w:id="2"/>
                  <w:r w:rsidRPr="00F849F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>FEN ve TEKNOLOJ</w:t>
                  </w:r>
                  <w:r w:rsidRPr="00F849FD">
                    <w:rPr>
                      <w:rFonts w:ascii="Calibri" w:eastAsia="Times New Roman" w:hAnsi="Calibri" w:hint="cs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>ﾝ</w:t>
                  </w:r>
                  <w:r w:rsidRPr="00F849F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 xml:space="preserve"> – CANLILAR D</w:t>
                  </w:r>
                  <w:r w:rsidRPr="00F849FD">
                    <w:rPr>
                      <w:rFonts w:ascii="Calibri" w:eastAsia="Times New Roman" w:hAnsi="Calibri" w:hint="cs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>ﾜ</w:t>
                  </w:r>
                  <w:r w:rsidRPr="00F849F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 xml:space="preserve">NYASINI TANIYALIM </w:t>
                  </w:r>
                  <w:r w:rsidRPr="00F849F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ab/>
                  </w:r>
                  <w:r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ab/>
                  </w:r>
                  <w:r w:rsidRPr="00F849FD"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>test</w:t>
                  </w:r>
                  <w:r>
                    <w:rPr>
                      <w:rFonts w:ascii="Calibri" w:eastAsia="Times New Roman" w:hAnsi="Calibri"/>
                      <w:b/>
                      <w:bCs/>
                      <w:color w:val="auto"/>
                      <w:sz w:val="22"/>
                      <w:szCs w:val="22"/>
                      <w:lang w:eastAsia="en-US"/>
                    </w:rPr>
                    <w:t xml:space="preserve"> - 4</w:t>
                  </w:r>
                </w:p>
              </w:txbxContent>
            </v:textbox>
          </v:rect>
        </w:pict>
      </w:r>
    </w:p>
    <w:p w:rsidR="00000D95" w:rsidRDefault="00000D95">
      <w:pPr>
        <w:pStyle w:val="stbilgiveyaaltbilgi0"/>
        <w:framePr w:wrap="auto" w:vAnchor="page" w:hAnchor="page" w:x="1435" w:y="839"/>
        <w:shd w:val="clear" w:color="auto" w:fill="auto"/>
        <w:spacing w:line="150" w:lineRule="exact"/>
        <w:jc w:val="both"/>
        <w:rPr>
          <w:rFonts w:cs="Arial Unicode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7" type="#_x0000_t32" style="position:absolute;left:0;text-align:left;margin-left:319.75pt;margin-top:43.8pt;width:0;height:130.85pt;z-index:251657216;visibility:visible;mso-position-horizontal-relative:page;mso-position-vertical-relative:page" o:allowincell="f" strokeweight=".7pt">
            <w10:wrap anchorx="page" anchory="page"/>
          </v:shape>
        </w:pict>
      </w:r>
      <w:r>
        <w:rPr>
          <w:rStyle w:val="stbilgiveyaaltbilgiFranklinGothicDemi2"/>
        </w:rPr>
        <w:t>7.</w:t>
      </w:r>
    </w:p>
    <w:p w:rsidR="00000D95" w:rsidRDefault="00000D95">
      <w:pPr>
        <w:pStyle w:val="Gvdemetni21"/>
        <w:framePr w:wrap="auto" w:vAnchor="page" w:hAnchor="page" w:x="1435" w:y="6446"/>
        <w:shd w:val="clear" w:color="auto" w:fill="auto"/>
        <w:spacing w:line="170" w:lineRule="exact"/>
        <w:rPr>
          <w:rFonts w:cs="Arial Unicode MS"/>
        </w:rPr>
      </w:pPr>
      <w:r>
        <w:rPr>
          <w:rStyle w:val="Gvdemetni22"/>
        </w:rPr>
        <w:t>9.</w:t>
      </w:r>
    </w:p>
    <w:p w:rsidR="00000D95" w:rsidRDefault="00000D95">
      <w:pPr>
        <w:pStyle w:val="Gvdemetni100"/>
        <w:framePr w:wrap="auto" w:vAnchor="page" w:hAnchor="page" w:x="1444" w:y="3757"/>
        <w:shd w:val="clear" w:color="auto" w:fill="auto"/>
        <w:spacing w:line="180" w:lineRule="exact"/>
        <w:rPr>
          <w:rFonts w:cs="Arial Unicode MS"/>
        </w:rPr>
      </w:pPr>
      <w:r>
        <w:rPr>
          <w:rStyle w:val="Gvdemetni10FranklinGothicDemi"/>
          <w:b w:val="0"/>
          <w:bCs w:val="0"/>
        </w:rPr>
        <w:t>8.</w:t>
      </w:r>
    </w:p>
    <w:p w:rsidR="00000D95" w:rsidRDefault="00000D95">
      <w:pPr>
        <w:pStyle w:val="Gvdemetni191"/>
        <w:framePr w:w="4239" w:h="966" w:hRule="exact" w:wrap="auto" w:vAnchor="page" w:hAnchor="page" w:x="1875" w:y="2157"/>
        <w:shd w:val="clear" w:color="auto" w:fill="auto"/>
        <w:spacing w:line="301" w:lineRule="exact"/>
        <w:ind w:left="80" w:firstLine="0"/>
        <w:jc w:val="both"/>
      </w:pPr>
      <w:r>
        <w:t xml:space="preserve">Yukarıdaki tabloda hangi varlığın özelliği </w:t>
      </w:r>
      <w:r>
        <w:rPr>
          <w:rStyle w:val="Gvdemetni192"/>
          <w:b/>
          <w:bCs/>
        </w:rPr>
        <w:t>yanlış</w:t>
      </w:r>
      <w:r>
        <w:t xml:space="preserve"> verilmiştir?</w:t>
      </w:r>
    </w:p>
    <w:p w:rsidR="00000D95" w:rsidRDefault="00000D95">
      <w:pPr>
        <w:pStyle w:val="Gvdemetni21"/>
        <w:framePr w:w="4239" w:h="966" w:hRule="exact" w:wrap="auto" w:vAnchor="page" w:hAnchor="page" w:x="1875" w:y="2157"/>
        <w:shd w:val="clear" w:color="auto" w:fill="auto"/>
        <w:tabs>
          <w:tab w:val="left" w:pos="1128"/>
        </w:tabs>
        <w:spacing w:line="301" w:lineRule="exact"/>
        <w:ind w:left="80"/>
        <w:jc w:val="both"/>
      </w:pPr>
      <w:r>
        <w:t>A) I</w:t>
      </w:r>
      <w:r>
        <w:tab/>
        <w:t>B) II             C) III               D) IV</w:t>
      </w:r>
    </w:p>
    <w:p w:rsidR="00000D95" w:rsidRDefault="00000D95">
      <w:pPr>
        <w:pStyle w:val="Gvdemetni191"/>
        <w:framePr w:w="4239" w:h="1861" w:hRule="exact" w:wrap="auto" w:vAnchor="page" w:hAnchor="page" w:x="1875" w:y="3659"/>
        <w:shd w:val="clear" w:color="auto" w:fill="auto"/>
        <w:spacing w:line="297" w:lineRule="exact"/>
        <w:ind w:left="80" w:firstLine="0"/>
        <w:jc w:val="both"/>
      </w:pPr>
      <w:r>
        <w:t>Aşağıdakilerden hangisi hem canlı hem de cansız varlıklar için ortak bir özelliktir?</w:t>
      </w:r>
    </w:p>
    <w:p w:rsidR="00000D95" w:rsidRDefault="00000D95">
      <w:pPr>
        <w:pStyle w:val="Gvdemetni21"/>
        <w:framePr w:w="4239" w:h="1861" w:hRule="exact" w:wrap="auto" w:vAnchor="page" w:hAnchor="page" w:x="1875" w:y="3659"/>
        <w:numPr>
          <w:ilvl w:val="0"/>
          <w:numId w:val="2"/>
        </w:numPr>
        <w:shd w:val="clear" w:color="auto" w:fill="auto"/>
        <w:tabs>
          <w:tab w:val="left" w:pos="401"/>
        </w:tabs>
        <w:spacing w:line="297" w:lineRule="exact"/>
        <w:ind w:left="80"/>
        <w:jc w:val="both"/>
      </w:pPr>
      <w:r>
        <w:t>Hareket etme</w:t>
      </w:r>
    </w:p>
    <w:p w:rsidR="00000D95" w:rsidRDefault="00000D95">
      <w:pPr>
        <w:pStyle w:val="Gvdemetni21"/>
        <w:framePr w:w="4239" w:h="1861" w:hRule="exact" w:wrap="auto" w:vAnchor="page" w:hAnchor="page" w:x="1875" w:y="3659"/>
        <w:numPr>
          <w:ilvl w:val="0"/>
          <w:numId w:val="2"/>
        </w:numPr>
        <w:shd w:val="clear" w:color="auto" w:fill="auto"/>
        <w:tabs>
          <w:tab w:val="left" w:pos="386"/>
        </w:tabs>
        <w:spacing w:line="297" w:lineRule="exact"/>
        <w:ind w:left="80"/>
        <w:jc w:val="both"/>
      </w:pPr>
      <w:r>
        <w:t>Solunum yapma</w:t>
      </w:r>
    </w:p>
    <w:p w:rsidR="00000D95" w:rsidRDefault="00000D95">
      <w:pPr>
        <w:pStyle w:val="Gvdemetni21"/>
        <w:framePr w:w="4239" w:h="1861" w:hRule="exact" w:wrap="auto" w:vAnchor="page" w:hAnchor="page" w:x="1875" w:y="3659"/>
        <w:numPr>
          <w:ilvl w:val="0"/>
          <w:numId w:val="2"/>
        </w:numPr>
        <w:shd w:val="clear" w:color="auto" w:fill="auto"/>
        <w:tabs>
          <w:tab w:val="left" w:pos="391"/>
        </w:tabs>
        <w:spacing w:line="297" w:lineRule="exact"/>
        <w:ind w:left="80"/>
        <w:jc w:val="both"/>
      </w:pPr>
      <w:r>
        <w:t>Beslenme</w:t>
      </w:r>
    </w:p>
    <w:p w:rsidR="00000D95" w:rsidRDefault="00000D95">
      <w:pPr>
        <w:pStyle w:val="Gvdemetni21"/>
        <w:framePr w:w="4239" w:h="1861" w:hRule="exact" w:wrap="auto" w:vAnchor="page" w:hAnchor="page" w:x="1875" w:y="3659"/>
        <w:numPr>
          <w:ilvl w:val="0"/>
          <w:numId w:val="2"/>
        </w:numPr>
        <w:shd w:val="clear" w:color="auto" w:fill="auto"/>
        <w:tabs>
          <w:tab w:val="left" w:pos="381"/>
        </w:tabs>
        <w:spacing w:line="297" w:lineRule="exact"/>
        <w:ind w:left="80"/>
        <w:jc w:val="both"/>
      </w:pPr>
      <w:r>
        <w:t>Kütleye sahip olma</w:t>
      </w:r>
    </w:p>
    <w:p w:rsidR="00000D95" w:rsidRDefault="00000D95">
      <w:pPr>
        <w:pStyle w:val="Gvdemetni191"/>
        <w:framePr w:w="4239" w:h="1861" w:hRule="exact" w:wrap="auto" w:vAnchor="page" w:hAnchor="page" w:x="1875" w:y="6362"/>
        <w:shd w:val="clear" w:color="auto" w:fill="auto"/>
        <w:spacing w:line="297" w:lineRule="exact"/>
        <w:ind w:left="80" w:firstLine="0"/>
        <w:jc w:val="both"/>
      </w:pPr>
      <w:r>
        <w:t>Kayısı ağacı ile aslanın ortak özellikleri ara</w:t>
      </w:r>
      <w:r>
        <w:softHyphen/>
        <w:t xml:space="preserve">sında aşağıdakilerden hangisi </w:t>
      </w:r>
      <w:r>
        <w:rPr>
          <w:rStyle w:val="Gvdemetni192"/>
          <w:b/>
          <w:bCs/>
        </w:rPr>
        <w:t>yer almaz</w:t>
      </w:r>
      <w:r>
        <w:t>?</w:t>
      </w:r>
    </w:p>
    <w:p w:rsidR="00000D95" w:rsidRDefault="00000D95">
      <w:pPr>
        <w:pStyle w:val="Gvdemetni21"/>
        <w:framePr w:w="4239" w:h="1861" w:hRule="exact" w:wrap="auto" w:vAnchor="page" w:hAnchor="page" w:x="1875" w:y="6362"/>
        <w:numPr>
          <w:ilvl w:val="1"/>
          <w:numId w:val="2"/>
        </w:numPr>
        <w:shd w:val="clear" w:color="auto" w:fill="auto"/>
        <w:tabs>
          <w:tab w:val="left" w:pos="401"/>
        </w:tabs>
        <w:spacing w:line="297" w:lineRule="exact"/>
        <w:ind w:left="80"/>
        <w:jc w:val="both"/>
      </w:pPr>
      <w:r>
        <w:t>Boşaltım yapmak</w:t>
      </w:r>
    </w:p>
    <w:p w:rsidR="00000D95" w:rsidRDefault="00000D95">
      <w:pPr>
        <w:pStyle w:val="Gvdemetni21"/>
        <w:framePr w:w="4239" w:h="1861" w:hRule="exact" w:wrap="auto" w:vAnchor="page" w:hAnchor="page" w:x="1875" w:y="6362"/>
        <w:numPr>
          <w:ilvl w:val="1"/>
          <w:numId w:val="2"/>
        </w:numPr>
        <w:shd w:val="clear" w:color="auto" w:fill="auto"/>
        <w:tabs>
          <w:tab w:val="left" w:pos="386"/>
        </w:tabs>
        <w:spacing w:line="297" w:lineRule="exact"/>
        <w:ind w:left="80"/>
        <w:jc w:val="both"/>
      </w:pPr>
      <w:r>
        <w:t>Beslenmek</w:t>
      </w:r>
    </w:p>
    <w:p w:rsidR="00000D95" w:rsidRDefault="00000D95">
      <w:pPr>
        <w:pStyle w:val="Gvdemetni21"/>
        <w:framePr w:w="4239" w:h="1861" w:hRule="exact" w:wrap="auto" w:vAnchor="page" w:hAnchor="page" w:x="1875" w:y="6362"/>
        <w:numPr>
          <w:ilvl w:val="1"/>
          <w:numId w:val="2"/>
        </w:numPr>
        <w:shd w:val="clear" w:color="auto" w:fill="auto"/>
        <w:tabs>
          <w:tab w:val="left" w:pos="396"/>
        </w:tabs>
        <w:spacing w:line="297" w:lineRule="exact"/>
        <w:ind w:left="80"/>
        <w:jc w:val="both"/>
      </w:pPr>
      <w:r>
        <w:t>Hareket etmek</w:t>
      </w:r>
    </w:p>
    <w:p w:rsidR="00000D95" w:rsidRDefault="00000D95">
      <w:pPr>
        <w:pStyle w:val="Gvdemetni21"/>
        <w:framePr w:w="4239" w:h="1861" w:hRule="exact" w:wrap="auto" w:vAnchor="page" w:hAnchor="page" w:x="1875" w:y="6362"/>
        <w:numPr>
          <w:ilvl w:val="1"/>
          <w:numId w:val="2"/>
        </w:numPr>
        <w:shd w:val="clear" w:color="auto" w:fill="auto"/>
        <w:tabs>
          <w:tab w:val="left" w:pos="372"/>
        </w:tabs>
        <w:spacing w:line="297" w:lineRule="exact"/>
        <w:ind w:left="80"/>
        <w:jc w:val="both"/>
      </w:pPr>
      <w:r>
        <w:t>Ani uyarıcı sonunda irkilmek</w:t>
      </w:r>
    </w:p>
    <w:p w:rsidR="00000D95" w:rsidRDefault="00000D95">
      <w:pPr>
        <w:pStyle w:val="Gvdemetni191"/>
        <w:framePr w:w="4621" w:h="899" w:hRule="exact" w:wrap="auto" w:vAnchor="page" w:hAnchor="page" w:x="6712" w:y="760"/>
        <w:shd w:val="clear" w:color="auto" w:fill="auto"/>
        <w:spacing w:line="277" w:lineRule="exact"/>
        <w:ind w:left="380" w:right="20" w:hanging="380"/>
        <w:jc w:val="both"/>
      </w:pPr>
      <w:r>
        <w:rPr>
          <w:rStyle w:val="Gvdemetni196"/>
          <w:b/>
          <w:bCs/>
        </w:rPr>
        <w:t xml:space="preserve">13. </w:t>
      </w:r>
      <w:r>
        <w:t xml:space="preserve">Ani ve şiddetli ses karşısında irkilerek tepki veren canlı aşağıdakilerden hangisi </w:t>
      </w:r>
      <w:r>
        <w:rPr>
          <w:rStyle w:val="Gvdemetni192"/>
          <w:b/>
          <w:bCs/>
        </w:rPr>
        <w:t>ola</w:t>
      </w:r>
      <w:r>
        <w:rPr>
          <w:rStyle w:val="Gvdemetni192"/>
          <w:b/>
          <w:bCs/>
        </w:rPr>
        <w:softHyphen/>
      </w:r>
      <w:r>
        <w:t>maz?</w:t>
      </w:r>
    </w:p>
    <w:p w:rsidR="00000D95" w:rsidRDefault="00000D95">
      <w:pPr>
        <w:pStyle w:val="Gvdemetni191"/>
        <w:framePr w:w="4621" w:h="627" w:hRule="exact" w:wrap="auto" w:vAnchor="page" w:hAnchor="page" w:x="6712" w:y="4678"/>
        <w:shd w:val="clear" w:color="auto" w:fill="auto"/>
        <w:spacing w:line="277" w:lineRule="exact"/>
        <w:ind w:left="380" w:right="20" w:hanging="380"/>
        <w:jc w:val="both"/>
      </w:pPr>
      <w:r w:rsidRPr="006F7742">
        <w:rPr>
          <w:rStyle w:val="Gvdemetni199pt"/>
          <w:sz w:val="18"/>
          <w:szCs w:val="18"/>
        </w:rPr>
        <w:t>14.</w:t>
      </w:r>
      <w:r>
        <w:rPr>
          <w:rStyle w:val="Gvdemetni196"/>
          <w:b/>
          <w:bCs/>
        </w:rPr>
        <w:t xml:space="preserve"> </w:t>
      </w:r>
      <w:r>
        <w:t>Aşağıdakilerden hangisi hareket etmesine rağmen cansız bir varlıktır?</w:t>
      </w:r>
    </w:p>
    <w:p w:rsidR="00000D95" w:rsidRDefault="00000D95" w:rsidP="006F7742">
      <w:pPr>
        <w:pStyle w:val="Gvdemetni21"/>
        <w:framePr w:h="1291" w:hRule="exact" w:wrap="auto" w:vAnchor="page" w:hAnchor="page" w:x="6712" w:y="5460"/>
        <w:shd w:val="clear" w:color="auto" w:fill="auto"/>
        <w:spacing w:line="170" w:lineRule="exact"/>
        <w:ind w:left="844" w:right="3842" w:hanging="380"/>
        <w:jc w:val="both"/>
      </w:pPr>
      <w:r>
        <w:t>A)                                      B)</w:t>
      </w:r>
    </w:p>
    <w:p w:rsidR="00000D95" w:rsidRDefault="00000D95">
      <w:pPr>
        <w:framePr w:wrap="auto" w:vAnchor="page" w:hAnchor="page" w:x="7252" w:y="7125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8" o:spid="_x0000_i1032" type="#_x0000_t75" style="width:70.5pt;height:57pt;visibility:visible">
            <v:imagedata r:id="rId13" o:title=""/>
          </v:shape>
        </w:pict>
      </w:r>
    </w:p>
    <w:p w:rsidR="00000D95" w:rsidRDefault="00000D95">
      <w:pPr>
        <w:framePr w:wrap="auto" w:vAnchor="page" w:hAnchor="page" w:x="9329" w:y="7135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9" o:spid="_x0000_i1033" type="#_x0000_t75" style="width:1in;height:46.5pt;visibility:visible">
            <v:imagedata r:id="rId14" o:title=""/>
          </v:shape>
        </w:pict>
      </w:r>
    </w:p>
    <w:p w:rsidR="00000D95" w:rsidRDefault="00000D95">
      <w:pPr>
        <w:pStyle w:val="Gvdemetni191"/>
        <w:framePr w:w="4607" w:h="1865" w:hRule="exact" w:wrap="auto" w:vAnchor="page" w:hAnchor="page" w:x="1502" w:y="9065"/>
        <w:shd w:val="clear" w:color="auto" w:fill="auto"/>
        <w:spacing w:line="297" w:lineRule="exact"/>
        <w:ind w:left="460" w:hanging="440"/>
      </w:pPr>
      <w:r>
        <w:rPr>
          <w:rStyle w:val="Gvdemetni196"/>
          <w:b/>
          <w:bCs/>
        </w:rPr>
        <w:t xml:space="preserve">10. </w:t>
      </w:r>
      <w:r>
        <w:t>Aşağıda verilen grupların hangisinde sadece canlı varlıklar bulunmaktadır?</w:t>
      </w:r>
    </w:p>
    <w:p w:rsidR="00000D95" w:rsidRDefault="00000D95">
      <w:pPr>
        <w:pStyle w:val="Gvdemetni21"/>
        <w:framePr w:w="4607" w:h="1865" w:hRule="exact" w:wrap="auto" w:vAnchor="page" w:hAnchor="page" w:x="1502" w:y="9065"/>
        <w:numPr>
          <w:ilvl w:val="2"/>
          <w:numId w:val="2"/>
        </w:numPr>
        <w:shd w:val="clear" w:color="auto" w:fill="auto"/>
        <w:tabs>
          <w:tab w:val="left" w:pos="781"/>
        </w:tabs>
        <w:spacing w:line="297" w:lineRule="exact"/>
        <w:ind w:left="460"/>
      </w:pPr>
      <w:r>
        <w:t>Fare, ağaç, sinek</w:t>
      </w:r>
    </w:p>
    <w:p w:rsidR="00000D95" w:rsidRDefault="00000D95">
      <w:pPr>
        <w:pStyle w:val="Gvdemetni21"/>
        <w:framePr w:w="4607" w:h="1865" w:hRule="exact" w:wrap="auto" w:vAnchor="page" w:hAnchor="page" w:x="1502" w:y="9065"/>
        <w:numPr>
          <w:ilvl w:val="2"/>
          <w:numId w:val="2"/>
        </w:numPr>
        <w:shd w:val="clear" w:color="auto" w:fill="auto"/>
        <w:tabs>
          <w:tab w:val="left" w:pos="766"/>
        </w:tabs>
        <w:spacing w:line="297" w:lineRule="exact"/>
        <w:ind w:left="460"/>
      </w:pPr>
      <w:r>
        <w:t>Uçak, yarasa, leylek</w:t>
      </w:r>
    </w:p>
    <w:p w:rsidR="00000D95" w:rsidRDefault="00000D95">
      <w:pPr>
        <w:pStyle w:val="Gvdemetni21"/>
        <w:framePr w:w="4607" w:h="1865" w:hRule="exact" w:wrap="auto" w:vAnchor="page" w:hAnchor="page" w:x="1502" w:y="9065"/>
        <w:numPr>
          <w:ilvl w:val="2"/>
          <w:numId w:val="2"/>
        </w:numPr>
        <w:shd w:val="clear" w:color="auto" w:fill="auto"/>
        <w:tabs>
          <w:tab w:val="left" w:pos="771"/>
        </w:tabs>
        <w:spacing w:line="297" w:lineRule="exact"/>
        <w:ind w:left="460"/>
      </w:pPr>
      <w:r>
        <w:t>Su, böcek, penguen</w:t>
      </w:r>
    </w:p>
    <w:p w:rsidR="00000D95" w:rsidRDefault="00000D95">
      <w:pPr>
        <w:pStyle w:val="Gvdemetni21"/>
        <w:framePr w:w="4607" w:h="1865" w:hRule="exact" w:wrap="auto" w:vAnchor="page" w:hAnchor="page" w:x="1502" w:y="9065"/>
        <w:numPr>
          <w:ilvl w:val="2"/>
          <w:numId w:val="2"/>
        </w:numPr>
        <w:shd w:val="clear" w:color="auto" w:fill="auto"/>
        <w:tabs>
          <w:tab w:val="left" w:pos="761"/>
        </w:tabs>
        <w:spacing w:line="297" w:lineRule="exact"/>
        <w:ind w:left="460"/>
      </w:pPr>
      <w:r>
        <w:t>Ördek, elma, toprak</w:t>
      </w:r>
    </w:p>
    <w:p w:rsidR="00000D95" w:rsidRDefault="00000D95">
      <w:pPr>
        <w:pStyle w:val="Gvdemetni191"/>
        <w:framePr w:w="4607" w:h="1291" w:hRule="exact" w:wrap="auto" w:vAnchor="page" w:hAnchor="page" w:x="1502" w:y="11744"/>
        <w:shd w:val="clear" w:color="auto" w:fill="auto"/>
        <w:spacing w:line="297" w:lineRule="exact"/>
        <w:ind w:left="460" w:hanging="440"/>
      </w:pPr>
      <w:r>
        <w:rPr>
          <w:rStyle w:val="Gvdemetni196"/>
          <w:b/>
          <w:bCs/>
        </w:rPr>
        <w:t xml:space="preserve">11 </w:t>
      </w:r>
      <w:r>
        <w:t>Aşağıdaki hayvanlardan hangisinin hareket yeteneği diğerlerinden farklıdır?</w:t>
      </w:r>
    </w:p>
    <w:p w:rsidR="00000D95" w:rsidRDefault="00000D95">
      <w:pPr>
        <w:pStyle w:val="Gvdemetni21"/>
        <w:framePr w:w="4607" w:h="1291" w:hRule="exact" w:wrap="auto" w:vAnchor="page" w:hAnchor="page" w:x="1502" w:y="11744"/>
        <w:shd w:val="clear" w:color="auto" w:fill="auto"/>
        <w:tabs>
          <w:tab w:val="left" w:pos="2527"/>
        </w:tabs>
        <w:spacing w:line="297" w:lineRule="exact"/>
        <w:ind w:left="460"/>
      </w:pPr>
      <w:r>
        <w:t>A) Timsah</w:t>
      </w:r>
      <w:r>
        <w:tab/>
        <w:t>B) Ördek</w:t>
      </w:r>
    </w:p>
    <w:p w:rsidR="00000D95" w:rsidRDefault="00000D95">
      <w:pPr>
        <w:pStyle w:val="Gvdemetni21"/>
        <w:framePr w:w="4607" w:h="1291" w:hRule="exact" w:wrap="auto" w:vAnchor="page" w:hAnchor="page" w:x="1502" w:y="11744"/>
        <w:shd w:val="clear" w:color="auto" w:fill="auto"/>
        <w:tabs>
          <w:tab w:val="left" w:pos="2512"/>
        </w:tabs>
        <w:spacing w:line="297" w:lineRule="exact"/>
        <w:ind w:left="460"/>
      </w:pPr>
      <w:r>
        <w:t>C) Serçe</w:t>
      </w:r>
      <w:r>
        <w:tab/>
        <w:t>D) Baykuş</w:t>
      </w:r>
    </w:p>
    <w:p w:rsidR="00000D95" w:rsidRDefault="00000D95">
      <w:pPr>
        <w:pStyle w:val="Gvdemetni191"/>
        <w:framePr w:w="4153" w:h="1191" w:hRule="exact" w:wrap="auto" w:vAnchor="page" w:hAnchor="page" w:x="1942" w:y="13802"/>
        <w:shd w:val="clear" w:color="auto" w:fill="auto"/>
        <w:spacing w:line="277" w:lineRule="exact"/>
        <w:ind w:firstLine="0"/>
        <w:jc w:val="both"/>
      </w:pPr>
      <w:r>
        <w:t xml:space="preserve">12.Aşağıdakilerden hangisi bütün canlılarda bulunan ortak özelliklerden biri </w:t>
      </w:r>
      <w:r>
        <w:rPr>
          <w:rStyle w:val="Gvdemetni192"/>
          <w:b/>
          <w:bCs/>
        </w:rPr>
        <w:t>değildir</w:t>
      </w:r>
      <w:r>
        <w:t>?</w:t>
      </w:r>
    </w:p>
    <w:p w:rsidR="00000D95" w:rsidRDefault="00000D95">
      <w:pPr>
        <w:pStyle w:val="Gvdemetni21"/>
        <w:framePr w:w="4153" w:h="1191" w:hRule="exact" w:wrap="auto" w:vAnchor="page" w:hAnchor="page" w:x="1942" w:y="13802"/>
        <w:shd w:val="clear" w:color="auto" w:fill="auto"/>
        <w:tabs>
          <w:tab w:val="left" w:pos="2067"/>
        </w:tabs>
        <w:spacing w:line="277" w:lineRule="exact"/>
        <w:jc w:val="both"/>
      </w:pPr>
      <w:r>
        <w:t>A) Solunum</w:t>
      </w:r>
      <w:r>
        <w:tab/>
        <w:t>B) Boşaltım</w:t>
      </w:r>
    </w:p>
    <w:p w:rsidR="00000D95" w:rsidRDefault="00000D95">
      <w:pPr>
        <w:pStyle w:val="Gvdemetni21"/>
        <w:framePr w:w="4153" w:h="1191" w:hRule="exact" w:wrap="auto" w:vAnchor="page" w:hAnchor="page" w:x="1942" w:y="13802"/>
        <w:shd w:val="clear" w:color="auto" w:fill="auto"/>
        <w:tabs>
          <w:tab w:val="left" w:pos="2057"/>
        </w:tabs>
        <w:spacing w:line="277" w:lineRule="exact"/>
        <w:jc w:val="both"/>
      </w:pPr>
      <w:r>
        <w:t>C) Büyüme</w:t>
      </w:r>
      <w:r>
        <w:tab/>
        <w:t>D) Besin üretme</w:t>
      </w:r>
    </w:p>
    <w:p w:rsidR="00000D95" w:rsidRDefault="00000D95">
      <w:pPr>
        <w:pStyle w:val="Gvdemetni191"/>
        <w:framePr w:w="4598" w:h="1473" w:hRule="exact" w:wrap="auto" w:vAnchor="page" w:hAnchor="page" w:x="6712" w:y="8879"/>
        <w:shd w:val="clear" w:color="auto" w:fill="auto"/>
        <w:spacing w:line="277" w:lineRule="exact"/>
        <w:ind w:left="440" w:right="20" w:hanging="440"/>
        <w:jc w:val="both"/>
      </w:pPr>
      <w:r w:rsidRPr="006F7742">
        <w:rPr>
          <w:rStyle w:val="Gvdemetni199pt"/>
          <w:sz w:val="18"/>
          <w:szCs w:val="18"/>
        </w:rPr>
        <w:t>15.</w:t>
      </w:r>
      <w:r>
        <w:rPr>
          <w:rStyle w:val="Gvdemetni196"/>
          <w:b/>
          <w:bCs/>
        </w:rPr>
        <w:t xml:space="preserve"> </w:t>
      </w:r>
      <w:r>
        <w:t>Gözle görülemeyecek kadar küçük şeyleri büyüterek daha kolay görmemizi sağlayan alet aşağıdakilerden hangisidir?</w:t>
      </w:r>
    </w:p>
    <w:p w:rsidR="00000D95" w:rsidRDefault="00000D95">
      <w:pPr>
        <w:pStyle w:val="Gvdemetni21"/>
        <w:framePr w:w="4598" w:h="1473" w:hRule="exact" w:wrap="auto" w:vAnchor="page" w:hAnchor="page" w:x="6712" w:y="8879"/>
        <w:shd w:val="clear" w:color="auto" w:fill="auto"/>
        <w:tabs>
          <w:tab w:val="left" w:pos="2507"/>
        </w:tabs>
        <w:spacing w:line="277" w:lineRule="exact"/>
        <w:ind w:left="440"/>
      </w:pPr>
      <w:r>
        <w:t>A) Teleskop</w:t>
      </w:r>
      <w:r>
        <w:tab/>
        <w:t>B) Mikroskop</w:t>
      </w:r>
    </w:p>
    <w:p w:rsidR="00000D95" w:rsidRDefault="00000D95">
      <w:pPr>
        <w:pStyle w:val="Gvdemetni21"/>
        <w:framePr w:w="4598" w:h="1473" w:hRule="exact" w:wrap="auto" w:vAnchor="page" w:hAnchor="page" w:x="6712" w:y="8879"/>
        <w:shd w:val="clear" w:color="auto" w:fill="auto"/>
        <w:tabs>
          <w:tab w:val="left" w:pos="2502"/>
        </w:tabs>
        <w:spacing w:line="277" w:lineRule="exact"/>
        <w:ind w:left="440"/>
      </w:pPr>
      <w:r>
        <w:t>C) Stetoskop</w:t>
      </w:r>
      <w:r>
        <w:tab/>
        <w:t>D) Baroskop</w:t>
      </w:r>
    </w:p>
    <w:p w:rsidR="00000D95" w:rsidRDefault="00000D95">
      <w:pPr>
        <w:pStyle w:val="Gvdemetni191"/>
        <w:framePr w:w="4598" w:h="1521" w:hRule="exact" w:wrap="auto" w:vAnchor="page" w:hAnchor="page" w:x="6712" w:y="11119"/>
        <w:shd w:val="clear" w:color="auto" w:fill="auto"/>
        <w:spacing w:line="282" w:lineRule="exact"/>
        <w:ind w:left="440" w:right="20" w:hanging="440"/>
        <w:jc w:val="both"/>
      </w:pPr>
      <w:r w:rsidRPr="006F7742">
        <w:rPr>
          <w:rStyle w:val="Gvdemetni199pt"/>
          <w:sz w:val="18"/>
          <w:szCs w:val="18"/>
        </w:rPr>
        <w:t>16.</w:t>
      </w:r>
      <w:r>
        <w:rPr>
          <w:rStyle w:val="Gvdemetni196"/>
          <w:b/>
          <w:bCs/>
        </w:rPr>
        <w:t xml:space="preserve"> </w:t>
      </w:r>
      <w:r>
        <w:t>Aşağıdaki varlıklardan hangisi uyku hâlin- deyken uygun çevre koşulları oluştuğunda canlılık özellikleri gösterir?</w:t>
      </w:r>
    </w:p>
    <w:p w:rsidR="00000D95" w:rsidRDefault="00000D95">
      <w:pPr>
        <w:pStyle w:val="Gvdemetni21"/>
        <w:framePr w:w="4598" w:h="1521" w:hRule="exact" w:wrap="auto" w:vAnchor="page" w:hAnchor="page" w:x="6712" w:y="11119"/>
        <w:shd w:val="clear" w:color="auto" w:fill="auto"/>
        <w:tabs>
          <w:tab w:val="left" w:pos="2507"/>
        </w:tabs>
        <w:spacing w:line="301" w:lineRule="exact"/>
        <w:ind w:left="440"/>
      </w:pPr>
      <w:r>
        <w:t>A) Et</w:t>
      </w:r>
      <w:r>
        <w:tab/>
        <w:t>B) Yaprak</w:t>
      </w:r>
    </w:p>
    <w:p w:rsidR="00000D95" w:rsidRDefault="00000D95">
      <w:pPr>
        <w:pStyle w:val="Gvdemetni21"/>
        <w:framePr w:w="4598" w:h="1521" w:hRule="exact" w:wrap="auto" w:vAnchor="page" w:hAnchor="page" w:x="6712" w:y="11119"/>
        <w:shd w:val="clear" w:color="auto" w:fill="auto"/>
        <w:tabs>
          <w:tab w:val="left" w:pos="2497"/>
        </w:tabs>
        <w:spacing w:line="301" w:lineRule="exact"/>
        <w:ind w:left="440"/>
      </w:pPr>
      <w:r>
        <w:t>C) Tohum</w:t>
      </w:r>
      <w:r>
        <w:tab/>
        <w:t>D) Süt</w:t>
      </w:r>
    </w:p>
    <w:p w:rsidR="00000D95" w:rsidRDefault="00000D95">
      <w:pPr>
        <w:pStyle w:val="Gvdemetni21"/>
        <w:framePr w:w="4621" w:h="1856" w:hRule="exact" w:wrap="auto" w:vAnchor="page" w:hAnchor="page" w:x="6702" w:y="13188"/>
        <w:shd w:val="clear" w:color="auto" w:fill="auto"/>
        <w:spacing w:line="297" w:lineRule="exact"/>
      </w:pPr>
      <w:r w:rsidRPr="006F7742">
        <w:rPr>
          <w:rStyle w:val="Gvdemetni22"/>
          <w:b/>
          <w:bCs/>
          <w:sz w:val="18"/>
          <w:szCs w:val="18"/>
        </w:rPr>
        <w:t>17.</w:t>
      </w:r>
      <w:r>
        <w:rPr>
          <w:rStyle w:val="Gvdemetni22"/>
        </w:rPr>
        <w:t xml:space="preserve"> </w:t>
      </w:r>
      <w:r>
        <w:t>Canlılar besinlerin işe yaramayan kısımlarını</w:t>
      </w:r>
    </w:p>
    <w:p w:rsidR="00000D95" w:rsidRDefault="00000D95">
      <w:pPr>
        <w:pStyle w:val="Gvdemetni21"/>
        <w:framePr w:w="4621" w:h="1856" w:hRule="exact" w:wrap="auto" w:vAnchor="page" w:hAnchor="page" w:x="6702" w:y="13188"/>
        <w:shd w:val="clear" w:color="auto" w:fill="auto"/>
        <w:tabs>
          <w:tab w:val="left" w:leader="dot" w:pos="3602"/>
        </w:tabs>
        <w:spacing w:line="297" w:lineRule="exact"/>
        <w:ind w:left="440"/>
      </w:pPr>
      <w:r>
        <w:t>dışarı atarlar. Bu olaya</w:t>
      </w:r>
      <w:r>
        <w:tab/>
        <w:t>denir.</w:t>
      </w:r>
    </w:p>
    <w:p w:rsidR="00000D95" w:rsidRDefault="00000D95">
      <w:pPr>
        <w:pStyle w:val="Gvdemetni191"/>
        <w:framePr w:w="4621" w:h="1856" w:hRule="exact" w:wrap="auto" w:vAnchor="page" w:hAnchor="page" w:x="6702" w:y="13188"/>
        <w:shd w:val="clear" w:color="auto" w:fill="auto"/>
        <w:spacing w:line="297" w:lineRule="exact"/>
        <w:ind w:left="440" w:firstLine="0"/>
      </w:pPr>
      <w:r>
        <w:t>Yukarıdaki cümlede noktalı yere aşağıdaki</w:t>
      </w:r>
      <w:r>
        <w:softHyphen/>
        <w:t>lerden hangisi getirilmelidir?</w:t>
      </w:r>
    </w:p>
    <w:p w:rsidR="00000D95" w:rsidRDefault="00000D95">
      <w:pPr>
        <w:pStyle w:val="Gvdemetni21"/>
        <w:framePr w:w="4621" w:h="1856" w:hRule="exact" w:wrap="auto" w:vAnchor="page" w:hAnchor="page" w:x="6702" w:y="13188"/>
        <w:shd w:val="clear" w:color="auto" w:fill="auto"/>
        <w:tabs>
          <w:tab w:val="left" w:pos="2516"/>
        </w:tabs>
        <w:spacing w:line="297" w:lineRule="exact"/>
        <w:ind w:left="440"/>
      </w:pPr>
      <w:r>
        <w:t>A) Solunum</w:t>
      </w:r>
      <w:r>
        <w:tab/>
        <w:t>B) Üreme</w:t>
      </w:r>
    </w:p>
    <w:p w:rsidR="00000D95" w:rsidRDefault="00000D95">
      <w:pPr>
        <w:pStyle w:val="Gvdemetni21"/>
        <w:framePr w:w="4621" w:h="1856" w:hRule="exact" w:wrap="auto" w:vAnchor="page" w:hAnchor="page" w:x="6702" w:y="13188"/>
        <w:shd w:val="clear" w:color="auto" w:fill="auto"/>
        <w:tabs>
          <w:tab w:val="left" w:pos="2511"/>
        </w:tabs>
        <w:spacing w:line="297" w:lineRule="exact"/>
        <w:ind w:left="440"/>
      </w:pPr>
      <w:r>
        <w:t>C) Hareket</w:t>
      </w:r>
      <w:r>
        <w:tab/>
        <w:t>D) Boşaltım</w:t>
      </w:r>
    </w:p>
    <w:p w:rsidR="00000D95" w:rsidRDefault="00000D95">
      <w:pPr>
        <w:framePr w:wrap="auto" w:vAnchor="page" w:hAnchor="page" w:x="9219" w:y="15296"/>
        <w:rPr>
          <w:color w:val="auto"/>
        </w:rPr>
      </w:pPr>
    </w:p>
    <w:p w:rsidR="00000D95" w:rsidRDefault="00000D95">
      <w:pPr>
        <w:framePr w:wrap="auto" w:vAnchor="page" w:hAnchor="page" w:x="1880" w:y="719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10" o:spid="_x0000_i1034" type="#_x0000_t75" style="width:211.5pt;height:72.75pt;visibility:visible">
            <v:imagedata r:id="rId15" o:title=""/>
          </v:shape>
        </w:pict>
      </w:r>
    </w:p>
    <w:p w:rsidR="00000D95" w:rsidRDefault="00000D95">
      <w:pPr>
        <w:framePr w:wrap="auto" w:vAnchor="page" w:hAnchor="page" w:x="6994" w:y="1695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11" o:spid="_x0000_i1035" type="#_x0000_t75" style="width:197.25pt;height:119.25pt;visibility:visible">
            <v:imagedata r:id="rId16" o:title=""/>
          </v:shape>
        </w:pict>
      </w:r>
    </w:p>
    <w:p w:rsidR="00000D95" w:rsidRDefault="00000D95">
      <w:pPr>
        <w:framePr w:wrap="auto" w:vAnchor="page" w:hAnchor="page" w:x="7621" w:y="5551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12" o:spid="_x0000_i1036" type="#_x0000_t75" style="width:52.5pt;height:64.5pt;visibility:visible">
            <v:imagedata r:id="rId17" o:title=""/>
          </v:shape>
        </w:pict>
      </w:r>
    </w:p>
    <w:p w:rsidR="00000D95" w:rsidRDefault="00000D95">
      <w:pPr>
        <w:framePr w:wrap="auto" w:vAnchor="page" w:hAnchor="page" w:x="9515" w:y="5489"/>
        <w:rPr>
          <w:color w:val="auto"/>
          <w:sz w:val="2"/>
          <w:szCs w:val="2"/>
        </w:rPr>
      </w:pPr>
      <w:r w:rsidRPr="0082195C">
        <w:rPr>
          <w:noProof/>
          <w:color w:val="auto"/>
          <w:sz w:val="2"/>
          <w:szCs w:val="2"/>
        </w:rPr>
        <w:pict>
          <v:shape id="Resim 13" o:spid="_x0000_i1037" type="#_x0000_t75" style="width:73.5pt;height:54.75pt;visibility:visible">
            <v:imagedata r:id="rId18" o:title=""/>
          </v:shape>
        </w:pict>
      </w:r>
    </w:p>
    <w:p w:rsidR="00000D95" w:rsidRDefault="00000D95">
      <w:pPr>
        <w:rPr>
          <w:color w:val="auto"/>
          <w:sz w:val="2"/>
          <w:szCs w:val="2"/>
        </w:rPr>
      </w:pPr>
    </w:p>
    <w:sectPr w:rsidR="00000D95" w:rsidSect="00F849FD">
      <w:pgSz w:w="11905" w:h="16837"/>
      <w:pgMar w:top="0" w:right="0" w:bottom="0" w:left="0" w:header="0" w:footer="3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2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3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4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5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6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7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8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3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4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5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6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7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8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742"/>
    <w:rsid w:val="00000D95"/>
    <w:rsid w:val="0015243C"/>
    <w:rsid w:val="003364AC"/>
    <w:rsid w:val="003F572E"/>
    <w:rsid w:val="00411480"/>
    <w:rsid w:val="006F7742"/>
    <w:rsid w:val="0082195C"/>
    <w:rsid w:val="008C7DF6"/>
    <w:rsid w:val="00A04D35"/>
    <w:rsid w:val="00D930BE"/>
    <w:rsid w:val="00F84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72E"/>
    <w:rPr>
      <w:rFonts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F572E"/>
    <w:rPr>
      <w:color w:val="0066CC"/>
      <w:u w:val="single"/>
    </w:rPr>
  </w:style>
  <w:style w:type="character" w:customStyle="1" w:styleId="Gvdemetni19">
    <w:name w:val="Gövde metni (19)_"/>
    <w:basedOn w:val="DefaultParagraphFont"/>
    <w:link w:val="Gvdemetni191"/>
    <w:uiPriority w:val="99"/>
    <w:locked/>
    <w:rsid w:val="003F572E"/>
    <w:rPr>
      <w:rFonts w:ascii="Arial" w:hAnsi="Arial" w:cs="Arial"/>
      <w:b/>
      <w:bCs/>
      <w:spacing w:val="-3"/>
      <w:sz w:val="18"/>
      <w:szCs w:val="18"/>
    </w:rPr>
  </w:style>
  <w:style w:type="character" w:customStyle="1" w:styleId="stbilgiveyaaltbilgi">
    <w:name w:val="Üst bilgi veya alt bilgi_"/>
    <w:basedOn w:val="DefaultParagraphFont"/>
    <w:link w:val="stbilgiveyaaltbilgi0"/>
    <w:uiPriority w:val="99"/>
    <w:locked/>
    <w:rsid w:val="003F572E"/>
    <w:rPr>
      <w:rFonts w:ascii="Times New Roman" w:hAnsi="Times New Roman" w:cs="Times New Roman"/>
      <w:sz w:val="20"/>
      <w:szCs w:val="20"/>
    </w:rPr>
  </w:style>
  <w:style w:type="character" w:customStyle="1" w:styleId="stbilgiveyaaltbilgiFranklinGothicDemi">
    <w:name w:val="Üst bilgi veya alt bilgi + Franklin Gothic Demi"/>
    <w:aliases w:val="8 pt"/>
    <w:basedOn w:val="stbilgiveyaaltbilgi"/>
    <w:uiPriority w:val="99"/>
    <w:rsid w:val="003F572E"/>
    <w:rPr>
      <w:rFonts w:ascii="Franklin Gothic Demi" w:hAnsi="Franklin Gothic Demi" w:cs="Franklin Gothic Demi"/>
      <w:spacing w:val="10"/>
      <w:w w:val="100"/>
      <w:sz w:val="15"/>
      <w:szCs w:val="15"/>
    </w:rPr>
  </w:style>
  <w:style w:type="character" w:customStyle="1" w:styleId="Dier">
    <w:name w:val="Diğer_"/>
    <w:basedOn w:val="DefaultParagraphFont"/>
    <w:link w:val="Dier0"/>
    <w:uiPriority w:val="99"/>
    <w:locked/>
    <w:rsid w:val="003F572E"/>
    <w:rPr>
      <w:rFonts w:ascii="Times New Roman" w:hAnsi="Times New Roman" w:cs="Times New Roman"/>
      <w:noProof/>
      <w:sz w:val="20"/>
      <w:szCs w:val="20"/>
    </w:rPr>
  </w:style>
  <w:style w:type="character" w:customStyle="1" w:styleId="Resimyazs9">
    <w:name w:val="Resim yazısı (9)_"/>
    <w:basedOn w:val="DefaultParagraphFont"/>
    <w:link w:val="Resimyazs91"/>
    <w:uiPriority w:val="99"/>
    <w:locked/>
    <w:rsid w:val="003F572E"/>
    <w:rPr>
      <w:rFonts w:ascii="Arial" w:hAnsi="Arial" w:cs="Arial"/>
      <w:b/>
      <w:bCs/>
      <w:spacing w:val="-3"/>
      <w:sz w:val="18"/>
      <w:szCs w:val="18"/>
    </w:rPr>
  </w:style>
  <w:style w:type="character" w:customStyle="1" w:styleId="Gvdemetni2">
    <w:name w:val="Gövde metni (2)_"/>
    <w:basedOn w:val="DefaultParagraphFont"/>
    <w:link w:val="Gvdemetni21"/>
    <w:uiPriority w:val="99"/>
    <w:locked/>
    <w:rsid w:val="003F572E"/>
    <w:rPr>
      <w:rFonts w:ascii="Arial" w:hAnsi="Arial" w:cs="Arial"/>
      <w:spacing w:val="1"/>
      <w:sz w:val="17"/>
      <w:szCs w:val="17"/>
    </w:rPr>
  </w:style>
  <w:style w:type="character" w:customStyle="1" w:styleId="Gvdemetni20">
    <w:name w:val="Gövde metni (2)"/>
    <w:basedOn w:val="Gvdemetni2"/>
    <w:uiPriority w:val="99"/>
    <w:rsid w:val="003F572E"/>
    <w:rPr>
      <w:noProof/>
    </w:rPr>
  </w:style>
  <w:style w:type="character" w:customStyle="1" w:styleId="Gvdemetni3">
    <w:name w:val="Gövde metni (3)_"/>
    <w:basedOn w:val="DefaultParagraphFont"/>
    <w:link w:val="Gvdemetni30"/>
    <w:uiPriority w:val="99"/>
    <w:locked/>
    <w:rsid w:val="003F572E"/>
    <w:rPr>
      <w:rFonts w:ascii="Arial" w:hAnsi="Arial" w:cs="Arial"/>
      <w:spacing w:val="-34"/>
      <w:sz w:val="65"/>
      <w:szCs w:val="65"/>
    </w:rPr>
  </w:style>
  <w:style w:type="character" w:customStyle="1" w:styleId="Gvdemetni3-3ptbolukbraklyor">
    <w:name w:val="Gövde metni (3) + -3 pt boşluk bırakılıyor"/>
    <w:basedOn w:val="Gvdemetni3"/>
    <w:uiPriority w:val="99"/>
    <w:rsid w:val="003F572E"/>
    <w:rPr>
      <w:spacing w:val="-70"/>
    </w:rPr>
  </w:style>
  <w:style w:type="character" w:customStyle="1" w:styleId="Balk3">
    <w:name w:val="Başlık #3_"/>
    <w:basedOn w:val="DefaultParagraphFont"/>
    <w:link w:val="Balk30"/>
    <w:uiPriority w:val="99"/>
    <w:locked/>
    <w:rsid w:val="003F572E"/>
    <w:rPr>
      <w:rFonts w:ascii="Arial" w:hAnsi="Arial" w:cs="Arial"/>
      <w:b/>
      <w:bCs/>
      <w:spacing w:val="-8"/>
      <w:sz w:val="22"/>
      <w:szCs w:val="22"/>
    </w:rPr>
  </w:style>
  <w:style w:type="character" w:customStyle="1" w:styleId="Balk3TimesNewRoman">
    <w:name w:val="Başlık #3 + Times New Roman"/>
    <w:aliases w:val="11,5 pt"/>
    <w:basedOn w:val="Balk3"/>
    <w:uiPriority w:val="99"/>
    <w:rsid w:val="003F572E"/>
    <w:rPr>
      <w:rFonts w:ascii="Times New Roman" w:hAnsi="Times New Roman" w:cs="Times New Roman"/>
      <w:spacing w:val="-2"/>
      <w:sz w:val="21"/>
      <w:szCs w:val="21"/>
    </w:rPr>
  </w:style>
  <w:style w:type="character" w:customStyle="1" w:styleId="Balk39pt">
    <w:name w:val="Başlık #3 + 9 pt"/>
    <w:aliases w:val="Kalın Değil"/>
    <w:basedOn w:val="Balk3"/>
    <w:uiPriority w:val="99"/>
    <w:rsid w:val="003F572E"/>
    <w:rPr>
      <w:noProof/>
      <w:spacing w:val="1"/>
      <w:sz w:val="17"/>
      <w:szCs w:val="17"/>
    </w:rPr>
  </w:style>
  <w:style w:type="character" w:customStyle="1" w:styleId="Gvdemetni6">
    <w:name w:val="Gövde metni (6)_"/>
    <w:basedOn w:val="DefaultParagraphFont"/>
    <w:link w:val="Gvdemetni60"/>
    <w:uiPriority w:val="99"/>
    <w:locked/>
    <w:rsid w:val="003F572E"/>
    <w:rPr>
      <w:rFonts w:ascii="Arial" w:hAnsi="Arial" w:cs="Arial"/>
      <w:spacing w:val="-2"/>
      <w:sz w:val="18"/>
      <w:szCs w:val="18"/>
    </w:rPr>
  </w:style>
  <w:style w:type="character" w:customStyle="1" w:styleId="Gvdemetni69pt">
    <w:name w:val="Gövde metni (6) + 9 pt"/>
    <w:basedOn w:val="Gvdemetni6"/>
    <w:uiPriority w:val="99"/>
    <w:rsid w:val="003F572E"/>
    <w:rPr>
      <w:spacing w:val="1"/>
      <w:sz w:val="17"/>
      <w:szCs w:val="17"/>
    </w:rPr>
  </w:style>
  <w:style w:type="character" w:customStyle="1" w:styleId="Resimyazs9TimesNewRoman">
    <w:name w:val="Resim yazısı (9) + Times New Roman"/>
    <w:aliases w:val="9 pt,1 pt boşluk bırakılıyor"/>
    <w:basedOn w:val="Resimyazs9"/>
    <w:uiPriority w:val="99"/>
    <w:rsid w:val="003F572E"/>
    <w:rPr>
      <w:rFonts w:ascii="Times New Roman" w:hAnsi="Times New Roman" w:cs="Times New Roman"/>
      <w:spacing w:val="18"/>
      <w:sz w:val="17"/>
      <w:szCs w:val="17"/>
    </w:rPr>
  </w:style>
  <w:style w:type="character" w:customStyle="1" w:styleId="Resimyazs90">
    <w:name w:val="Resim yazısı (9)"/>
    <w:basedOn w:val="Resimyazs9"/>
    <w:uiPriority w:val="99"/>
    <w:rsid w:val="003F572E"/>
    <w:rPr>
      <w:noProof/>
    </w:rPr>
  </w:style>
  <w:style w:type="character" w:customStyle="1" w:styleId="Resimyazs92">
    <w:name w:val="Resim yazısı (9)2"/>
    <w:basedOn w:val="Resimyazs9"/>
    <w:uiPriority w:val="99"/>
    <w:rsid w:val="003F572E"/>
  </w:style>
  <w:style w:type="character" w:customStyle="1" w:styleId="Resimyazs9TimesNewRoman1">
    <w:name w:val="Resim yazısı (9) + Times New Roman1"/>
    <w:aliases w:val="9,5 pt3,İtalik"/>
    <w:basedOn w:val="Resimyazs9"/>
    <w:uiPriority w:val="99"/>
    <w:rsid w:val="003F572E"/>
    <w:rPr>
      <w:rFonts w:ascii="Times New Roman" w:hAnsi="Times New Roman" w:cs="Times New Roman"/>
      <w:i/>
      <w:iCs/>
      <w:spacing w:val="8"/>
    </w:rPr>
  </w:style>
  <w:style w:type="character" w:customStyle="1" w:styleId="Gvdemetni69pt6">
    <w:name w:val="Gövde metni (6) + 9 pt6"/>
    <w:basedOn w:val="Gvdemetni6"/>
    <w:uiPriority w:val="99"/>
    <w:rsid w:val="003F572E"/>
    <w:rPr>
      <w:spacing w:val="1"/>
      <w:sz w:val="17"/>
      <w:szCs w:val="17"/>
    </w:rPr>
  </w:style>
  <w:style w:type="character" w:customStyle="1" w:styleId="Gvdemetni190">
    <w:name w:val="Gövde metni (19)"/>
    <w:basedOn w:val="Gvdemetni19"/>
    <w:uiPriority w:val="99"/>
    <w:rsid w:val="003F572E"/>
  </w:style>
  <w:style w:type="character" w:customStyle="1" w:styleId="Gvdemetni197">
    <w:name w:val="Gövde metni (19)7"/>
    <w:basedOn w:val="Gvdemetni19"/>
    <w:uiPriority w:val="99"/>
    <w:rsid w:val="003F572E"/>
    <w:rPr>
      <w:noProof/>
    </w:rPr>
  </w:style>
  <w:style w:type="character" w:customStyle="1" w:styleId="Gvdemetni199pt">
    <w:name w:val="Gövde metni (19) + 9 pt"/>
    <w:aliases w:val="Kalın Değil6"/>
    <w:basedOn w:val="Gvdemetni19"/>
    <w:uiPriority w:val="99"/>
    <w:rsid w:val="003F572E"/>
    <w:rPr>
      <w:spacing w:val="1"/>
      <w:sz w:val="17"/>
      <w:szCs w:val="17"/>
    </w:rPr>
  </w:style>
  <w:style w:type="character" w:customStyle="1" w:styleId="Gvdemetni196">
    <w:name w:val="Gövde metni (19)6"/>
    <w:basedOn w:val="Gvdemetni19"/>
    <w:uiPriority w:val="99"/>
    <w:rsid w:val="003F572E"/>
  </w:style>
  <w:style w:type="character" w:customStyle="1" w:styleId="Gvdemetni195">
    <w:name w:val="Gövde metni (19)5"/>
    <w:basedOn w:val="Gvdemetni19"/>
    <w:uiPriority w:val="99"/>
    <w:rsid w:val="003F572E"/>
  </w:style>
  <w:style w:type="character" w:customStyle="1" w:styleId="Gvdemetni194">
    <w:name w:val="Gövde metni (19)4"/>
    <w:basedOn w:val="Gvdemetni19"/>
    <w:uiPriority w:val="99"/>
    <w:rsid w:val="003F572E"/>
    <w:rPr>
      <w:noProof/>
    </w:rPr>
  </w:style>
  <w:style w:type="character" w:customStyle="1" w:styleId="Gvdemetni19FranklinGothicDemi">
    <w:name w:val="Gövde metni (19) + Franklin Gothic Demi"/>
    <w:aliases w:val="92,5 pt2,Kalın Değil5"/>
    <w:basedOn w:val="Gvdemetni19"/>
    <w:uiPriority w:val="99"/>
    <w:rsid w:val="003F572E"/>
    <w:rPr>
      <w:rFonts w:ascii="Franklin Gothic Demi" w:hAnsi="Franklin Gothic Demi" w:cs="Franklin Gothic Demi"/>
      <w:spacing w:val="4"/>
    </w:rPr>
  </w:style>
  <w:style w:type="character" w:customStyle="1" w:styleId="Gvdemetni19FranklinGothicDemi1">
    <w:name w:val="Gövde metni (19) + Franklin Gothic Demi1"/>
    <w:aliases w:val="91,5 pt1,Kalın Değil4"/>
    <w:basedOn w:val="Gvdemetni19"/>
    <w:uiPriority w:val="99"/>
    <w:rsid w:val="003F572E"/>
    <w:rPr>
      <w:rFonts w:ascii="Franklin Gothic Demi" w:hAnsi="Franklin Gothic Demi" w:cs="Franklin Gothic Demi"/>
      <w:spacing w:val="4"/>
      <w:u w:val="single"/>
    </w:rPr>
  </w:style>
  <w:style w:type="character" w:customStyle="1" w:styleId="Gvdemetni69pt5">
    <w:name w:val="Gövde metni (6) + 9 pt5"/>
    <w:basedOn w:val="Gvdemetni6"/>
    <w:uiPriority w:val="99"/>
    <w:rsid w:val="003F572E"/>
    <w:rPr>
      <w:noProof/>
      <w:spacing w:val="1"/>
      <w:sz w:val="17"/>
      <w:szCs w:val="17"/>
    </w:rPr>
  </w:style>
  <w:style w:type="character" w:customStyle="1" w:styleId="Gvdemetni69pt4">
    <w:name w:val="Gövde metni (6) + 9 pt4"/>
    <w:basedOn w:val="Gvdemetni6"/>
    <w:uiPriority w:val="99"/>
    <w:rsid w:val="003F572E"/>
    <w:rPr>
      <w:spacing w:val="1"/>
      <w:sz w:val="17"/>
      <w:szCs w:val="17"/>
    </w:rPr>
  </w:style>
  <w:style w:type="character" w:customStyle="1" w:styleId="Balk2">
    <w:name w:val="Başlık #2_"/>
    <w:basedOn w:val="DefaultParagraphFont"/>
    <w:link w:val="Balk21"/>
    <w:uiPriority w:val="99"/>
    <w:locked/>
    <w:rsid w:val="003F572E"/>
    <w:rPr>
      <w:rFonts w:ascii="Arial" w:hAnsi="Arial" w:cs="Arial"/>
      <w:spacing w:val="1"/>
      <w:sz w:val="17"/>
      <w:szCs w:val="17"/>
    </w:rPr>
  </w:style>
  <w:style w:type="character" w:customStyle="1" w:styleId="Balk20">
    <w:name w:val="Başlık #2"/>
    <w:basedOn w:val="Balk2"/>
    <w:uiPriority w:val="99"/>
    <w:rsid w:val="003F572E"/>
  </w:style>
  <w:style w:type="character" w:customStyle="1" w:styleId="Resimyazs">
    <w:name w:val="Resim yazısı_"/>
    <w:basedOn w:val="DefaultParagraphFont"/>
    <w:link w:val="Resimyazs0"/>
    <w:uiPriority w:val="99"/>
    <w:locked/>
    <w:rsid w:val="003F572E"/>
    <w:rPr>
      <w:rFonts w:ascii="Arial" w:hAnsi="Arial" w:cs="Arial"/>
      <w:spacing w:val="-2"/>
      <w:sz w:val="18"/>
      <w:szCs w:val="18"/>
    </w:rPr>
  </w:style>
  <w:style w:type="character" w:customStyle="1" w:styleId="Resimyazs9pt">
    <w:name w:val="Resim yazısı + 9 pt"/>
    <w:basedOn w:val="Resimyazs"/>
    <w:uiPriority w:val="99"/>
    <w:rsid w:val="003F572E"/>
    <w:rPr>
      <w:spacing w:val="1"/>
      <w:sz w:val="17"/>
      <w:szCs w:val="17"/>
    </w:rPr>
  </w:style>
  <w:style w:type="character" w:customStyle="1" w:styleId="Gvdemetni69pt3">
    <w:name w:val="Gövde metni (6) + 9 pt3"/>
    <w:basedOn w:val="Gvdemetni6"/>
    <w:uiPriority w:val="99"/>
    <w:rsid w:val="003F572E"/>
    <w:rPr>
      <w:spacing w:val="1"/>
      <w:sz w:val="17"/>
      <w:szCs w:val="17"/>
    </w:rPr>
  </w:style>
  <w:style w:type="character" w:customStyle="1" w:styleId="Balk14">
    <w:name w:val="Başlık #1 (4)_"/>
    <w:basedOn w:val="DefaultParagraphFont"/>
    <w:link w:val="Balk141"/>
    <w:uiPriority w:val="99"/>
    <w:locked/>
    <w:rsid w:val="003F572E"/>
    <w:rPr>
      <w:rFonts w:ascii="Franklin Gothic Demi" w:hAnsi="Franklin Gothic Demi" w:cs="Franklin Gothic Demi"/>
      <w:spacing w:val="5"/>
      <w:sz w:val="17"/>
      <w:szCs w:val="17"/>
    </w:rPr>
  </w:style>
  <w:style w:type="character" w:customStyle="1" w:styleId="Balk140">
    <w:name w:val="Başlık #1 (4)"/>
    <w:basedOn w:val="Balk14"/>
    <w:uiPriority w:val="99"/>
    <w:rsid w:val="003F572E"/>
  </w:style>
  <w:style w:type="character" w:customStyle="1" w:styleId="Gvdemetni193">
    <w:name w:val="Gövde metni (19)3"/>
    <w:basedOn w:val="Gvdemetni19"/>
    <w:uiPriority w:val="99"/>
    <w:rsid w:val="003F572E"/>
    <w:rPr>
      <w:noProof/>
    </w:rPr>
  </w:style>
  <w:style w:type="character" w:customStyle="1" w:styleId="Gvdemetni199pt2">
    <w:name w:val="Gövde metni (19) + 9 pt2"/>
    <w:aliases w:val="Kalın Değil3"/>
    <w:basedOn w:val="Gvdemetni19"/>
    <w:uiPriority w:val="99"/>
    <w:rsid w:val="003F572E"/>
    <w:rPr>
      <w:noProof/>
      <w:spacing w:val="1"/>
      <w:sz w:val="17"/>
      <w:szCs w:val="17"/>
    </w:rPr>
  </w:style>
  <w:style w:type="character" w:customStyle="1" w:styleId="Gvdemetni199pt1">
    <w:name w:val="Gövde metni (19) + 9 pt1"/>
    <w:aliases w:val="Kalın Değil2"/>
    <w:basedOn w:val="Gvdemetni19"/>
    <w:uiPriority w:val="99"/>
    <w:rsid w:val="003F572E"/>
    <w:rPr>
      <w:spacing w:val="1"/>
      <w:sz w:val="17"/>
      <w:szCs w:val="17"/>
      <w:u w:val="single"/>
    </w:rPr>
  </w:style>
  <w:style w:type="character" w:customStyle="1" w:styleId="Gvdemetni69pt2">
    <w:name w:val="Gövde metni (6) + 9 pt2"/>
    <w:basedOn w:val="Gvdemetni6"/>
    <w:uiPriority w:val="99"/>
    <w:rsid w:val="003F572E"/>
    <w:rPr>
      <w:noProof/>
      <w:spacing w:val="1"/>
      <w:sz w:val="17"/>
      <w:szCs w:val="17"/>
    </w:rPr>
  </w:style>
  <w:style w:type="character" w:customStyle="1" w:styleId="Gvdemetni69pt1">
    <w:name w:val="Gövde metni (6) + 9 pt1"/>
    <w:basedOn w:val="Gvdemetni6"/>
    <w:uiPriority w:val="99"/>
    <w:rsid w:val="003F572E"/>
    <w:rPr>
      <w:noProof/>
      <w:spacing w:val="1"/>
      <w:sz w:val="17"/>
      <w:szCs w:val="17"/>
    </w:rPr>
  </w:style>
  <w:style w:type="character" w:customStyle="1" w:styleId="Gvdemetni22">
    <w:name w:val="Gövde metni (2)2"/>
    <w:basedOn w:val="Gvdemetni2"/>
    <w:uiPriority w:val="99"/>
    <w:rsid w:val="003F572E"/>
  </w:style>
  <w:style w:type="character" w:customStyle="1" w:styleId="stbilgiveyaaltbilgiFranklinGothicDemi2">
    <w:name w:val="Üst bilgi veya alt bilgi + Franklin Gothic Demi2"/>
    <w:aliases w:val="8 pt2"/>
    <w:basedOn w:val="stbilgiveyaaltbilgi"/>
    <w:uiPriority w:val="99"/>
    <w:rsid w:val="003F572E"/>
    <w:rPr>
      <w:rFonts w:ascii="Franklin Gothic Demi" w:hAnsi="Franklin Gothic Demi" w:cs="Franklin Gothic Demi"/>
      <w:spacing w:val="10"/>
      <w:w w:val="100"/>
      <w:sz w:val="15"/>
      <w:szCs w:val="15"/>
    </w:rPr>
  </w:style>
  <w:style w:type="character" w:customStyle="1" w:styleId="Gvdemetni10">
    <w:name w:val="Gövde metni (10)_"/>
    <w:basedOn w:val="DefaultParagraphFont"/>
    <w:link w:val="Gvdemetni100"/>
    <w:uiPriority w:val="99"/>
    <w:locked/>
    <w:rsid w:val="003F572E"/>
    <w:rPr>
      <w:rFonts w:ascii="Corbel" w:hAnsi="Corbel" w:cs="Corbel"/>
      <w:b/>
      <w:bCs/>
      <w:spacing w:val="-16"/>
      <w:sz w:val="20"/>
      <w:szCs w:val="20"/>
    </w:rPr>
  </w:style>
  <w:style w:type="character" w:customStyle="1" w:styleId="Gvdemetni10FranklinGothicDemi">
    <w:name w:val="Gövde metni (10) + Franklin Gothic Demi"/>
    <w:aliases w:val="9 pt1,Kalın Değil1,0 pt boşluk bırakılıyor"/>
    <w:basedOn w:val="Gvdemetni10"/>
    <w:uiPriority w:val="99"/>
    <w:rsid w:val="003F572E"/>
    <w:rPr>
      <w:rFonts w:ascii="Franklin Gothic Demi" w:hAnsi="Franklin Gothic Demi" w:cs="Franklin Gothic Demi"/>
      <w:spacing w:val="-5"/>
      <w:sz w:val="18"/>
      <w:szCs w:val="18"/>
    </w:rPr>
  </w:style>
  <w:style w:type="character" w:customStyle="1" w:styleId="Gvdemetni192">
    <w:name w:val="Gövde metni (19)2"/>
    <w:basedOn w:val="Gvdemetni19"/>
    <w:uiPriority w:val="99"/>
    <w:rsid w:val="003F572E"/>
    <w:rPr>
      <w:u w:val="single"/>
    </w:rPr>
  </w:style>
  <w:style w:type="character" w:customStyle="1" w:styleId="Gvdemetni11">
    <w:name w:val="Gövde metni (11)_"/>
    <w:basedOn w:val="DefaultParagraphFont"/>
    <w:link w:val="Gvdemetni110"/>
    <w:uiPriority w:val="99"/>
    <w:locked/>
    <w:rsid w:val="003F572E"/>
    <w:rPr>
      <w:rFonts w:ascii="Arial" w:hAnsi="Arial" w:cs="Arial"/>
      <w:noProof/>
      <w:spacing w:val="1"/>
      <w:sz w:val="13"/>
      <w:szCs w:val="13"/>
    </w:rPr>
  </w:style>
  <w:style w:type="character" w:customStyle="1" w:styleId="stbilgiveyaaltbilgiFranklinGothicDemi1">
    <w:name w:val="Üst bilgi veya alt bilgi + Franklin Gothic Demi1"/>
    <w:aliases w:val="8 pt1"/>
    <w:basedOn w:val="stbilgiveyaaltbilgi"/>
    <w:uiPriority w:val="99"/>
    <w:rsid w:val="003F572E"/>
    <w:rPr>
      <w:rFonts w:ascii="Franklin Gothic Demi" w:hAnsi="Franklin Gothic Demi" w:cs="Franklin Gothic Demi"/>
      <w:noProof/>
      <w:spacing w:val="10"/>
      <w:w w:val="100"/>
      <w:sz w:val="15"/>
      <w:szCs w:val="15"/>
    </w:rPr>
  </w:style>
  <w:style w:type="paragraph" w:customStyle="1" w:styleId="Gvdemetni191">
    <w:name w:val="Gövde metni (19)1"/>
    <w:basedOn w:val="Normal"/>
    <w:link w:val="Gvdemetni19"/>
    <w:uiPriority w:val="99"/>
    <w:rsid w:val="003F572E"/>
    <w:pPr>
      <w:shd w:val="clear" w:color="auto" w:fill="FFFFFF"/>
      <w:spacing w:line="283" w:lineRule="exact"/>
      <w:ind w:hanging="480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rsid w:val="003F572E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Dier0">
    <w:name w:val="Diğer"/>
    <w:basedOn w:val="Normal"/>
    <w:link w:val="Dier"/>
    <w:uiPriority w:val="99"/>
    <w:rsid w:val="003F572E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Resimyazs91">
    <w:name w:val="Resim yazısı (9)1"/>
    <w:basedOn w:val="Normal"/>
    <w:link w:val="Resimyazs9"/>
    <w:uiPriority w:val="99"/>
    <w:rsid w:val="003F572E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3"/>
      <w:sz w:val="18"/>
      <w:szCs w:val="18"/>
    </w:rPr>
  </w:style>
  <w:style w:type="paragraph" w:customStyle="1" w:styleId="Gvdemetni21">
    <w:name w:val="Gövde metni (2)1"/>
    <w:basedOn w:val="Normal"/>
    <w:link w:val="Gvdemetni2"/>
    <w:uiPriority w:val="99"/>
    <w:rsid w:val="003F572E"/>
    <w:pPr>
      <w:shd w:val="clear" w:color="auto" w:fill="FFFFFF"/>
      <w:spacing w:line="240" w:lineRule="atLeast"/>
    </w:pPr>
    <w:rPr>
      <w:rFonts w:ascii="Arial" w:hAnsi="Arial" w:cs="Arial"/>
      <w:color w:val="auto"/>
      <w:spacing w:val="1"/>
      <w:sz w:val="17"/>
      <w:szCs w:val="17"/>
    </w:rPr>
  </w:style>
  <w:style w:type="paragraph" w:customStyle="1" w:styleId="Gvdemetni30">
    <w:name w:val="Gövde metni (3)"/>
    <w:basedOn w:val="Normal"/>
    <w:link w:val="Gvdemetni3"/>
    <w:uiPriority w:val="99"/>
    <w:rsid w:val="003F572E"/>
    <w:pPr>
      <w:shd w:val="clear" w:color="auto" w:fill="FFFFFF"/>
      <w:spacing w:line="240" w:lineRule="atLeast"/>
    </w:pPr>
    <w:rPr>
      <w:rFonts w:ascii="Arial" w:hAnsi="Arial" w:cs="Arial"/>
      <w:color w:val="auto"/>
      <w:spacing w:val="-34"/>
      <w:sz w:val="65"/>
      <w:szCs w:val="65"/>
    </w:rPr>
  </w:style>
  <w:style w:type="paragraph" w:customStyle="1" w:styleId="Balk30">
    <w:name w:val="Başlık #3"/>
    <w:basedOn w:val="Normal"/>
    <w:link w:val="Balk3"/>
    <w:uiPriority w:val="99"/>
    <w:rsid w:val="003F572E"/>
    <w:pPr>
      <w:shd w:val="clear" w:color="auto" w:fill="FFFFFF"/>
      <w:spacing w:line="240" w:lineRule="atLeast"/>
      <w:outlineLvl w:val="2"/>
    </w:pPr>
    <w:rPr>
      <w:rFonts w:ascii="Arial" w:hAnsi="Arial" w:cs="Arial"/>
      <w:b/>
      <w:bCs/>
      <w:color w:val="auto"/>
      <w:spacing w:val="-8"/>
      <w:sz w:val="22"/>
      <w:szCs w:val="22"/>
    </w:rPr>
  </w:style>
  <w:style w:type="paragraph" w:customStyle="1" w:styleId="Gvdemetni60">
    <w:name w:val="Gövde metni (6)"/>
    <w:basedOn w:val="Normal"/>
    <w:link w:val="Gvdemetni6"/>
    <w:uiPriority w:val="99"/>
    <w:rsid w:val="003F572E"/>
    <w:pPr>
      <w:shd w:val="clear" w:color="auto" w:fill="FFFFFF"/>
      <w:spacing w:before="120" w:after="300" w:line="240" w:lineRule="atLeast"/>
    </w:pPr>
    <w:rPr>
      <w:rFonts w:ascii="Arial" w:hAnsi="Arial" w:cs="Arial"/>
      <w:color w:val="auto"/>
      <w:spacing w:val="-2"/>
      <w:sz w:val="18"/>
      <w:szCs w:val="18"/>
    </w:rPr>
  </w:style>
  <w:style w:type="paragraph" w:customStyle="1" w:styleId="Balk21">
    <w:name w:val="Başlık #21"/>
    <w:basedOn w:val="Normal"/>
    <w:link w:val="Balk2"/>
    <w:uiPriority w:val="99"/>
    <w:rsid w:val="003F572E"/>
    <w:pPr>
      <w:shd w:val="clear" w:color="auto" w:fill="FFFFFF"/>
      <w:spacing w:before="120" w:after="360" w:line="240" w:lineRule="atLeast"/>
      <w:outlineLvl w:val="1"/>
    </w:pPr>
    <w:rPr>
      <w:rFonts w:ascii="Arial" w:hAnsi="Arial" w:cs="Arial"/>
      <w:color w:val="auto"/>
      <w:spacing w:val="1"/>
      <w:sz w:val="17"/>
      <w:szCs w:val="17"/>
    </w:rPr>
  </w:style>
  <w:style w:type="paragraph" w:customStyle="1" w:styleId="Resimyazs0">
    <w:name w:val="Resim yazısı"/>
    <w:basedOn w:val="Normal"/>
    <w:link w:val="Resimyazs"/>
    <w:uiPriority w:val="99"/>
    <w:rsid w:val="003F572E"/>
    <w:pPr>
      <w:shd w:val="clear" w:color="auto" w:fill="FFFFFF"/>
      <w:spacing w:line="240" w:lineRule="atLeast"/>
    </w:pPr>
    <w:rPr>
      <w:rFonts w:ascii="Arial" w:hAnsi="Arial" w:cs="Arial"/>
      <w:color w:val="auto"/>
      <w:spacing w:val="-2"/>
      <w:sz w:val="18"/>
      <w:szCs w:val="18"/>
    </w:rPr>
  </w:style>
  <w:style w:type="paragraph" w:customStyle="1" w:styleId="Balk141">
    <w:name w:val="Başlık #1 (4)1"/>
    <w:basedOn w:val="Normal"/>
    <w:link w:val="Balk14"/>
    <w:uiPriority w:val="99"/>
    <w:rsid w:val="003F572E"/>
    <w:pPr>
      <w:shd w:val="clear" w:color="auto" w:fill="FFFFFF"/>
      <w:spacing w:before="1260" w:line="240" w:lineRule="atLeast"/>
      <w:outlineLvl w:val="0"/>
    </w:pPr>
    <w:rPr>
      <w:rFonts w:ascii="Franklin Gothic Demi" w:hAnsi="Franklin Gothic Demi" w:cs="Franklin Gothic Demi"/>
      <w:color w:val="auto"/>
      <w:spacing w:val="5"/>
      <w:sz w:val="17"/>
      <w:szCs w:val="17"/>
    </w:rPr>
  </w:style>
  <w:style w:type="paragraph" w:customStyle="1" w:styleId="Gvdemetni100">
    <w:name w:val="Gövde metni (10)"/>
    <w:basedOn w:val="Normal"/>
    <w:link w:val="Gvdemetni10"/>
    <w:uiPriority w:val="99"/>
    <w:rsid w:val="003F572E"/>
    <w:pPr>
      <w:shd w:val="clear" w:color="auto" w:fill="FFFFFF"/>
      <w:spacing w:line="240" w:lineRule="atLeast"/>
    </w:pPr>
    <w:rPr>
      <w:rFonts w:ascii="Corbel" w:hAnsi="Corbel" w:cs="Corbel"/>
      <w:b/>
      <w:bCs/>
      <w:color w:val="auto"/>
      <w:spacing w:val="-16"/>
      <w:sz w:val="20"/>
      <w:szCs w:val="20"/>
    </w:rPr>
  </w:style>
  <w:style w:type="paragraph" w:customStyle="1" w:styleId="Gvdemetni110">
    <w:name w:val="Gövde metni (11)"/>
    <w:basedOn w:val="Normal"/>
    <w:link w:val="Gvdemetni11"/>
    <w:uiPriority w:val="99"/>
    <w:rsid w:val="003F572E"/>
    <w:pPr>
      <w:shd w:val="clear" w:color="auto" w:fill="FFFFFF"/>
      <w:spacing w:line="240" w:lineRule="atLeast"/>
    </w:pPr>
    <w:rPr>
      <w:rFonts w:ascii="Arial" w:hAnsi="Arial" w:cs="Arial"/>
      <w:noProof/>
      <w:color w:val="auto"/>
      <w:spacing w:val="1"/>
      <w:sz w:val="13"/>
      <w:szCs w:val="13"/>
    </w:rPr>
  </w:style>
  <w:style w:type="paragraph" w:styleId="BalloonText">
    <w:name w:val="Balloon Text"/>
    <w:basedOn w:val="Normal"/>
    <w:link w:val="BalloonTextChar"/>
    <w:uiPriority w:val="99"/>
    <w:semiHidden/>
    <w:rsid w:val="003364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64A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/" TargetMode="External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336</Words>
  <Characters>1921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EDANUR</dc:creator>
  <cp:keywords/>
  <dc:description/>
  <cp:lastModifiedBy>EDANUR</cp:lastModifiedBy>
  <cp:revision>4</cp:revision>
  <dcterms:created xsi:type="dcterms:W3CDTF">2011-04-14T07:55:00Z</dcterms:created>
  <dcterms:modified xsi:type="dcterms:W3CDTF">2013-05-01T07:26:00Z</dcterms:modified>
</cp:coreProperties>
</file>