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D32" w:rsidRDefault="00A15D32">
      <w:pPr>
        <w:framePr w:wrap="auto" w:vAnchor="page" w:hAnchor="page" w:x="1891" w:y="4166"/>
        <w:rPr>
          <w:color w:val="auto"/>
          <w:sz w:val="2"/>
          <w:szCs w:val="2"/>
        </w:rPr>
      </w:pPr>
      <w:r>
        <w:rPr>
          <w:noProof/>
        </w:rPr>
        <w:pict>
          <v:rect id="Rectangle 3" o:spid="_x0000_s1026" style="position:absolute;margin-left:82.8pt;margin-top:404.95pt;width:208.6pt;height:62.95pt;z-index:-251661824;visibility:visible;mso-position-horizontal-relative:page;mso-position-vertical-relative:page" o:allowincell="f" fillcolor="#94c5e6" stroked="f">
            <w10:wrap anchorx="page" anchory="page"/>
          </v:rect>
        </w:pict>
      </w:r>
      <w:r w:rsidRPr="00E26FDE">
        <w:rPr>
          <w:noProof/>
          <w:color w:val="auto"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7" o:spid="_x0000_i1025" type="#_x0000_t75" style="width:63.75pt;height:53.25pt;visibility:visible">
            <v:imagedata r:id="rId5" o:title=""/>
          </v:shape>
        </w:pict>
      </w:r>
    </w:p>
    <w:p w:rsidR="00A15D32" w:rsidRDefault="00A15D32">
      <w:pPr>
        <w:framePr w:wrap="auto" w:vAnchor="page" w:hAnchor="page" w:x="6859" w:y="3222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88" o:spid="_x0000_i1026" type="#_x0000_t75" style="width:81pt;height:165.75pt;visibility:visible">
            <v:imagedata r:id="rId6" o:title=""/>
          </v:shape>
        </w:pict>
      </w:r>
    </w:p>
    <w:p w:rsidR="00A15D32" w:rsidRDefault="00A15D32">
      <w:pPr>
        <w:framePr w:wrap="auto" w:vAnchor="page" w:hAnchor="page" w:x="7260" w:y="9859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89" o:spid="_x0000_i1027" type="#_x0000_t75" style="width:156pt;height:54.75pt;visibility:visible">
            <v:imagedata r:id="rId7" o:title=""/>
          </v:shape>
        </w:pict>
      </w:r>
    </w:p>
    <w:p w:rsidR="00A15D32" w:rsidRDefault="00A15D32">
      <w:pPr>
        <w:pStyle w:val="Gvdemetni21"/>
        <w:framePr w:w="4186" w:h="1863" w:hRule="exact" w:wrap="auto" w:vAnchor="page" w:hAnchor="page" w:x="1648" w:y="9410"/>
        <w:shd w:val="clear" w:color="auto" w:fill="auto"/>
        <w:spacing w:line="300" w:lineRule="exact"/>
        <w:ind w:right="60" w:firstLine="0"/>
        <w:jc w:val="both"/>
      </w:pPr>
      <w:r>
        <w:t>Yukarıdaki tabloda bazı canlılar ve solunum organları verilmiştir.</w:t>
      </w:r>
    </w:p>
    <w:p w:rsidR="00A15D32" w:rsidRDefault="00A15D32">
      <w:pPr>
        <w:pStyle w:val="Gvdemetni1"/>
        <w:framePr w:w="4186" w:h="1863" w:hRule="exact" w:wrap="auto" w:vAnchor="page" w:hAnchor="page" w:x="1648" w:y="9410"/>
        <w:shd w:val="clear" w:color="auto" w:fill="auto"/>
        <w:spacing w:after="0"/>
        <w:ind w:right="60" w:firstLine="0"/>
      </w:pPr>
      <w:r>
        <w:t>2.Tabloya göre I, II ve III ile numaralandırılmış yerlere aşağıdakilerden hangileri getirilmeli</w:t>
      </w:r>
      <w:r>
        <w:softHyphen/>
        <w:t>dir?</w:t>
      </w:r>
    </w:p>
    <w:p w:rsidR="00A15D32" w:rsidRDefault="00A15D32" w:rsidP="0078438C">
      <w:pPr>
        <w:pStyle w:val="indekiler1"/>
        <w:framePr w:w="4186" w:h="1863" w:hRule="exact" w:wrap="auto" w:vAnchor="page" w:hAnchor="page" w:x="1648" w:y="9410"/>
        <w:shd w:val="clear" w:color="auto" w:fill="auto"/>
        <w:tabs>
          <w:tab w:val="right" w:pos="3590"/>
        </w:tabs>
      </w:pPr>
      <w:r>
        <w:t xml:space="preserve">             I                            II</w:t>
      </w:r>
      <w:r>
        <w:tab/>
        <w:t xml:space="preserve">III </w:t>
      </w:r>
    </w:p>
    <w:p w:rsidR="00A15D32" w:rsidRDefault="00A15D32">
      <w:pPr>
        <w:pStyle w:val="Resimyazs1"/>
        <w:framePr w:w="2594" w:h="553" w:hRule="exact" w:wrap="auto" w:vAnchor="page" w:hAnchor="page" w:x="8423" w:y="3367"/>
        <w:shd w:val="clear" w:color="auto" w:fill="auto"/>
        <w:spacing w:line="243" w:lineRule="exact"/>
        <w:jc w:val="both"/>
      </w:pPr>
      <w:r>
        <w:t>Uçak canlıdır. Çünkü hareket</w:t>
      </w:r>
    </w:p>
    <w:p w:rsidR="00A15D32" w:rsidRDefault="00A15D32">
      <w:pPr>
        <w:pStyle w:val="Resimyazs1"/>
        <w:framePr w:w="2594" w:h="553" w:hRule="exact" w:wrap="auto" w:vAnchor="page" w:hAnchor="page" w:x="8423" w:y="3367"/>
        <w:shd w:val="clear" w:color="auto" w:fill="auto"/>
        <w:spacing w:line="243" w:lineRule="exact"/>
        <w:ind w:right="295"/>
        <w:jc w:val="both"/>
      </w:pPr>
      <w:r>
        <w:t>edebilir.</w:t>
      </w:r>
    </w:p>
    <w:p w:rsidR="00A15D32" w:rsidRDefault="00A15D32">
      <w:pPr>
        <w:pStyle w:val="Resimyazs1"/>
        <w:framePr w:w="2699" w:h="553" w:hRule="exact" w:wrap="auto" w:vAnchor="page" w:hAnchor="page" w:x="8299" w:y="4473"/>
        <w:shd w:val="clear" w:color="auto" w:fill="auto"/>
        <w:spacing w:line="243" w:lineRule="exact"/>
        <w:jc w:val="both"/>
      </w:pPr>
      <w:r>
        <w:t>Ağaç cansızdır. Çünkü hareket</w:t>
      </w:r>
    </w:p>
    <w:p w:rsidR="00A15D32" w:rsidRDefault="00A15D32">
      <w:pPr>
        <w:pStyle w:val="Resimyazs1"/>
        <w:framePr w:w="2699" w:h="553" w:hRule="exact" w:wrap="auto" w:vAnchor="page" w:hAnchor="page" w:x="8299" w:y="4473"/>
        <w:shd w:val="clear" w:color="auto" w:fill="auto"/>
        <w:spacing w:line="243" w:lineRule="exact"/>
        <w:ind w:left="10"/>
        <w:jc w:val="both"/>
      </w:pPr>
      <w:r>
        <w:t>edemez.</w:t>
      </w:r>
    </w:p>
    <w:p w:rsidR="00A15D32" w:rsidRDefault="00A15D32">
      <w:pPr>
        <w:pStyle w:val="Resimyazs1"/>
        <w:framePr w:w="2422" w:h="539" w:hRule="exact" w:wrap="auto" w:vAnchor="page" w:hAnchor="page" w:x="8433" w:y="5654"/>
        <w:shd w:val="clear" w:color="auto" w:fill="auto"/>
        <w:spacing w:line="238" w:lineRule="exact"/>
        <w:ind w:left="9"/>
        <w:jc w:val="both"/>
      </w:pPr>
      <w:r>
        <w:t xml:space="preserve">Kuş </w:t>
      </w:r>
      <w:r>
        <w:rPr>
          <w:rStyle w:val="Resimyazs0"/>
        </w:rPr>
        <w:t>canlıdır. Çünkü hareket</w:t>
      </w:r>
      <w:r>
        <w:rPr>
          <w:rStyle w:val="Resimyazs3"/>
          <w:rFonts w:cs="Arial Unicode MS"/>
          <w:noProof w:val="0"/>
        </w:rPr>
        <w:br/>
      </w:r>
      <w:r>
        <w:t>edebilir.</w:t>
      </w:r>
    </w:p>
    <w:p w:rsidR="00A15D32" w:rsidRDefault="00A15D32">
      <w:pPr>
        <w:pStyle w:val="Gvdemetni1"/>
        <w:framePr w:w="4187" w:h="941" w:hRule="exact" w:wrap="auto" w:vAnchor="page" w:hAnchor="page" w:x="6845" w:y="9206"/>
        <w:shd w:val="clear" w:color="auto" w:fill="auto"/>
        <w:spacing w:after="0" w:line="286" w:lineRule="exact"/>
        <w:ind w:left="20" w:right="20" w:firstLine="0"/>
      </w:pPr>
      <w:r>
        <w:t>Aşağıdaki hayvanlardan hangisi sadece</w:t>
      </w:r>
      <w:r>
        <w:br/>
        <w:t>karada yaşama özelliğine sahiptir?</w:t>
      </w:r>
    </w:p>
    <w:p w:rsidR="00A15D32" w:rsidRDefault="00A15D32">
      <w:pPr>
        <w:pStyle w:val="Gvdemetni21"/>
        <w:framePr w:w="4187" w:h="941" w:hRule="exact" w:wrap="auto" w:vAnchor="page" w:hAnchor="page" w:x="6845" w:y="9206"/>
        <w:shd w:val="clear" w:color="auto" w:fill="auto"/>
        <w:spacing w:line="150" w:lineRule="exact"/>
        <w:ind w:left="20" w:right="3858" w:firstLine="0"/>
        <w:jc w:val="both"/>
      </w:pPr>
      <w:r>
        <w:t>A)</w:t>
      </w:r>
    </w:p>
    <w:p w:rsidR="00A15D32" w:rsidRDefault="00A15D32">
      <w:pPr>
        <w:pStyle w:val="Gvdemetni1"/>
        <w:framePr w:w="4167" w:h="672" w:hRule="exact" w:wrap="auto" w:vAnchor="page" w:hAnchor="page" w:x="1643" w:y="3230"/>
        <w:shd w:val="clear" w:color="auto" w:fill="auto"/>
        <w:spacing w:after="0"/>
        <w:ind w:firstLine="0"/>
      </w:pPr>
      <w:r>
        <w:t>1.Aşağıdaki canlılardan hangisi doğurarak çoğalır?</w:t>
      </w:r>
    </w:p>
    <w:p w:rsidR="00A15D32" w:rsidRDefault="00A15D32">
      <w:pPr>
        <w:pStyle w:val="Resimyazs1"/>
        <w:framePr w:wrap="auto" w:vAnchor="page" w:hAnchor="page" w:x="1653" w:y="4147"/>
        <w:shd w:val="clear" w:color="auto" w:fill="auto"/>
        <w:spacing w:line="150" w:lineRule="exact"/>
      </w:pPr>
      <w:r>
        <w:t>A)</w:t>
      </w:r>
    </w:p>
    <w:p w:rsidR="00A15D32" w:rsidRDefault="00A15D32">
      <w:pPr>
        <w:pStyle w:val="Resimyazs1"/>
        <w:framePr w:wrap="auto" w:vAnchor="page" w:hAnchor="page" w:x="3803" w:y="4147"/>
        <w:shd w:val="clear" w:color="auto" w:fill="auto"/>
        <w:spacing w:line="150" w:lineRule="exact"/>
      </w:pPr>
      <w:r>
        <w:t>B)</w:t>
      </w:r>
    </w:p>
    <w:p w:rsidR="00A15D32" w:rsidRDefault="00A15D32">
      <w:pPr>
        <w:framePr w:wrap="auto" w:vAnchor="page" w:hAnchor="page" w:x="1738" w:y="5587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90" o:spid="_x0000_i1028" type="#_x0000_t75" style="width:75.75pt;height:45pt;visibility:visible">
            <v:imagedata r:id="rId8" o:title=""/>
          </v:shape>
        </w:pict>
      </w:r>
    </w:p>
    <w:p w:rsidR="00A15D32" w:rsidRDefault="00A15D32">
      <w:pPr>
        <w:pStyle w:val="Resimyazs1"/>
        <w:framePr w:wrap="auto" w:vAnchor="page" w:hAnchor="page" w:x="3808" w:y="5549"/>
        <w:shd w:val="clear" w:color="auto" w:fill="auto"/>
        <w:spacing w:line="150" w:lineRule="exact"/>
      </w:pPr>
      <w:r>
        <w:t>D)</w:t>
      </w:r>
    </w:p>
    <w:p w:rsidR="00A15D32" w:rsidRDefault="00A15D32">
      <w:pPr>
        <w:framePr w:wrap="auto" w:vAnchor="page" w:hAnchor="page" w:x="4170" w:y="4157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91" o:spid="_x0000_i1029" type="#_x0000_t75" style="width:59.25pt;height:116.25pt;visibility:visible">
            <v:imagedata r:id="rId9" o:title=""/>
          </v:shape>
        </w:pic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88"/>
        <w:gridCol w:w="2084"/>
      </w:tblGrid>
      <w:tr w:rsidR="00A15D32">
        <w:trPr>
          <w:trHeight w:val="305"/>
        </w:trPr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D32" w:rsidRDefault="00A15D32">
            <w:pPr>
              <w:pStyle w:val="Gvdemetni1"/>
              <w:framePr w:w="4172" w:h="1259" w:wrap="auto" w:vAnchor="page" w:hAnchor="page" w:x="1657" w:y="8100"/>
              <w:shd w:val="clear" w:color="auto" w:fill="auto"/>
              <w:spacing w:after="0" w:line="240" w:lineRule="auto"/>
              <w:ind w:left="760" w:firstLine="0"/>
              <w:jc w:val="left"/>
            </w:pPr>
            <w:r>
              <w:t>Canlı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D32" w:rsidRDefault="00A15D32">
            <w:pPr>
              <w:pStyle w:val="Gvdemetni1"/>
              <w:framePr w:w="4172" w:h="1259" w:wrap="auto" w:vAnchor="page" w:hAnchor="page" w:x="1657" w:y="8100"/>
              <w:shd w:val="clear" w:color="auto" w:fill="auto"/>
              <w:spacing w:after="0" w:line="240" w:lineRule="auto"/>
              <w:ind w:left="280" w:firstLine="0"/>
              <w:jc w:val="left"/>
            </w:pPr>
            <w:r>
              <w:t>Solunum Organı</w:t>
            </w:r>
          </w:p>
        </w:tc>
      </w:tr>
      <w:tr w:rsidR="00A15D32">
        <w:trPr>
          <w:trHeight w:val="324"/>
        </w:trPr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15D32" w:rsidRDefault="00A15D32">
            <w:pPr>
              <w:pStyle w:val="Gvdemetni1"/>
              <w:framePr w:w="4172" w:h="1259" w:wrap="auto" w:vAnchor="page" w:hAnchor="page" w:x="1657" w:y="8100"/>
              <w:shd w:val="clear" w:color="auto" w:fill="auto"/>
              <w:spacing w:after="0" w:line="240" w:lineRule="auto"/>
              <w:ind w:left="760" w:firstLine="0"/>
              <w:jc w:val="left"/>
            </w:pPr>
            <w:r>
              <w:t>İnsan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15D32" w:rsidRDefault="00A15D32">
            <w:pPr>
              <w:pStyle w:val="Gvdemetni1"/>
              <w:framePr w:w="4172" w:h="1259" w:wrap="auto" w:vAnchor="page" w:hAnchor="page" w:x="1657" w:y="8100"/>
              <w:shd w:val="clear" w:color="auto" w:fill="auto"/>
              <w:spacing w:after="0" w:line="240" w:lineRule="auto"/>
              <w:ind w:left="1040" w:firstLine="0"/>
              <w:jc w:val="left"/>
            </w:pPr>
            <w:r>
              <w:t>I</w:t>
            </w:r>
          </w:p>
        </w:tc>
      </w:tr>
      <w:tr w:rsidR="00A15D32">
        <w:trPr>
          <w:trHeight w:val="31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5D32" w:rsidRDefault="00A15D32">
            <w:pPr>
              <w:pStyle w:val="Gvdemetni1"/>
              <w:framePr w:w="4172" w:h="1259" w:wrap="auto" w:vAnchor="page" w:hAnchor="page" w:x="1657" w:y="8100"/>
              <w:shd w:val="clear" w:color="auto" w:fill="auto"/>
              <w:spacing w:after="0" w:line="240" w:lineRule="auto"/>
              <w:ind w:left="760" w:firstLine="0"/>
              <w:jc w:val="left"/>
            </w:pPr>
            <w:r>
              <w:t>Balık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15D32" w:rsidRDefault="00A15D32">
            <w:pPr>
              <w:pStyle w:val="Gvdemetni1"/>
              <w:framePr w:w="4172" w:h="1259" w:wrap="auto" w:vAnchor="page" w:hAnchor="page" w:x="1657" w:y="8100"/>
              <w:shd w:val="clear" w:color="auto" w:fill="auto"/>
              <w:spacing w:after="0" w:line="240" w:lineRule="auto"/>
              <w:ind w:left="1040" w:firstLine="0"/>
              <w:jc w:val="left"/>
            </w:pPr>
            <w:r>
              <w:t>II</w:t>
            </w:r>
          </w:p>
        </w:tc>
      </w:tr>
      <w:tr w:rsidR="00A15D32">
        <w:trPr>
          <w:trHeight w:val="319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5D32" w:rsidRDefault="00A15D32">
            <w:pPr>
              <w:pStyle w:val="Gvdemetni1"/>
              <w:framePr w:w="4172" w:h="1259" w:wrap="auto" w:vAnchor="page" w:hAnchor="page" w:x="1657" w:y="8100"/>
              <w:shd w:val="clear" w:color="auto" w:fill="auto"/>
              <w:spacing w:after="0" w:line="240" w:lineRule="auto"/>
              <w:ind w:left="760" w:firstLine="0"/>
              <w:jc w:val="left"/>
            </w:pPr>
            <w:r>
              <w:t>Solucan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15D32" w:rsidRDefault="00A15D32">
            <w:pPr>
              <w:pStyle w:val="Gvdemetni1"/>
              <w:framePr w:w="4172" w:h="1259" w:wrap="auto" w:vAnchor="page" w:hAnchor="page" w:x="1657" w:y="8100"/>
              <w:shd w:val="clear" w:color="auto" w:fill="auto"/>
              <w:spacing w:after="0" w:line="240" w:lineRule="auto"/>
              <w:ind w:left="1040" w:firstLine="0"/>
              <w:jc w:val="left"/>
            </w:pPr>
            <w:r>
              <w:t>III</w:t>
            </w:r>
          </w:p>
        </w:tc>
      </w:tr>
    </w:tbl>
    <w:p w:rsidR="00A15D32" w:rsidRDefault="00A15D32">
      <w:pPr>
        <w:pStyle w:val="indekiler1"/>
        <w:framePr w:w="4186" w:h="1500" w:hRule="exact" w:wrap="auto" w:vAnchor="page" w:hAnchor="page" w:x="1648" w:y="11023"/>
        <w:shd w:val="clear" w:color="auto" w:fill="auto"/>
        <w:spacing w:after="7" w:line="150" w:lineRule="exact"/>
        <w:ind w:left="700"/>
        <w:rPr>
          <w:rFonts w:cs="Arial Unicode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27" type="#_x0000_t32" style="position:absolute;left:0;text-align:left;margin-left:231.85pt;margin-top:552.45pt;width:50.3pt;height:0;z-index:251655680;visibility:visible;mso-position-horizontal-relative:page;mso-position-vertical-relative:page" o:allowincell="f" strokeweight=".5pt">
            <w10:wrap anchorx="page" anchory="page"/>
          </v:shape>
        </w:pict>
      </w:r>
      <w:r>
        <w:rPr>
          <w:noProof/>
        </w:rPr>
        <w:pict>
          <v:shape id="AutoShape 7" o:spid="_x0000_s1028" type="#_x0000_t32" style="position:absolute;left:0;text-align:left;margin-left:157.45pt;margin-top:552.45pt;width:46.05pt;height:0;z-index:251656704;visibility:visible;mso-position-horizontal-relative:page;mso-position-vertical-relative:page" o:allowincell="f" strokeweight=".5pt">
            <w10:wrap anchorx="page" anchory="page"/>
          </v:shape>
        </w:pict>
      </w:r>
      <w:r>
        <w:rPr>
          <w:noProof/>
        </w:rPr>
        <w:pict>
          <v:shape id="Resim 10" o:spid="_x0000_s1029" type="#_x0000_t75" style="position:absolute;left:0;text-align:left;margin-left:.45pt;margin-top:1.35pt;width:48pt;height:2.25pt;z-index:251659776;visibility:visible;mso-position-horizontal-relative:text;mso-position-vertical-relative:text">
            <v:imagedata r:id="rId10" o:title=""/>
            <w10:wrap type="square"/>
          </v:shape>
        </w:pict>
      </w:r>
    </w:p>
    <w:p w:rsidR="00A15D32" w:rsidRDefault="00A15D32">
      <w:pPr>
        <w:pStyle w:val="indekiler1"/>
        <w:framePr w:w="4186" w:h="1500" w:hRule="exact" w:wrap="auto" w:vAnchor="page" w:hAnchor="page" w:x="1648" w:y="11023"/>
        <w:numPr>
          <w:ilvl w:val="0"/>
          <w:numId w:val="1"/>
        </w:numPr>
        <w:shd w:val="clear" w:color="auto" w:fill="auto"/>
        <w:tabs>
          <w:tab w:val="left" w:pos="315"/>
        </w:tabs>
        <w:ind w:right="3113"/>
        <w:jc w:val="both"/>
      </w:pPr>
      <w:r>
        <w:t>Akciğer</w:t>
      </w:r>
    </w:p>
    <w:p w:rsidR="00A15D32" w:rsidRDefault="00A15D32">
      <w:pPr>
        <w:pStyle w:val="indekiler1"/>
        <w:framePr w:w="4186" w:h="1500" w:hRule="exact" w:wrap="auto" w:vAnchor="page" w:hAnchor="page" w:x="1648" w:y="11023"/>
        <w:numPr>
          <w:ilvl w:val="0"/>
          <w:numId w:val="1"/>
        </w:numPr>
        <w:shd w:val="clear" w:color="auto" w:fill="auto"/>
        <w:tabs>
          <w:tab w:val="left" w:pos="300"/>
        </w:tabs>
        <w:ind w:right="3113"/>
        <w:jc w:val="both"/>
      </w:pPr>
      <w:r>
        <w:t>Akciğer</w:t>
      </w:r>
    </w:p>
    <w:p w:rsidR="00A15D32" w:rsidRDefault="00A15D32">
      <w:pPr>
        <w:pStyle w:val="indekiler1"/>
        <w:framePr w:w="4186" w:h="1500" w:hRule="exact" w:wrap="auto" w:vAnchor="page" w:hAnchor="page" w:x="1648" w:y="11023"/>
        <w:numPr>
          <w:ilvl w:val="0"/>
          <w:numId w:val="1"/>
        </w:numPr>
        <w:shd w:val="clear" w:color="auto" w:fill="auto"/>
        <w:tabs>
          <w:tab w:val="left" w:pos="324"/>
        </w:tabs>
        <w:ind w:right="3113"/>
        <w:jc w:val="both"/>
      </w:pPr>
      <w:r>
        <w:t>Deri</w:t>
      </w:r>
    </w:p>
    <w:p w:rsidR="00A15D32" w:rsidRDefault="00A15D32">
      <w:pPr>
        <w:pStyle w:val="indekiler1"/>
        <w:framePr w:w="4186" w:h="1500" w:hRule="exact" w:wrap="auto" w:vAnchor="page" w:hAnchor="page" w:x="1648" w:y="11023"/>
        <w:numPr>
          <w:ilvl w:val="0"/>
          <w:numId w:val="1"/>
        </w:numPr>
        <w:shd w:val="clear" w:color="auto" w:fill="auto"/>
        <w:tabs>
          <w:tab w:val="left" w:pos="310"/>
        </w:tabs>
        <w:ind w:right="3113"/>
        <w:jc w:val="both"/>
      </w:pPr>
      <w:r>
        <w:t>Deri</w:t>
      </w:r>
    </w:p>
    <w:p w:rsidR="00A15D32" w:rsidRDefault="00A15D32">
      <w:pPr>
        <w:pStyle w:val="Gvdemetni21"/>
        <w:framePr w:w="992" w:h="1258" w:hRule="exact" w:wrap="auto" w:vAnchor="page" w:hAnchor="page" w:x="3169" w:y="11265"/>
        <w:shd w:val="clear" w:color="auto" w:fill="auto"/>
        <w:spacing w:line="300" w:lineRule="exact"/>
        <w:ind w:left="120" w:right="160" w:firstLine="0"/>
        <w:jc w:val="both"/>
      </w:pPr>
      <w:r>
        <w:t>Solungaç Deri</w:t>
      </w:r>
    </w:p>
    <w:p w:rsidR="00A15D32" w:rsidRDefault="00A15D32">
      <w:pPr>
        <w:pStyle w:val="Gvdemetni21"/>
        <w:framePr w:w="992" w:h="1258" w:hRule="exact" w:wrap="auto" w:vAnchor="page" w:hAnchor="page" w:x="3169" w:y="11265"/>
        <w:shd w:val="clear" w:color="auto" w:fill="auto"/>
        <w:spacing w:line="300" w:lineRule="exact"/>
        <w:ind w:left="120" w:right="160" w:firstLine="0"/>
        <w:jc w:val="both"/>
      </w:pPr>
      <w:r>
        <w:t>Solungaç Akciğer</w:t>
      </w:r>
    </w:p>
    <w:p w:rsidR="00A15D32" w:rsidRPr="0078438C" w:rsidRDefault="00A15D32">
      <w:pPr>
        <w:pStyle w:val="Resimyazs21"/>
        <w:framePr w:wrap="auto" w:vAnchor="page" w:hAnchor="page" w:x="6354" w:y="3346"/>
        <w:shd w:val="clear" w:color="auto" w:fill="auto"/>
        <w:spacing w:line="190" w:lineRule="exact"/>
        <w:rPr>
          <w:rFonts w:cs="Arial Unicode MS"/>
          <w:sz w:val="15"/>
          <w:szCs w:val="15"/>
        </w:rPr>
      </w:pPr>
      <w:r w:rsidRPr="0078438C">
        <w:rPr>
          <w:rStyle w:val="Resimyazs20"/>
          <w:b/>
          <w:bCs/>
          <w:sz w:val="15"/>
          <w:szCs w:val="15"/>
        </w:rPr>
        <w:t>4.</w:t>
      </w:r>
    </w:p>
    <w:p w:rsidR="00A15D32" w:rsidRDefault="00A15D32">
      <w:pPr>
        <w:framePr w:wrap="auto" w:vAnchor="page" w:hAnchor="page" w:x="10874" w:y="5398"/>
        <w:rPr>
          <w:color w:val="auto"/>
        </w:rPr>
      </w:pPr>
    </w:p>
    <w:p w:rsidR="00A15D32" w:rsidRDefault="00A15D32">
      <w:pPr>
        <w:pStyle w:val="Gvdemetni1"/>
        <w:framePr w:w="4372" w:h="1211" w:hRule="exact" w:wrap="auto" w:vAnchor="page" w:hAnchor="page" w:x="6840" w:y="6612"/>
        <w:shd w:val="clear" w:color="auto" w:fill="auto"/>
        <w:spacing w:after="0" w:line="286" w:lineRule="exact"/>
        <w:ind w:right="200" w:firstLine="0"/>
        <w:jc w:val="left"/>
      </w:pPr>
      <w:r>
        <w:t>Yukarıdaki öğrencilerden hangisinin veya han</w:t>
      </w:r>
      <w:r>
        <w:softHyphen/>
        <w:t xml:space="preserve">gilerinin cümleleri </w:t>
      </w:r>
      <w:r>
        <w:rPr>
          <w:rStyle w:val="Gvdemetni0"/>
          <w:b/>
          <w:bCs/>
        </w:rPr>
        <w:t>yanlıştır</w:t>
      </w:r>
      <w:r>
        <w:t>?</w:t>
      </w:r>
    </w:p>
    <w:p w:rsidR="00A15D32" w:rsidRDefault="00A15D32">
      <w:pPr>
        <w:pStyle w:val="Gvdemetni21"/>
        <w:framePr w:w="4372" w:h="1211" w:hRule="exact" w:wrap="auto" w:vAnchor="page" w:hAnchor="page" w:x="6840" w:y="6612"/>
        <w:shd w:val="clear" w:color="auto" w:fill="auto"/>
        <w:spacing w:line="286" w:lineRule="exact"/>
        <w:ind w:right="200" w:firstLine="0"/>
      </w:pPr>
      <w:r>
        <w:t xml:space="preserve">A) Yalnız Ebru'nun             B) Yalnız Halit'in </w:t>
      </w:r>
      <w:r>
        <w:br/>
        <w:t>C) Ebru ve Fatih'in             D) Fatih ve Halit'in</w:t>
      </w:r>
    </w:p>
    <w:p w:rsidR="00A15D32" w:rsidRPr="003626D7" w:rsidRDefault="00A15D32">
      <w:pPr>
        <w:pStyle w:val="Gvdemetni41"/>
        <w:framePr w:wrap="auto" w:vAnchor="page" w:hAnchor="page" w:x="6354" w:y="9297"/>
        <w:shd w:val="clear" w:color="auto" w:fill="auto"/>
        <w:spacing w:line="190" w:lineRule="exact"/>
        <w:ind w:left="100"/>
        <w:rPr>
          <w:rFonts w:cs="Arial Unicode MS"/>
          <w:sz w:val="15"/>
          <w:szCs w:val="15"/>
        </w:rPr>
      </w:pPr>
      <w:r w:rsidRPr="003626D7">
        <w:rPr>
          <w:rStyle w:val="Gvdemetni40"/>
          <w:b/>
          <w:bCs/>
          <w:sz w:val="15"/>
          <w:szCs w:val="15"/>
        </w:rPr>
        <w:t>5.</w:t>
      </w:r>
    </w:p>
    <w:p w:rsidR="00A15D32" w:rsidRDefault="00A15D32">
      <w:pPr>
        <w:pStyle w:val="Resimyazs21"/>
        <w:framePr w:wrap="auto" w:vAnchor="page" w:hAnchor="page" w:x="10359" w:y="10614"/>
        <w:shd w:val="clear" w:color="auto" w:fill="auto"/>
        <w:spacing w:line="190" w:lineRule="exact"/>
      </w:pPr>
      <w:r>
        <w:t>' V</w:t>
      </w:r>
    </w:p>
    <w:p w:rsidR="00A15D32" w:rsidRDefault="00A15D32">
      <w:pPr>
        <w:pStyle w:val="Resimyazs1"/>
        <w:framePr w:wrap="auto" w:vAnchor="page" w:hAnchor="page" w:x="6936" w:y="11461"/>
        <w:shd w:val="clear" w:color="auto" w:fill="auto"/>
        <w:spacing w:line="150" w:lineRule="exact"/>
      </w:pPr>
      <w:r>
        <w:t>C)</w:t>
      </w:r>
    </w:p>
    <w:p w:rsidR="00A15D32" w:rsidRDefault="00A15D32">
      <w:pPr>
        <w:framePr w:wrap="auto" w:vAnchor="page" w:hAnchor="page" w:x="7327" w:y="11414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98" o:spid="_x0000_i1030" type="#_x0000_t75" style="width:63pt;height:62.25pt;visibility:visible">
            <v:imagedata r:id="rId11" o:title=""/>
          </v:shape>
        </w:pict>
      </w:r>
    </w:p>
    <w:p w:rsidR="00A15D32" w:rsidRDefault="00A15D32">
      <w:pPr>
        <w:pStyle w:val="Resimyazs1"/>
        <w:framePr w:wrap="auto" w:vAnchor="page" w:hAnchor="page" w:x="8938" w:y="11452"/>
        <w:shd w:val="clear" w:color="auto" w:fill="auto"/>
        <w:spacing w:line="150" w:lineRule="exact"/>
      </w:pPr>
      <w:r>
        <w:t>D)</w:t>
      </w:r>
    </w:p>
    <w:p w:rsidR="00A15D32" w:rsidRDefault="00A15D32">
      <w:pPr>
        <w:framePr w:wrap="auto" w:vAnchor="page" w:hAnchor="page" w:x="9396" w:y="11480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99" o:spid="_x0000_i1031" type="#_x0000_t75" style="width:57pt;height:52.5pt;visibility:visible">
            <v:imagedata r:id="rId12" o:title=""/>
          </v:shape>
        </w:pict>
      </w:r>
    </w:p>
    <w:p w:rsidR="00A15D32" w:rsidRDefault="00A15D32">
      <w:pPr>
        <w:pStyle w:val="Gvdemetni1"/>
        <w:framePr w:w="4182" w:h="1773" w:hRule="exact" w:wrap="auto" w:vAnchor="page" w:hAnchor="page" w:x="6845" w:y="13793"/>
        <w:shd w:val="clear" w:color="auto" w:fill="auto"/>
        <w:spacing w:after="0" w:line="286" w:lineRule="exact"/>
        <w:ind w:left="20" w:firstLine="0"/>
      </w:pPr>
      <w:r>
        <w:t>6.Aşağıdaki özelliklerden hangisi sadece bit</w:t>
      </w:r>
      <w:r>
        <w:softHyphen/>
        <w:t>kilere aittir?</w:t>
      </w:r>
    </w:p>
    <w:p w:rsidR="00A15D32" w:rsidRDefault="00A15D32">
      <w:pPr>
        <w:pStyle w:val="Gvdemetni21"/>
        <w:framePr w:w="4182" w:h="1773" w:hRule="exact" w:wrap="auto" w:vAnchor="page" w:hAnchor="page" w:x="6845" w:y="13793"/>
        <w:numPr>
          <w:ilvl w:val="1"/>
          <w:numId w:val="1"/>
        </w:numPr>
        <w:shd w:val="clear" w:color="auto" w:fill="auto"/>
        <w:tabs>
          <w:tab w:val="left" w:pos="344"/>
        </w:tabs>
        <w:spacing w:line="286" w:lineRule="exact"/>
        <w:ind w:left="20" w:firstLine="0"/>
        <w:jc w:val="both"/>
      </w:pPr>
      <w:r>
        <w:t>Hareket etme</w:t>
      </w:r>
    </w:p>
    <w:p w:rsidR="00A15D32" w:rsidRDefault="00A15D32">
      <w:pPr>
        <w:pStyle w:val="Gvdemetni21"/>
        <w:framePr w:w="4182" w:h="1773" w:hRule="exact" w:wrap="auto" w:vAnchor="page" w:hAnchor="page" w:x="6845" w:y="13793"/>
        <w:numPr>
          <w:ilvl w:val="1"/>
          <w:numId w:val="1"/>
        </w:numPr>
        <w:shd w:val="clear" w:color="auto" w:fill="auto"/>
        <w:tabs>
          <w:tab w:val="left" w:pos="330"/>
        </w:tabs>
        <w:spacing w:line="286" w:lineRule="exact"/>
        <w:ind w:left="20" w:firstLine="0"/>
        <w:jc w:val="both"/>
      </w:pPr>
      <w:r>
        <w:t>Kendi besinini üretme</w:t>
      </w:r>
    </w:p>
    <w:p w:rsidR="00A15D32" w:rsidRDefault="00A15D32">
      <w:pPr>
        <w:pStyle w:val="Gvdemetni21"/>
        <w:framePr w:w="4182" w:h="1773" w:hRule="exact" w:wrap="auto" w:vAnchor="page" w:hAnchor="page" w:x="6845" w:y="13793"/>
        <w:numPr>
          <w:ilvl w:val="1"/>
          <w:numId w:val="1"/>
        </w:numPr>
        <w:shd w:val="clear" w:color="auto" w:fill="auto"/>
        <w:tabs>
          <w:tab w:val="left" w:pos="335"/>
        </w:tabs>
        <w:spacing w:line="286" w:lineRule="exact"/>
        <w:ind w:left="20" w:firstLine="0"/>
        <w:jc w:val="both"/>
      </w:pPr>
      <w:r>
        <w:t>Üreme</w:t>
      </w:r>
    </w:p>
    <w:p w:rsidR="00A15D32" w:rsidRDefault="00A15D32">
      <w:pPr>
        <w:pStyle w:val="Gvdemetni21"/>
        <w:framePr w:w="4182" w:h="1773" w:hRule="exact" w:wrap="auto" w:vAnchor="page" w:hAnchor="page" w:x="6845" w:y="13793"/>
        <w:numPr>
          <w:ilvl w:val="1"/>
          <w:numId w:val="1"/>
        </w:numPr>
        <w:shd w:val="clear" w:color="auto" w:fill="auto"/>
        <w:tabs>
          <w:tab w:val="left" w:pos="320"/>
        </w:tabs>
        <w:spacing w:line="286" w:lineRule="exact"/>
        <w:ind w:left="20" w:firstLine="0"/>
        <w:jc w:val="both"/>
      </w:pPr>
      <w:r>
        <w:t>Solunum</w:t>
      </w:r>
    </w:p>
    <w:p w:rsidR="00A15D32" w:rsidRDefault="00A15D32" w:rsidP="0078438C">
      <w:pPr>
        <w:pStyle w:val="NoSpacing"/>
        <w:rPr>
          <w:rFonts w:ascii="Arial" w:hAnsi="Arial" w:cs="Arial"/>
          <w:sz w:val="18"/>
          <w:szCs w:val="18"/>
        </w:rPr>
      </w:pPr>
      <w:r>
        <w:rPr>
          <w:noProof/>
        </w:rPr>
        <w:pict>
          <v:rect id="Dikdörtgen 7" o:spid="_x0000_s1030" style="position:absolute;margin-left:15.75pt;margin-top:-1.5pt;width:545.25pt;height:18.75pt;z-index:251660800;visibility:visible">
            <v:textbox>
              <w:txbxContent>
                <w:p w:rsidR="00A15D32" w:rsidRPr="005463BD" w:rsidRDefault="00A15D32" w:rsidP="00411480">
                  <w:pPr>
                    <w:jc w:val="center"/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</w:pPr>
                  <w:r w:rsidRPr="005463B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>FEN ve TEKNOLOJ</w:t>
                  </w:r>
                  <w:r w:rsidRPr="005463BD">
                    <w:rPr>
                      <w:rFonts w:ascii="Calibri" w:eastAsia="Times New Roman" w:hAnsi="Calibri" w:hint="cs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>ﾝ</w:t>
                  </w:r>
                  <w:r w:rsidRPr="005463B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 xml:space="preserve"> – CANLILAR D</w:t>
                  </w:r>
                  <w:r w:rsidRPr="005463BD">
                    <w:rPr>
                      <w:rFonts w:ascii="Calibri" w:eastAsia="Times New Roman" w:hAnsi="Calibri" w:hint="cs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>ﾜ</w:t>
                  </w:r>
                  <w:r w:rsidRPr="005463B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 xml:space="preserve">NYASINI TANIYALIM </w:t>
                  </w:r>
                  <w:r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ab/>
                  </w:r>
                  <w:r w:rsidRPr="005463B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ab/>
                    <w:t>test</w:t>
                  </w:r>
                  <w:r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 xml:space="preserve"> - 5</w:t>
                  </w:r>
                </w:p>
              </w:txbxContent>
            </v:textbox>
          </v:rect>
        </w:pict>
      </w:r>
    </w:p>
    <w:p w:rsidR="00A15D32" w:rsidRDefault="00A15D32" w:rsidP="0078438C">
      <w:pPr>
        <w:pStyle w:val="NoSpacing"/>
        <w:rPr>
          <w:rFonts w:ascii="Arial" w:hAnsi="Arial" w:cs="Arial"/>
          <w:sz w:val="18"/>
          <w:szCs w:val="18"/>
        </w:rPr>
      </w:pPr>
    </w:p>
    <w:p w:rsidR="00A15D32" w:rsidRDefault="00A15D32" w:rsidP="0078438C">
      <w:pPr>
        <w:pStyle w:val="NoSpacing"/>
        <w:rPr>
          <w:rFonts w:ascii="Arial" w:hAnsi="Arial" w:cs="Arial"/>
          <w:sz w:val="18"/>
          <w:szCs w:val="18"/>
        </w:rPr>
      </w:pPr>
    </w:p>
    <w:p w:rsidR="00A15D32" w:rsidRDefault="00A15D32" w:rsidP="0078438C">
      <w:pPr>
        <w:pStyle w:val="Gvdemetni21"/>
        <w:framePr w:w="982" w:h="1263" w:hRule="exact" w:wrap="auto" w:vAnchor="page" w:hAnchor="page" w:x="4656" w:y="11236"/>
        <w:shd w:val="clear" w:color="auto" w:fill="auto"/>
        <w:spacing w:line="300" w:lineRule="exact"/>
        <w:ind w:left="100" w:firstLine="0"/>
      </w:pPr>
      <w:r>
        <w:t>Deri</w:t>
      </w:r>
    </w:p>
    <w:p w:rsidR="00A15D32" w:rsidRDefault="00A15D32" w:rsidP="0078438C">
      <w:pPr>
        <w:pStyle w:val="Gvdemetni21"/>
        <w:framePr w:w="982" w:h="1263" w:hRule="exact" w:wrap="auto" w:vAnchor="page" w:hAnchor="page" w:x="4656" w:y="11236"/>
        <w:shd w:val="clear" w:color="auto" w:fill="auto"/>
        <w:spacing w:line="300" w:lineRule="exact"/>
        <w:ind w:left="100" w:firstLine="0"/>
      </w:pPr>
      <w:r>
        <w:t>Solungaç</w:t>
      </w:r>
    </w:p>
    <w:p w:rsidR="00A15D32" w:rsidRDefault="00A15D32" w:rsidP="0078438C">
      <w:pPr>
        <w:pStyle w:val="Gvdemetni21"/>
        <w:framePr w:w="982" w:h="1263" w:hRule="exact" w:wrap="auto" w:vAnchor="page" w:hAnchor="page" w:x="4656" w:y="11236"/>
        <w:shd w:val="clear" w:color="auto" w:fill="auto"/>
        <w:spacing w:line="300" w:lineRule="exact"/>
        <w:ind w:left="100" w:firstLine="0"/>
      </w:pPr>
      <w:r>
        <w:t>Akciğer</w:t>
      </w:r>
    </w:p>
    <w:p w:rsidR="00A15D32" w:rsidRDefault="00A15D32" w:rsidP="0078438C">
      <w:pPr>
        <w:pStyle w:val="Gvdemetni21"/>
        <w:framePr w:w="982" w:h="1263" w:hRule="exact" w:wrap="auto" w:vAnchor="page" w:hAnchor="page" w:x="4656" w:y="11236"/>
        <w:shd w:val="clear" w:color="auto" w:fill="auto"/>
        <w:spacing w:line="300" w:lineRule="exact"/>
        <w:ind w:left="100" w:firstLine="0"/>
      </w:pPr>
      <w:r>
        <w:t>Solungaç</w:t>
      </w:r>
    </w:p>
    <w:p w:rsidR="00A15D32" w:rsidRDefault="00A15D32" w:rsidP="0078438C">
      <w:pPr>
        <w:pStyle w:val="Gvdemetni1"/>
        <w:framePr w:w="4167" w:h="1262" w:hRule="exact" w:wrap="auto" w:vAnchor="page" w:hAnchor="page" w:x="1591" w:y="13321"/>
        <w:shd w:val="clear" w:color="auto" w:fill="auto"/>
        <w:spacing w:after="0" w:line="296" w:lineRule="exact"/>
        <w:ind w:firstLine="0"/>
      </w:pPr>
      <w:r>
        <w:t>Aşağıdaki canlılardan hangisi beslenme özelliği bakımından diğerlerinden farklıdır?</w:t>
      </w:r>
    </w:p>
    <w:p w:rsidR="00A15D32" w:rsidRDefault="00A15D32" w:rsidP="0078438C">
      <w:pPr>
        <w:pStyle w:val="Gvdemetni21"/>
        <w:framePr w:w="4167" w:h="1262" w:hRule="exact" w:wrap="auto" w:vAnchor="page" w:hAnchor="page" w:x="1591" w:y="13321"/>
        <w:shd w:val="clear" w:color="auto" w:fill="auto"/>
        <w:tabs>
          <w:tab w:val="left" w:pos="2074"/>
        </w:tabs>
        <w:spacing w:line="296" w:lineRule="exact"/>
        <w:ind w:firstLine="0"/>
        <w:jc w:val="both"/>
      </w:pPr>
      <w:r>
        <w:t>A) Aslan</w:t>
      </w:r>
      <w:r>
        <w:tab/>
        <w:t>B) Köpek</w:t>
      </w:r>
    </w:p>
    <w:p w:rsidR="00A15D32" w:rsidRDefault="00A15D32" w:rsidP="0078438C">
      <w:pPr>
        <w:pStyle w:val="Gvdemetni21"/>
        <w:framePr w:w="4167" w:h="1262" w:hRule="exact" w:wrap="auto" w:vAnchor="page" w:hAnchor="page" w:x="1591" w:y="13321"/>
        <w:shd w:val="clear" w:color="auto" w:fill="auto"/>
        <w:spacing w:line="296" w:lineRule="exact"/>
        <w:ind w:firstLine="0"/>
        <w:jc w:val="both"/>
      </w:pPr>
      <w:r>
        <w:t>C) Kaplumbağa D) Papatya</w:t>
      </w:r>
    </w:p>
    <w:p w:rsidR="00A15D32" w:rsidRDefault="00A15D32" w:rsidP="0078438C">
      <w:pPr>
        <w:pStyle w:val="NoSpacing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</w:t>
      </w:r>
      <w:bookmarkStart w:id="0" w:name="_GoBack"/>
      <w:bookmarkEnd w:id="0"/>
      <w:r>
        <w:rPr>
          <w:rFonts w:ascii="Arial" w:hAnsi="Arial" w:cs="Arial"/>
          <w:b/>
          <w:bCs/>
          <w:sz w:val="18"/>
          <w:szCs w:val="18"/>
        </w:rPr>
        <w:br/>
      </w:r>
    </w:p>
    <w:p w:rsidR="00A15D32" w:rsidRDefault="00A15D32" w:rsidP="0078438C">
      <w:pPr>
        <w:pStyle w:val="NoSpacing"/>
        <w:jc w:val="center"/>
        <w:rPr>
          <w:rFonts w:ascii="Arial" w:hAnsi="Arial" w:cs="Arial"/>
          <w:b/>
          <w:bCs/>
          <w:sz w:val="18"/>
          <w:szCs w:val="18"/>
        </w:rPr>
      </w:pPr>
      <w:hyperlink r:id="rId13" w:history="1">
        <w:r>
          <w:rPr>
            <w:rStyle w:val="Hyperlink"/>
            <w:rFonts w:ascii="ALFABET98" w:hAnsi="ALFABET98" w:cs="ALFABET98"/>
            <w:b/>
            <w:bCs/>
          </w:rPr>
          <w:t>www.sorubak.com</w:t>
        </w:r>
      </w:hyperlink>
    </w:p>
    <w:p w:rsidR="00A15D32" w:rsidRPr="0078438C" w:rsidRDefault="00A15D32" w:rsidP="003626D7">
      <w:pPr>
        <w:pStyle w:val="Gvdemetni41"/>
        <w:framePr w:wrap="auto" w:vAnchor="page" w:hAnchor="page" w:x="1306" w:y="13351"/>
        <w:shd w:val="clear" w:color="auto" w:fill="auto"/>
        <w:spacing w:line="190" w:lineRule="exact"/>
        <w:rPr>
          <w:rFonts w:cs="Arial Unicode MS"/>
          <w:sz w:val="15"/>
          <w:szCs w:val="15"/>
        </w:rPr>
      </w:pPr>
      <w:r w:rsidRPr="0078438C">
        <w:rPr>
          <w:rStyle w:val="Gvdemetni40"/>
          <w:b/>
          <w:bCs/>
          <w:sz w:val="15"/>
          <w:szCs w:val="15"/>
        </w:rPr>
        <w:t>3.</w:t>
      </w:r>
    </w:p>
    <w:p w:rsidR="00A15D32" w:rsidRDefault="00A15D32" w:rsidP="0078438C">
      <w:pPr>
        <w:pStyle w:val="NoSpacing"/>
        <w:jc w:val="center"/>
        <w:rPr>
          <w:rFonts w:ascii="Arial" w:hAnsi="Arial" w:cs="Arial"/>
          <w:b/>
          <w:bCs/>
          <w:sz w:val="18"/>
          <w:szCs w:val="18"/>
        </w:rPr>
      </w:pPr>
    </w:p>
    <w:p w:rsidR="00A15D32" w:rsidRPr="0078438C" w:rsidRDefault="00A15D32" w:rsidP="0078438C">
      <w:pPr>
        <w:pStyle w:val="NoSpacing"/>
        <w:jc w:val="center"/>
        <w:rPr>
          <w:rFonts w:ascii="Arial" w:hAnsi="Arial" w:cs="Arial"/>
          <w:b/>
          <w:bCs/>
          <w:sz w:val="18"/>
          <w:szCs w:val="18"/>
        </w:rPr>
        <w:sectPr w:rsidR="00A15D32" w:rsidRPr="0078438C" w:rsidSect="005463BD">
          <w:pgSz w:w="11905" w:h="16837"/>
          <w:pgMar w:top="567" w:right="193" w:bottom="720" w:left="193" w:header="0" w:footer="6" w:gutter="0"/>
          <w:pgBorders w:offsetFrom="page">
            <w:top w:val="dashed" w:sz="4" w:space="24" w:color="auto"/>
            <w:left w:val="dashed" w:sz="4" w:space="24" w:color="auto"/>
            <w:bottom w:val="dashed" w:sz="4" w:space="24" w:color="auto"/>
            <w:right w:val="dashed" w:sz="4" w:space="24" w:color="auto"/>
          </w:pgBorders>
          <w:cols w:space="708"/>
          <w:noEndnote/>
          <w:docGrid w:linePitch="360"/>
        </w:sectPr>
      </w:pPr>
    </w:p>
    <w:p w:rsidR="00A15D32" w:rsidRDefault="00A15D32">
      <w:pPr>
        <w:framePr w:wrap="auto" w:vAnchor="page" w:hAnchor="page" w:x="7580" w:y="4664"/>
        <w:rPr>
          <w:color w:val="auto"/>
          <w:sz w:val="2"/>
          <w:szCs w:val="2"/>
        </w:rPr>
      </w:pPr>
      <w:r>
        <w:rPr>
          <w:noProof/>
        </w:rPr>
        <w:pict>
          <v:shape id="AutoShape 8" o:spid="_x0000_s1031" type="#_x0000_t32" style="position:absolute;margin-left:323.15pt;margin-top:61.05pt;width:0;height:113.25pt;z-index:251657728;visibility:visible;mso-position-horizontal-relative:page;mso-position-vertical-relative:page" o:allowincell="f" strokeweight=".95pt">
            <w10:wrap anchorx="page" anchory="page"/>
          </v:shape>
        </w:pict>
      </w:r>
      <w:r>
        <w:rPr>
          <w:noProof/>
        </w:rPr>
        <w:pict>
          <v:shape id="AutoShape 9" o:spid="_x0000_s1032" type="#_x0000_t32" style="position:absolute;margin-left:323.6pt;margin-top:632.75pt;width:0;height:151.65pt;z-index:251658752;visibility:visible;mso-position-horizontal-relative:page;mso-position-vertical-relative:page" o:allowincell="f" strokeweight=".95pt">
            <w10:wrap anchorx="page" anchory="page"/>
          </v:shape>
        </w:pict>
      </w:r>
      <w:r w:rsidRPr="00E26FDE">
        <w:rPr>
          <w:noProof/>
          <w:color w:val="auto"/>
          <w:sz w:val="2"/>
          <w:szCs w:val="2"/>
        </w:rPr>
        <w:pict>
          <v:shape id="Resim 10" o:spid="_x0000_i1032" type="#_x0000_t75" style="width:71.25pt;height:45pt;visibility:visible">
            <v:imagedata r:id="rId14" o:title=""/>
          </v:shape>
        </w:pict>
      </w:r>
    </w:p>
    <w:p w:rsidR="00A15D32" w:rsidRDefault="00A15D32">
      <w:pPr>
        <w:framePr w:wrap="auto" w:vAnchor="page" w:hAnchor="page" w:x="9663" w:y="4660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11" o:spid="_x0000_i1033" type="#_x0000_t75" style="width:43.5pt;height:51pt;visibility:visible">
            <v:imagedata r:id="rId15" o:title=""/>
          </v:shape>
        </w:pict>
      </w:r>
    </w:p>
    <w:p w:rsidR="00A15D32" w:rsidRDefault="00A15D32">
      <w:pPr>
        <w:framePr w:wrap="auto" w:vAnchor="page" w:hAnchor="page" w:x="2244" w:y="1866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12" o:spid="_x0000_i1034" type="#_x0000_t75" style="width:52.5pt;height:43.5pt;visibility:visible">
            <v:imagedata r:id="rId16" o:title=""/>
          </v:shape>
        </w:pict>
      </w:r>
    </w:p>
    <w:p w:rsidR="00A15D32" w:rsidRDefault="00A15D32">
      <w:pPr>
        <w:framePr w:wrap="auto" w:vAnchor="page" w:hAnchor="page" w:x="9549" w:y="8770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13" o:spid="_x0000_i1035" type="#_x0000_t75" style="width:1in;height:48.75pt;visibility:visible">
            <v:imagedata r:id="rId17" o:title=""/>
          </v:shape>
        </w:pict>
      </w:r>
    </w:p>
    <w:p w:rsidR="00A15D32" w:rsidRDefault="00A15D32">
      <w:pPr>
        <w:pStyle w:val="Gvdemetni1"/>
        <w:framePr w:w="4163" w:h="1328" w:hRule="exact" w:wrap="auto" w:vAnchor="page" w:hAnchor="page" w:x="2010" w:y="7706"/>
        <w:shd w:val="clear" w:color="auto" w:fill="auto"/>
        <w:spacing w:after="225" w:line="281" w:lineRule="exact"/>
        <w:ind w:right="20" w:firstLine="0"/>
        <w:rPr>
          <w:rFonts w:cs="Arial Unicode MS"/>
        </w:rPr>
      </w:pPr>
      <w:r>
        <w:rPr>
          <w:rStyle w:val="Gvdemetni31"/>
          <w:b/>
          <w:bCs/>
        </w:rPr>
        <w:t>Aşağıdaki varlıklardan hangisi uyku hâlin-</w:t>
      </w:r>
      <w:r>
        <w:rPr>
          <w:rStyle w:val="Gvdemetni31"/>
          <w:b/>
          <w:bCs/>
        </w:rPr>
        <w:br/>
        <w:t>deyken uygun çevre koşulları oluştuğunda</w:t>
      </w:r>
      <w:r>
        <w:rPr>
          <w:rStyle w:val="Gvdemetni31"/>
          <w:b/>
          <w:bCs/>
        </w:rPr>
        <w:br/>
        <w:t>canlılık özellikleri gösterir?</w:t>
      </w:r>
    </w:p>
    <w:p w:rsidR="00A15D32" w:rsidRDefault="00A15D32">
      <w:pPr>
        <w:pStyle w:val="Gvdemetni21"/>
        <w:framePr w:w="4163" w:h="1328" w:hRule="exact" w:wrap="auto" w:vAnchor="page" w:hAnchor="page" w:x="2010" w:y="7706"/>
        <w:shd w:val="clear" w:color="auto" w:fill="auto"/>
        <w:spacing w:line="150" w:lineRule="exact"/>
        <w:ind w:left="1473" w:right="1773" w:firstLine="0"/>
        <w:jc w:val="both"/>
        <w:rPr>
          <w:rFonts w:cs="Arial Unicode MS"/>
        </w:rPr>
      </w:pPr>
      <w:r>
        <w:rPr>
          <w:rStyle w:val="Gvdemetni22"/>
        </w:rPr>
        <w:t xml:space="preserve">             B)</w:t>
      </w:r>
    </w:p>
    <w:p w:rsidR="00A15D32" w:rsidRDefault="00A15D32">
      <w:pPr>
        <w:pStyle w:val="Gvdemetni21"/>
        <w:framePr w:w="4606" w:h="1959" w:hRule="exact" w:wrap="auto" w:vAnchor="page" w:hAnchor="page" w:x="6783" w:y="1177"/>
        <w:shd w:val="clear" w:color="auto" w:fill="auto"/>
        <w:spacing w:line="272" w:lineRule="exact"/>
        <w:ind w:left="20" w:firstLine="0"/>
        <w:rPr>
          <w:rFonts w:cs="Arial Unicode MS"/>
        </w:rPr>
      </w:pPr>
      <w:r>
        <w:rPr>
          <w:rStyle w:val="Gvdemetni2Kaln"/>
        </w:rPr>
        <w:t xml:space="preserve">11. </w:t>
      </w:r>
      <w:r>
        <w:rPr>
          <w:rStyle w:val="Gvdemetni2Kaln1"/>
        </w:rPr>
        <w:t>I.</w:t>
      </w:r>
      <w:r>
        <w:rPr>
          <w:rStyle w:val="Gvdemetni22"/>
        </w:rPr>
        <w:t xml:space="preserve"> Kurbağa</w:t>
      </w:r>
    </w:p>
    <w:p w:rsidR="00A15D32" w:rsidRDefault="00A15D32">
      <w:pPr>
        <w:pStyle w:val="Gvdemetni21"/>
        <w:framePr w:w="4606" w:h="1959" w:hRule="exact" w:wrap="auto" w:vAnchor="page" w:hAnchor="page" w:x="6783" w:y="1177"/>
        <w:numPr>
          <w:ilvl w:val="1"/>
          <w:numId w:val="2"/>
        </w:numPr>
        <w:shd w:val="clear" w:color="auto" w:fill="auto"/>
        <w:tabs>
          <w:tab w:val="left" w:pos="679"/>
        </w:tabs>
        <w:spacing w:line="272" w:lineRule="exact"/>
        <w:ind w:left="460" w:firstLine="0"/>
        <w:rPr>
          <w:rFonts w:cs="Arial Unicode MS"/>
        </w:rPr>
      </w:pPr>
      <w:r>
        <w:rPr>
          <w:rStyle w:val="Gvdemetni22"/>
        </w:rPr>
        <w:t>Kedi</w:t>
      </w:r>
    </w:p>
    <w:p w:rsidR="00A15D32" w:rsidRDefault="00A15D32">
      <w:pPr>
        <w:pStyle w:val="Gvdemetni21"/>
        <w:framePr w:w="4606" w:h="1959" w:hRule="exact" w:wrap="auto" w:vAnchor="page" w:hAnchor="page" w:x="6783" w:y="1177"/>
        <w:numPr>
          <w:ilvl w:val="1"/>
          <w:numId w:val="2"/>
        </w:numPr>
        <w:shd w:val="clear" w:color="auto" w:fill="auto"/>
        <w:tabs>
          <w:tab w:val="left" w:pos="727"/>
        </w:tabs>
        <w:spacing w:line="272" w:lineRule="exact"/>
        <w:ind w:left="460" w:firstLine="0"/>
        <w:rPr>
          <w:rFonts w:cs="Arial Unicode MS"/>
        </w:rPr>
      </w:pPr>
      <w:r>
        <w:rPr>
          <w:rStyle w:val="Gvdemetni22"/>
        </w:rPr>
        <w:t>Karınca</w:t>
      </w:r>
    </w:p>
    <w:p w:rsidR="00A15D32" w:rsidRDefault="00A15D32">
      <w:pPr>
        <w:pStyle w:val="Gvdemetni1"/>
        <w:framePr w:w="4606" w:h="1959" w:hRule="exact" w:wrap="auto" w:vAnchor="page" w:hAnchor="page" w:x="6783" w:y="1177"/>
        <w:shd w:val="clear" w:color="auto" w:fill="auto"/>
        <w:spacing w:after="0" w:line="272" w:lineRule="exact"/>
        <w:ind w:left="460" w:firstLine="0"/>
        <w:jc w:val="left"/>
        <w:rPr>
          <w:rFonts w:cs="Arial Unicode MS"/>
        </w:rPr>
      </w:pPr>
      <w:r>
        <w:rPr>
          <w:rStyle w:val="Gvdemetni31"/>
          <w:b/>
          <w:bCs/>
        </w:rPr>
        <w:t>Yukarıdaki canlılardan hangileri sadece karada yaşar?</w:t>
      </w:r>
    </w:p>
    <w:p w:rsidR="00A15D32" w:rsidRDefault="00A15D32">
      <w:pPr>
        <w:pStyle w:val="Gvdemetni21"/>
        <w:framePr w:w="4606" w:h="1959" w:hRule="exact" w:wrap="auto" w:vAnchor="page" w:hAnchor="page" w:x="6783" w:y="1177"/>
        <w:shd w:val="clear" w:color="auto" w:fill="auto"/>
        <w:tabs>
          <w:tab w:val="left" w:pos="2539"/>
        </w:tabs>
        <w:spacing w:line="272" w:lineRule="exact"/>
        <w:ind w:left="460" w:firstLine="0"/>
        <w:rPr>
          <w:rFonts w:cs="Arial Unicode MS"/>
        </w:rPr>
      </w:pPr>
      <w:r>
        <w:rPr>
          <w:rStyle w:val="Gvdemetni22"/>
        </w:rPr>
        <w:t>A) Yalnız</w:t>
      </w:r>
      <w:r>
        <w:rPr>
          <w:rStyle w:val="Gvdemetni28pt"/>
        </w:rPr>
        <w:t xml:space="preserve"> I</w:t>
      </w:r>
      <w:r>
        <w:rPr>
          <w:rStyle w:val="Gvdemetni22"/>
          <w:rFonts w:cs="Arial Unicode MS"/>
        </w:rPr>
        <w:tab/>
      </w:r>
      <w:r>
        <w:rPr>
          <w:rStyle w:val="Gvdemetni22"/>
        </w:rPr>
        <w:t>B) Yalnız</w:t>
      </w:r>
      <w:r>
        <w:rPr>
          <w:rStyle w:val="Gvdemetni28pt"/>
        </w:rPr>
        <w:t xml:space="preserve"> II</w:t>
      </w:r>
    </w:p>
    <w:p w:rsidR="00A15D32" w:rsidRDefault="00A15D32">
      <w:pPr>
        <w:pStyle w:val="Gvdemetni21"/>
        <w:framePr w:w="4606" w:h="1959" w:hRule="exact" w:wrap="auto" w:vAnchor="page" w:hAnchor="page" w:x="6783" w:y="1177"/>
        <w:shd w:val="clear" w:color="auto" w:fill="auto"/>
        <w:tabs>
          <w:tab w:val="left" w:pos="2534"/>
        </w:tabs>
        <w:spacing w:line="272" w:lineRule="exact"/>
        <w:ind w:left="460" w:firstLine="0"/>
        <w:rPr>
          <w:rFonts w:cs="Arial Unicode MS"/>
        </w:rPr>
      </w:pPr>
      <w:r>
        <w:rPr>
          <w:rStyle w:val="Gvdemetni22"/>
        </w:rPr>
        <w:t>C)</w:t>
      </w:r>
      <w:r>
        <w:rPr>
          <w:rStyle w:val="Gvdemetni28pt"/>
        </w:rPr>
        <w:t xml:space="preserve"> I</w:t>
      </w:r>
      <w:r>
        <w:rPr>
          <w:rStyle w:val="Gvdemetni22"/>
        </w:rPr>
        <w:t xml:space="preserve"> ve</w:t>
      </w:r>
      <w:r>
        <w:rPr>
          <w:rStyle w:val="Gvdemetni28pt"/>
        </w:rPr>
        <w:t xml:space="preserve"> III</w:t>
      </w:r>
      <w:r>
        <w:rPr>
          <w:rStyle w:val="Gvdemetni22"/>
          <w:rFonts w:cs="Arial Unicode MS"/>
        </w:rPr>
        <w:tab/>
      </w:r>
      <w:r>
        <w:rPr>
          <w:rStyle w:val="Gvdemetni22"/>
        </w:rPr>
        <w:t>D) II ve</w:t>
      </w:r>
      <w:r>
        <w:rPr>
          <w:rStyle w:val="Gvdemetni28pt"/>
        </w:rPr>
        <w:t xml:space="preserve"> III</w:t>
      </w:r>
    </w:p>
    <w:p w:rsidR="00A15D32" w:rsidRDefault="00A15D32">
      <w:pPr>
        <w:pStyle w:val="Gvdemetni1"/>
        <w:framePr w:w="4596" w:h="610" w:hRule="exact" w:wrap="auto" w:vAnchor="page" w:hAnchor="page" w:x="6788" w:y="7968"/>
        <w:shd w:val="clear" w:color="auto" w:fill="auto"/>
        <w:spacing w:after="0" w:line="281" w:lineRule="exact"/>
        <w:ind w:left="440"/>
        <w:jc w:val="left"/>
        <w:rPr>
          <w:rFonts w:cs="Arial Unicode MS"/>
        </w:rPr>
      </w:pPr>
      <w:r>
        <w:rPr>
          <w:rStyle w:val="Gvdemetni24"/>
          <w:b/>
          <w:bCs/>
        </w:rPr>
        <w:t xml:space="preserve">13. </w:t>
      </w:r>
      <w:r>
        <w:rPr>
          <w:rStyle w:val="Gvdemetni31"/>
          <w:b/>
          <w:bCs/>
        </w:rPr>
        <w:t>Aşağıdaki canlılardan hangisi yumurta ile çoğalır?</w:t>
      </w:r>
    </w:p>
    <w:p w:rsidR="00A15D32" w:rsidRDefault="00A15D32">
      <w:pPr>
        <w:pStyle w:val="Resimyazs1"/>
        <w:framePr w:w="2890" w:h="221" w:hRule="exact" w:wrap="auto" w:vAnchor="page" w:hAnchor="page" w:x="6717" w:y="8675"/>
        <w:shd w:val="clear" w:color="auto" w:fill="auto"/>
        <w:tabs>
          <w:tab w:val="left" w:pos="2074"/>
        </w:tabs>
        <w:spacing w:line="150" w:lineRule="exact"/>
        <w:rPr>
          <w:rFonts w:cs="Arial Unicode MS"/>
        </w:rPr>
      </w:pPr>
      <w:r>
        <w:rPr>
          <w:rStyle w:val="Resimyazs22"/>
        </w:rPr>
        <w:t xml:space="preserve">A) </w:t>
      </w:r>
      <w:r>
        <w:rPr>
          <w:rStyle w:val="Resimyazs22"/>
        </w:rPr>
        <w:tab/>
        <w:t>B)</w:t>
      </w:r>
    </w:p>
    <w:p w:rsidR="00A15D32" w:rsidRDefault="00A15D32">
      <w:pPr>
        <w:pStyle w:val="Gvdemetni1"/>
        <w:framePr w:w="4596" w:h="1182" w:hRule="exact" w:wrap="auto" w:vAnchor="page" w:hAnchor="page" w:x="6793" w:y="12349"/>
        <w:shd w:val="clear" w:color="auto" w:fill="auto"/>
        <w:tabs>
          <w:tab w:val="center" w:pos="3343"/>
        </w:tabs>
        <w:spacing w:after="0" w:line="277" w:lineRule="exact"/>
        <w:ind w:left="420" w:right="80" w:hanging="420"/>
        <w:jc w:val="left"/>
        <w:rPr>
          <w:rFonts w:cs="Arial Unicode MS"/>
        </w:rPr>
      </w:pPr>
      <w:r w:rsidRPr="003626D7">
        <w:rPr>
          <w:rStyle w:val="Gvdemetni9"/>
          <w:b/>
          <w:bCs/>
          <w:sz w:val="15"/>
          <w:szCs w:val="15"/>
        </w:rPr>
        <w:t>14.</w:t>
      </w:r>
      <w:r>
        <w:rPr>
          <w:rStyle w:val="Gvdemetni24"/>
          <w:b/>
          <w:bCs/>
        </w:rPr>
        <w:t xml:space="preserve"> </w:t>
      </w:r>
      <w:r>
        <w:rPr>
          <w:rStyle w:val="Gvdemetni31"/>
          <w:b/>
          <w:bCs/>
        </w:rPr>
        <w:t>Aşağıdakilerden  hangisi aslan için yapay</w:t>
      </w:r>
    </w:p>
    <w:p w:rsidR="00A15D32" w:rsidRDefault="00A15D32">
      <w:pPr>
        <w:pStyle w:val="Gvdemetni1"/>
        <w:framePr w:w="4596" w:h="1182" w:hRule="exact" w:wrap="auto" w:vAnchor="page" w:hAnchor="page" w:x="6793" w:y="12349"/>
        <w:shd w:val="clear" w:color="auto" w:fill="auto"/>
        <w:tabs>
          <w:tab w:val="center" w:pos="3343"/>
        </w:tabs>
        <w:spacing w:after="0" w:line="277" w:lineRule="exact"/>
        <w:ind w:left="420" w:right="80" w:firstLine="0"/>
        <w:jc w:val="left"/>
        <w:rPr>
          <w:rFonts w:cs="Arial Unicode MS"/>
        </w:rPr>
      </w:pPr>
      <w:r>
        <w:rPr>
          <w:rStyle w:val="Gvdemetni31"/>
          <w:b/>
          <w:bCs/>
        </w:rPr>
        <w:t>yaşam alanıdır?</w:t>
      </w:r>
    </w:p>
    <w:p w:rsidR="00A15D32" w:rsidRDefault="00A15D32">
      <w:pPr>
        <w:pStyle w:val="Gvdemetni21"/>
        <w:framePr w:w="4596" w:h="1182" w:hRule="exact" w:wrap="auto" w:vAnchor="page" w:hAnchor="page" w:x="6793" w:y="12349"/>
        <w:shd w:val="clear" w:color="auto" w:fill="auto"/>
        <w:tabs>
          <w:tab w:val="center" w:pos="3343"/>
        </w:tabs>
        <w:spacing w:line="277" w:lineRule="exact"/>
        <w:ind w:left="420" w:firstLine="0"/>
        <w:rPr>
          <w:rFonts w:cs="Arial Unicode MS"/>
        </w:rPr>
      </w:pPr>
      <w:r>
        <w:rPr>
          <w:rStyle w:val="Gvdemetni22"/>
        </w:rPr>
        <w:t>A) Orman</w:t>
      </w:r>
      <w:r>
        <w:rPr>
          <w:rStyle w:val="Gvdemetni22"/>
        </w:rPr>
        <w:tab/>
        <w:t>B) Vadi</w:t>
      </w:r>
    </w:p>
    <w:p w:rsidR="00A15D32" w:rsidRDefault="00A15D32">
      <w:pPr>
        <w:pStyle w:val="Gvdemetni21"/>
        <w:framePr w:w="4596" w:h="1182" w:hRule="exact" w:wrap="auto" w:vAnchor="page" w:hAnchor="page" w:x="6793" w:y="12349"/>
        <w:shd w:val="clear" w:color="auto" w:fill="auto"/>
        <w:tabs>
          <w:tab w:val="center" w:pos="3333"/>
        </w:tabs>
        <w:spacing w:line="277" w:lineRule="exact"/>
        <w:ind w:left="420" w:firstLine="0"/>
        <w:rPr>
          <w:rFonts w:cs="Arial Unicode MS"/>
        </w:rPr>
      </w:pPr>
      <w:r>
        <w:rPr>
          <w:rStyle w:val="Gvdemetni22"/>
        </w:rPr>
        <w:t>C) Dağlık arazi</w:t>
      </w:r>
      <w:r>
        <w:rPr>
          <w:rStyle w:val="Gvdemetni22"/>
        </w:rPr>
        <w:tab/>
        <w:t>D) Hayvanat bahçesi</w:t>
      </w:r>
    </w:p>
    <w:p w:rsidR="00A15D32" w:rsidRDefault="00A15D32">
      <w:pPr>
        <w:pStyle w:val="stbilgiveyaaltbilgi0"/>
        <w:framePr w:wrap="auto" w:vAnchor="page" w:hAnchor="page" w:x="1557" w:y="1201"/>
        <w:shd w:val="clear" w:color="auto" w:fill="auto"/>
        <w:spacing w:line="240" w:lineRule="exact"/>
        <w:jc w:val="both"/>
        <w:rPr>
          <w:rFonts w:cs="Arial Unicode MS"/>
        </w:rPr>
      </w:pPr>
      <w:r>
        <w:rPr>
          <w:rStyle w:val="stbilgiveyaaltbilgiAharoni"/>
        </w:rPr>
        <w:t>7.</w:t>
      </w:r>
    </w:p>
    <w:p w:rsidR="00A15D32" w:rsidRDefault="00A15D32">
      <w:pPr>
        <w:pStyle w:val="Gvdemetni1"/>
        <w:framePr w:w="4163" w:h="633" w:hRule="exact" w:wrap="auto" w:vAnchor="page" w:hAnchor="page" w:x="2015" w:y="1164"/>
        <w:shd w:val="clear" w:color="auto" w:fill="auto"/>
        <w:spacing w:after="0" w:line="281" w:lineRule="exact"/>
        <w:ind w:left="20" w:right="40" w:firstLine="0"/>
        <w:rPr>
          <w:rFonts w:cs="Arial Unicode MS"/>
        </w:rPr>
      </w:pPr>
      <w:r>
        <w:rPr>
          <w:rStyle w:val="Gvdemetni31"/>
          <w:b/>
          <w:bCs/>
        </w:rPr>
        <w:t>Aşağıdaki hayvanlardan hangisinin beslenme özelliği diğerlerinden farklıdır?</w:t>
      </w:r>
    </w:p>
    <w:p w:rsidR="00A15D32" w:rsidRDefault="00A15D32">
      <w:pPr>
        <w:pStyle w:val="Resimyazs1"/>
        <w:framePr w:wrap="auto" w:vAnchor="page" w:hAnchor="page" w:x="2101" w:y="1875"/>
        <w:shd w:val="clear" w:color="auto" w:fill="auto"/>
        <w:spacing w:line="150" w:lineRule="exact"/>
        <w:rPr>
          <w:rFonts w:cs="Arial Unicode MS"/>
        </w:rPr>
      </w:pPr>
      <w:r>
        <w:rPr>
          <w:rStyle w:val="Resimyazs22"/>
        </w:rPr>
        <w:t>A)</w:t>
      </w:r>
    </w:p>
    <w:p w:rsidR="00A15D32" w:rsidRDefault="00A15D32">
      <w:pPr>
        <w:framePr w:wrap="auto" w:vAnchor="page" w:hAnchor="page" w:x="4170" w:y="1885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14" o:spid="_x0000_i1036" type="#_x0000_t75" style="width:65.25pt;height:39.75pt;visibility:visible">
            <v:imagedata r:id="rId18" o:title=""/>
          </v:shape>
        </w:pict>
      </w:r>
    </w:p>
    <w:p w:rsidR="00A15D32" w:rsidRDefault="00A15D32">
      <w:pPr>
        <w:pStyle w:val="Balk11"/>
        <w:framePr w:wrap="auto" w:vAnchor="page" w:hAnchor="page" w:x="2015" w:y="3153"/>
        <w:shd w:val="clear" w:color="auto" w:fill="auto"/>
        <w:spacing w:before="0" w:line="150" w:lineRule="exact"/>
        <w:ind w:left="28" w:right="3819"/>
        <w:rPr>
          <w:rFonts w:cs="Arial Unicode MS"/>
        </w:rPr>
      </w:pPr>
      <w:bookmarkStart w:id="1" w:name="bookmark0"/>
      <w:r>
        <w:rPr>
          <w:rStyle w:val="Balk10"/>
        </w:rPr>
        <w:t>C)</w:t>
      </w:r>
      <w:bookmarkEnd w:id="1"/>
    </w:p>
    <w:p w:rsidR="00A15D32" w:rsidRDefault="00A15D32">
      <w:pPr>
        <w:framePr w:wrap="auto" w:vAnchor="page" w:hAnchor="page" w:x="2530" w:y="3210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15" o:spid="_x0000_i1037" type="#_x0000_t75" style="width:59.25pt;height:40.5pt;visibility:visible">
            <v:imagedata r:id="rId19" o:title=""/>
          </v:shape>
        </w:pict>
      </w:r>
    </w:p>
    <w:p w:rsidR="00A15D32" w:rsidRDefault="00A15D32">
      <w:pPr>
        <w:pStyle w:val="Resimyazs1"/>
        <w:framePr w:wrap="auto" w:vAnchor="page" w:hAnchor="page" w:x="4166" w:y="3153"/>
        <w:shd w:val="clear" w:color="auto" w:fill="auto"/>
        <w:spacing w:line="150" w:lineRule="exact"/>
        <w:rPr>
          <w:rFonts w:cs="Arial Unicode MS"/>
        </w:rPr>
      </w:pPr>
      <w:r>
        <w:rPr>
          <w:rStyle w:val="Resimyazs22"/>
        </w:rPr>
        <w:t>D)</w:t>
      </w:r>
    </w:p>
    <w:p w:rsidR="00A15D32" w:rsidRDefault="00A15D32">
      <w:pPr>
        <w:framePr w:wrap="auto" w:vAnchor="page" w:hAnchor="page" w:x="4609" w:y="3105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16" o:spid="_x0000_i1038" type="#_x0000_t75" style="width:50.25pt;height:48.75pt;visibility:visible">
            <v:imagedata r:id="rId20" o:title=""/>
          </v:shape>
        </w:pict>
      </w:r>
    </w:p>
    <w:p w:rsidR="00A15D32" w:rsidRPr="003626D7" w:rsidRDefault="00A15D32">
      <w:pPr>
        <w:pStyle w:val="Gvdemetni51"/>
        <w:framePr w:wrap="auto" w:vAnchor="page" w:hAnchor="page" w:x="1557" w:y="5107"/>
        <w:shd w:val="clear" w:color="auto" w:fill="auto"/>
        <w:spacing w:line="180" w:lineRule="exact"/>
        <w:rPr>
          <w:rFonts w:cs="Arial Unicode MS"/>
          <w:sz w:val="15"/>
          <w:szCs w:val="15"/>
        </w:rPr>
      </w:pPr>
      <w:r w:rsidRPr="003626D7">
        <w:rPr>
          <w:rStyle w:val="Gvdemetni50"/>
          <w:b/>
          <w:bCs/>
          <w:sz w:val="15"/>
          <w:szCs w:val="15"/>
        </w:rPr>
        <w:t>8.</w:t>
      </w:r>
    </w:p>
    <w:p w:rsidR="00A15D32" w:rsidRDefault="00A15D32">
      <w:pPr>
        <w:pStyle w:val="Gvdemetni1"/>
        <w:framePr w:w="4163" w:h="1773" w:hRule="exact" w:wrap="auto" w:vAnchor="page" w:hAnchor="page" w:x="2015" w:y="5012"/>
        <w:shd w:val="clear" w:color="auto" w:fill="auto"/>
        <w:spacing w:after="0" w:line="281" w:lineRule="exact"/>
        <w:ind w:left="20" w:right="40" w:firstLine="0"/>
        <w:rPr>
          <w:rFonts w:cs="Arial Unicode MS"/>
        </w:rPr>
      </w:pPr>
      <w:r>
        <w:rPr>
          <w:rStyle w:val="Gvdemetni31"/>
          <w:b/>
          <w:bCs/>
        </w:rPr>
        <w:t>Aşağıdaki özelliklerden hangisi hem cansız hem de canlı varlıklar için ortak bir özelliktir?</w:t>
      </w:r>
    </w:p>
    <w:p w:rsidR="00A15D32" w:rsidRDefault="00A15D32">
      <w:pPr>
        <w:pStyle w:val="Gvdemetni21"/>
        <w:framePr w:w="4163" w:h="1773" w:hRule="exact" w:wrap="auto" w:vAnchor="page" w:hAnchor="page" w:x="2015" w:y="5012"/>
        <w:numPr>
          <w:ilvl w:val="0"/>
          <w:numId w:val="2"/>
        </w:numPr>
        <w:shd w:val="clear" w:color="auto" w:fill="auto"/>
        <w:tabs>
          <w:tab w:val="left" w:pos="339"/>
        </w:tabs>
        <w:spacing w:line="281" w:lineRule="exact"/>
        <w:ind w:left="20" w:firstLine="0"/>
        <w:jc w:val="both"/>
        <w:rPr>
          <w:rFonts w:cs="Arial Unicode MS"/>
        </w:rPr>
      </w:pPr>
      <w:r>
        <w:rPr>
          <w:rStyle w:val="Gvdemetni22"/>
        </w:rPr>
        <w:t>Belirli bir hacme sahip olma</w:t>
      </w:r>
    </w:p>
    <w:p w:rsidR="00A15D32" w:rsidRDefault="00A15D32">
      <w:pPr>
        <w:pStyle w:val="Gvdemetni21"/>
        <w:framePr w:w="4163" w:h="1773" w:hRule="exact" w:wrap="auto" w:vAnchor="page" w:hAnchor="page" w:x="2015" w:y="5012"/>
        <w:numPr>
          <w:ilvl w:val="0"/>
          <w:numId w:val="2"/>
        </w:numPr>
        <w:shd w:val="clear" w:color="auto" w:fill="auto"/>
        <w:tabs>
          <w:tab w:val="left" w:pos="325"/>
        </w:tabs>
        <w:spacing w:line="281" w:lineRule="exact"/>
        <w:ind w:left="20" w:firstLine="0"/>
        <w:jc w:val="both"/>
        <w:rPr>
          <w:rFonts w:cs="Arial Unicode MS"/>
        </w:rPr>
      </w:pPr>
      <w:r>
        <w:rPr>
          <w:rStyle w:val="Gvdemetni22"/>
        </w:rPr>
        <w:t>Büyüme</w:t>
      </w:r>
    </w:p>
    <w:p w:rsidR="00A15D32" w:rsidRDefault="00A15D32">
      <w:pPr>
        <w:pStyle w:val="Gvdemetni21"/>
        <w:framePr w:w="4163" w:h="1773" w:hRule="exact" w:wrap="auto" w:vAnchor="page" w:hAnchor="page" w:x="2015" w:y="5012"/>
        <w:numPr>
          <w:ilvl w:val="0"/>
          <w:numId w:val="2"/>
        </w:numPr>
        <w:shd w:val="clear" w:color="auto" w:fill="auto"/>
        <w:tabs>
          <w:tab w:val="left" w:pos="325"/>
        </w:tabs>
        <w:spacing w:line="281" w:lineRule="exact"/>
        <w:ind w:left="20" w:firstLine="0"/>
        <w:jc w:val="both"/>
        <w:rPr>
          <w:rFonts w:cs="Arial Unicode MS"/>
        </w:rPr>
      </w:pPr>
      <w:r>
        <w:rPr>
          <w:rStyle w:val="Gvdemetni22"/>
        </w:rPr>
        <w:t>Çoğalma</w:t>
      </w:r>
    </w:p>
    <w:p w:rsidR="00A15D32" w:rsidRDefault="00A15D32">
      <w:pPr>
        <w:pStyle w:val="Gvdemetni21"/>
        <w:framePr w:w="4163" w:h="1773" w:hRule="exact" w:wrap="auto" w:vAnchor="page" w:hAnchor="page" w:x="2015" w:y="5012"/>
        <w:numPr>
          <w:ilvl w:val="0"/>
          <w:numId w:val="2"/>
        </w:numPr>
        <w:shd w:val="clear" w:color="auto" w:fill="auto"/>
        <w:tabs>
          <w:tab w:val="left" w:pos="320"/>
        </w:tabs>
        <w:spacing w:line="281" w:lineRule="exact"/>
        <w:ind w:left="20" w:firstLine="0"/>
        <w:jc w:val="both"/>
        <w:rPr>
          <w:rFonts w:cs="Arial Unicode MS"/>
        </w:rPr>
      </w:pPr>
      <w:r>
        <w:rPr>
          <w:rStyle w:val="Gvdemetni22"/>
        </w:rPr>
        <w:t>Solunum</w:t>
      </w:r>
    </w:p>
    <w:p w:rsidR="00A15D32" w:rsidRPr="003626D7" w:rsidRDefault="00A15D32">
      <w:pPr>
        <w:pStyle w:val="Gvdemetni41"/>
        <w:framePr w:wrap="auto" w:vAnchor="page" w:hAnchor="page" w:x="1557" w:y="7765"/>
        <w:shd w:val="clear" w:color="auto" w:fill="auto"/>
        <w:spacing w:line="190" w:lineRule="exact"/>
        <w:rPr>
          <w:rFonts w:cs="Arial Unicode MS"/>
          <w:sz w:val="15"/>
          <w:szCs w:val="15"/>
        </w:rPr>
      </w:pPr>
      <w:r w:rsidRPr="003626D7">
        <w:rPr>
          <w:rStyle w:val="Gvdemetni42"/>
          <w:b/>
          <w:bCs/>
          <w:sz w:val="15"/>
          <w:szCs w:val="15"/>
        </w:rPr>
        <w:t>9.</w:t>
      </w:r>
    </w:p>
    <w:p w:rsidR="00A15D32" w:rsidRDefault="00A15D32">
      <w:pPr>
        <w:framePr w:wrap="auto" w:vAnchor="page" w:hAnchor="page" w:x="2091" w:y="8808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17" o:spid="_x0000_i1039" type="#_x0000_t75" style="width:60.75pt;height:48.75pt;visibility:visible">
            <v:imagedata r:id="rId21" o:title=""/>
          </v:shape>
        </w:pict>
      </w:r>
    </w:p>
    <w:p w:rsidR="00A15D32" w:rsidRDefault="00A15D32">
      <w:pPr>
        <w:framePr w:wrap="auto" w:vAnchor="page" w:hAnchor="page" w:x="4542" w:y="8903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18" o:spid="_x0000_i1040" type="#_x0000_t75" style="width:41.25pt;height:38.25pt;visibility:visible">
            <v:imagedata r:id="rId22" o:title=""/>
          </v:shape>
        </w:pict>
      </w:r>
    </w:p>
    <w:p w:rsidR="00A15D32" w:rsidRDefault="00A15D32">
      <w:pPr>
        <w:pStyle w:val="Gvdemetni21"/>
        <w:framePr w:wrap="auto" w:vAnchor="page" w:hAnchor="page" w:x="2025" w:y="10095"/>
        <w:shd w:val="clear" w:color="auto" w:fill="auto"/>
        <w:spacing w:line="150" w:lineRule="exact"/>
        <w:ind w:firstLine="0"/>
        <w:rPr>
          <w:rFonts w:cs="Arial Unicode MS"/>
        </w:rPr>
      </w:pPr>
      <w:r>
        <w:rPr>
          <w:rStyle w:val="Gvdemetni22"/>
        </w:rPr>
        <w:t>C)</w:t>
      </w:r>
    </w:p>
    <w:p w:rsidR="00A15D32" w:rsidRDefault="00A15D32">
      <w:pPr>
        <w:framePr w:wrap="auto" w:vAnchor="page" w:hAnchor="page" w:x="4161" w:y="10153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19" o:spid="_x0000_i1041" type="#_x0000_t75" style="width:63pt;height:47.25pt;visibility:visible">
            <v:imagedata r:id="rId23" o:title=""/>
          </v:shape>
        </w:pict>
      </w:r>
    </w:p>
    <w:p w:rsidR="00A15D32" w:rsidRDefault="00A15D32">
      <w:pPr>
        <w:pStyle w:val="Balk21"/>
        <w:framePr w:wrap="auto" w:vAnchor="page" w:hAnchor="page" w:x="6783" w:y="4059"/>
        <w:shd w:val="clear" w:color="auto" w:fill="auto"/>
        <w:spacing w:before="0" w:line="190" w:lineRule="exact"/>
        <w:ind w:left="20"/>
        <w:rPr>
          <w:rFonts w:cs="Arial Unicode MS"/>
        </w:rPr>
      </w:pPr>
      <w:bookmarkStart w:id="2" w:name="bookmark1"/>
      <w:r>
        <w:rPr>
          <w:rStyle w:val="Balk20"/>
          <w:b/>
          <w:bCs/>
        </w:rPr>
        <w:t>12.</w:t>
      </w:r>
      <w:bookmarkEnd w:id="2"/>
    </w:p>
    <w:p w:rsidR="00A15D32" w:rsidRDefault="00A15D32">
      <w:pPr>
        <w:framePr w:wrap="auto" w:vAnchor="page" w:hAnchor="page" w:x="7308" w:y="5995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20" o:spid="_x0000_i1042" type="#_x0000_t75" style="width:82.5pt;height:48pt;visibility:visible">
            <v:imagedata r:id="rId24" o:title=""/>
          </v:shape>
        </w:pict>
      </w:r>
    </w:p>
    <w:p w:rsidR="00A15D32" w:rsidRDefault="00A15D32">
      <w:pPr>
        <w:framePr w:wrap="auto" w:vAnchor="page" w:hAnchor="page" w:x="9358" w:y="5966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21" o:spid="_x0000_i1043" type="#_x0000_t75" style="width:63pt;height:57pt;visibility:visible">
            <v:imagedata r:id="rId25" o:title=""/>
          </v:shape>
        </w:pict>
      </w:r>
    </w:p>
    <w:p w:rsidR="00A15D32" w:rsidRDefault="00A15D32">
      <w:pPr>
        <w:framePr w:wrap="auto" w:vAnchor="page" w:hAnchor="page" w:x="7308" w:y="8884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22" o:spid="_x0000_i1044" type="#_x0000_t75" style="width:68.25pt;height:109.5pt;visibility:visible">
            <v:imagedata r:id="rId26" o:title=""/>
          </v:shape>
        </w:pict>
      </w:r>
    </w:p>
    <w:p w:rsidR="00A15D32" w:rsidRDefault="00A15D32">
      <w:pPr>
        <w:pStyle w:val="Resimyazs1"/>
        <w:framePr w:wrap="auto" w:vAnchor="page" w:hAnchor="page" w:x="9291" w:y="10019"/>
        <w:shd w:val="clear" w:color="auto" w:fill="auto"/>
        <w:spacing w:line="150" w:lineRule="exact"/>
        <w:rPr>
          <w:rFonts w:cs="Arial Unicode MS"/>
        </w:rPr>
      </w:pPr>
      <w:r>
        <w:rPr>
          <w:rStyle w:val="Resimyazs22"/>
        </w:rPr>
        <w:t>D)</w:t>
      </w:r>
    </w:p>
    <w:p w:rsidR="00A15D32" w:rsidRDefault="00A15D32">
      <w:pPr>
        <w:pStyle w:val="Gvdemetni1"/>
        <w:framePr w:w="4587" w:h="629" w:hRule="exact" w:wrap="auto" w:vAnchor="page" w:hAnchor="page" w:x="1596" w:y="12261"/>
        <w:shd w:val="clear" w:color="auto" w:fill="auto"/>
        <w:spacing w:after="0" w:line="286" w:lineRule="exact"/>
        <w:ind w:left="420" w:right="20" w:hanging="420"/>
        <w:jc w:val="left"/>
        <w:rPr>
          <w:rFonts w:cs="Arial Unicode MS"/>
        </w:rPr>
      </w:pPr>
      <w:r w:rsidRPr="003626D7">
        <w:rPr>
          <w:rStyle w:val="Gvdemetni9"/>
          <w:b/>
          <w:bCs/>
          <w:sz w:val="15"/>
          <w:szCs w:val="15"/>
        </w:rPr>
        <w:t>10.</w:t>
      </w:r>
      <w:r>
        <w:rPr>
          <w:rStyle w:val="Gvdemetni24"/>
          <w:b/>
          <w:bCs/>
        </w:rPr>
        <w:t xml:space="preserve"> </w:t>
      </w:r>
      <w:r>
        <w:rPr>
          <w:rStyle w:val="Gvdemetni31"/>
          <w:b/>
          <w:bCs/>
        </w:rPr>
        <w:t>Aşağıdaki canlılardan hangisi sürünerek hareket eder?</w:t>
      </w:r>
    </w:p>
    <w:p w:rsidR="00A15D32" w:rsidRDefault="00A15D32">
      <w:pPr>
        <w:pStyle w:val="Gvdemetni21"/>
        <w:framePr w:wrap="auto" w:vAnchor="page" w:hAnchor="page" w:x="1596" w:y="13090"/>
        <w:shd w:val="clear" w:color="auto" w:fill="auto"/>
        <w:spacing w:line="150" w:lineRule="exact"/>
        <w:ind w:left="2928"/>
        <w:rPr>
          <w:rFonts w:cs="Arial Unicode MS"/>
        </w:rPr>
      </w:pPr>
      <w:r>
        <w:rPr>
          <w:rStyle w:val="Gvdemetni22"/>
        </w:rPr>
        <w:t>B)</w:t>
      </w:r>
    </w:p>
    <w:p w:rsidR="00A15D32" w:rsidRDefault="00A15D32">
      <w:pPr>
        <w:framePr w:wrap="auto" w:vAnchor="page" w:hAnchor="page" w:x="2101" w:y="13128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23" o:spid="_x0000_i1045" type="#_x0000_t75" style="width:69.75pt;height:99.75pt;visibility:visible">
            <v:imagedata r:id="rId27" o:title=""/>
          </v:shape>
        </w:pict>
      </w:r>
    </w:p>
    <w:p w:rsidR="00A15D32" w:rsidRDefault="00A15D32">
      <w:pPr>
        <w:framePr w:wrap="auto" w:vAnchor="page" w:hAnchor="page" w:x="4485" w:y="13252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24" o:spid="_x0000_i1046" type="#_x0000_t75" style="width:62.25pt;height:36.75pt;visibility:visible">
            <v:imagedata r:id="rId28" o:title=""/>
          </v:shape>
        </w:pict>
      </w:r>
    </w:p>
    <w:p w:rsidR="00A15D32" w:rsidRDefault="00A15D32">
      <w:pPr>
        <w:pStyle w:val="Resimyazs1"/>
        <w:framePr w:wrap="auto" w:vAnchor="page" w:hAnchor="page" w:x="4094" w:y="14406"/>
        <w:shd w:val="clear" w:color="auto" w:fill="auto"/>
        <w:spacing w:line="150" w:lineRule="exact"/>
        <w:rPr>
          <w:rFonts w:cs="Arial Unicode MS"/>
        </w:rPr>
      </w:pPr>
      <w:r>
        <w:rPr>
          <w:rStyle w:val="Resimyazs22"/>
        </w:rPr>
        <w:t>D)</w:t>
      </w:r>
    </w:p>
    <w:p w:rsidR="00A15D32" w:rsidRDefault="00A15D32">
      <w:pPr>
        <w:framePr w:wrap="auto" w:vAnchor="page" w:hAnchor="page" w:x="4552" w:y="14415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25" o:spid="_x0000_i1047" type="#_x0000_t75" style="width:51.75pt;height:45pt;visibility:visible">
            <v:imagedata r:id="rId29" o:title=""/>
          </v:shape>
        </w:pict>
      </w:r>
    </w:p>
    <w:p w:rsidR="00A15D32" w:rsidRDefault="00A15D32">
      <w:pPr>
        <w:pStyle w:val="Gvdemetni1"/>
        <w:framePr w:w="4596" w:h="1177" w:hRule="exact" w:wrap="auto" w:vAnchor="page" w:hAnchor="page" w:x="6793" w:y="14180"/>
        <w:shd w:val="clear" w:color="auto" w:fill="auto"/>
        <w:spacing w:after="0" w:line="277" w:lineRule="exact"/>
        <w:ind w:left="420" w:right="80" w:hanging="420"/>
        <w:jc w:val="left"/>
        <w:rPr>
          <w:rFonts w:cs="Arial Unicode MS"/>
        </w:rPr>
      </w:pPr>
      <w:r w:rsidRPr="003626D7">
        <w:rPr>
          <w:rStyle w:val="Gvdemetni9"/>
          <w:b/>
          <w:bCs/>
          <w:sz w:val="15"/>
          <w:szCs w:val="15"/>
        </w:rPr>
        <w:t>15.</w:t>
      </w:r>
      <w:r>
        <w:rPr>
          <w:rStyle w:val="Gvdemetni24"/>
          <w:b/>
          <w:bCs/>
        </w:rPr>
        <w:t xml:space="preserve"> </w:t>
      </w:r>
      <w:r>
        <w:rPr>
          <w:rStyle w:val="Gvdemetni31"/>
          <w:b/>
          <w:bCs/>
        </w:rPr>
        <w:t>Aşağıdakilerden hangisi kendi besinini üre</w:t>
      </w:r>
      <w:r>
        <w:rPr>
          <w:rStyle w:val="Gvdemetni31"/>
          <w:b/>
          <w:bCs/>
        </w:rPr>
        <w:softHyphen/>
        <w:t>tebilir?</w:t>
      </w:r>
    </w:p>
    <w:p w:rsidR="00A15D32" w:rsidRDefault="00A15D32">
      <w:pPr>
        <w:pStyle w:val="Gvdemetni21"/>
        <w:framePr w:w="4596" w:h="1177" w:hRule="exact" w:wrap="auto" w:vAnchor="page" w:hAnchor="page" w:x="6793" w:y="14180"/>
        <w:shd w:val="clear" w:color="auto" w:fill="auto"/>
        <w:tabs>
          <w:tab w:val="left" w:pos="2499"/>
        </w:tabs>
        <w:spacing w:line="277" w:lineRule="exact"/>
        <w:ind w:left="420" w:firstLine="0"/>
        <w:rPr>
          <w:rFonts w:cs="Arial Unicode MS"/>
        </w:rPr>
      </w:pPr>
      <w:r>
        <w:rPr>
          <w:rStyle w:val="Gvdemetni22"/>
        </w:rPr>
        <w:t>A) insan</w:t>
      </w:r>
      <w:r>
        <w:rPr>
          <w:rStyle w:val="Gvdemetni22"/>
        </w:rPr>
        <w:tab/>
        <w:t>B) Elma ağacı</w:t>
      </w:r>
    </w:p>
    <w:p w:rsidR="00A15D32" w:rsidRDefault="00A15D32">
      <w:pPr>
        <w:pStyle w:val="Gvdemetni21"/>
        <w:framePr w:w="4596" w:h="1177" w:hRule="exact" w:wrap="auto" w:vAnchor="page" w:hAnchor="page" w:x="6793" w:y="14180"/>
        <w:shd w:val="clear" w:color="auto" w:fill="auto"/>
        <w:tabs>
          <w:tab w:val="left" w:pos="2494"/>
        </w:tabs>
        <w:spacing w:line="277" w:lineRule="exact"/>
        <w:ind w:left="420" w:firstLine="0"/>
        <w:rPr>
          <w:rFonts w:cs="Arial Unicode MS"/>
        </w:rPr>
      </w:pPr>
      <w:r>
        <w:rPr>
          <w:rStyle w:val="Gvdemetni22"/>
        </w:rPr>
        <w:t>C) Kedi</w:t>
      </w:r>
      <w:r>
        <w:rPr>
          <w:rStyle w:val="Gvdemetni22"/>
        </w:rPr>
        <w:tab/>
        <w:t>D) Kurbağa</w:t>
      </w:r>
    </w:p>
    <w:p w:rsidR="00A15D32" w:rsidRDefault="00A15D32" w:rsidP="003626D7">
      <w:pPr>
        <w:pStyle w:val="Gvdemetni1"/>
        <w:framePr w:w="4606" w:h="825" w:hRule="exact" w:wrap="auto" w:vAnchor="page" w:hAnchor="page" w:x="6783" w:y="3997"/>
        <w:shd w:val="clear" w:color="auto" w:fill="auto"/>
        <w:spacing w:after="0" w:line="286" w:lineRule="exact"/>
        <w:ind w:firstLine="0"/>
        <w:jc w:val="left"/>
        <w:rPr>
          <w:rFonts w:cs="Arial Unicode MS"/>
        </w:rPr>
      </w:pPr>
      <w:r>
        <w:rPr>
          <w:rStyle w:val="Gvdemetni31"/>
          <w:b/>
          <w:bCs/>
        </w:rPr>
        <w:t xml:space="preserve">         Aşağıdaki canlılardan hangisi sadece bitki-</w:t>
      </w:r>
      <w:r>
        <w:rPr>
          <w:rStyle w:val="Gvdemetni31"/>
          <w:b/>
          <w:bCs/>
        </w:rPr>
        <w:br/>
        <w:t>lerle beslenir?</w:t>
      </w:r>
    </w:p>
    <w:p w:rsidR="00A15D32" w:rsidRDefault="00A15D32">
      <w:pPr>
        <w:pStyle w:val="Gvdemetni21"/>
        <w:framePr w:w="4606" w:h="825" w:hRule="exact" w:wrap="auto" w:vAnchor="page" w:hAnchor="page" w:x="6783" w:y="3997"/>
        <w:shd w:val="clear" w:color="auto" w:fill="auto"/>
        <w:tabs>
          <w:tab w:val="left" w:pos="2498"/>
        </w:tabs>
        <w:spacing w:line="150" w:lineRule="exact"/>
        <w:ind w:left="429" w:firstLine="0"/>
        <w:rPr>
          <w:rFonts w:cs="Arial Unicode MS"/>
        </w:rPr>
      </w:pPr>
      <w:r>
        <w:rPr>
          <w:rStyle w:val="Gvdemetni22"/>
        </w:rPr>
        <w:t>A)</w:t>
      </w:r>
      <w:r>
        <w:rPr>
          <w:rStyle w:val="Gvdemetni22"/>
        </w:rPr>
        <w:tab/>
        <w:t xml:space="preserve">B) </w:t>
      </w:r>
    </w:p>
    <w:p w:rsidR="00A15D32" w:rsidRDefault="00A15D32">
      <w:pPr>
        <w:framePr w:wrap="auto" w:vAnchor="page" w:hAnchor="page" w:x="9644" w:y="9876"/>
        <w:rPr>
          <w:color w:val="auto"/>
          <w:sz w:val="2"/>
          <w:szCs w:val="2"/>
        </w:rPr>
      </w:pPr>
      <w:r w:rsidRPr="00E26FDE">
        <w:rPr>
          <w:noProof/>
          <w:color w:val="auto"/>
          <w:sz w:val="2"/>
          <w:szCs w:val="2"/>
        </w:rPr>
        <w:pict>
          <v:shape id="Resim 26" o:spid="_x0000_i1048" type="#_x0000_t75" style="width:66pt;height:66.75pt;visibility:visible">
            <v:imagedata r:id="rId30" o:title=""/>
          </v:shape>
        </w:pict>
      </w:r>
    </w:p>
    <w:p w:rsidR="00A15D32" w:rsidRDefault="00A15D32">
      <w:pPr>
        <w:rPr>
          <w:color w:val="auto"/>
          <w:sz w:val="2"/>
          <w:szCs w:val="2"/>
        </w:rPr>
      </w:pPr>
    </w:p>
    <w:sectPr w:rsidR="00A15D32" w:rsidSect="005463BD">
      <w:pgSz w:w="11905" w:h="16837"/>
      <w:pgMar w:top="0" w:right="0" w:bottom="0" w:left="0" w:header="0" w:footer="3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haroni">
    <w:altName w:val="Tahoma"/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</w:rPr>
    </w:lvl>
    <w:lvl w:ilvl="2">
      <w:start w:val="1"/>
      <w:numFmt w:val="upperLetter"/>
      <w:lvlText w:val="%3)"/>
      <w:lvlJc w:val="left"/>
    </w:lvl>
    <w:lvl w:ilvl="3">
      <w:start w:val="2"/>
      <w:numFmt w:val="upperRoman"/>
      <w:lvlText w:val="%4."/>
      <w:lvlJc w:val="left"/>
    </w:lvl>
    <w:lvl w:ilvl="4">
      <w:start w:val="2"/>
      <w:numFmt w:val="upperRoman"/>
      <w:lvlText w:val="%4."/>
      <w:lvlJc w:val="left"/>
    </w:lvl>
    <w:lvl w:ilvl="5">
      <w:start w:val="2"/>
      <w:numFmt w:val="upperRoman"/>
      <w:lvlText w:val="%4."/>
      <w:lvlJc w:val="left"/>
    </w:lvl>
    <w:lvl w:ilvl="6">
      <w:start w:val="2"/>
      <w:numFmt w:val="upperRoman"/>
      <w:lvlText w:val="%4."/>
      <w:lvlJc w:val="left"/>
    </w:lvl>
    <w:lvl w:ilvl="7">
      <w:start w:val="2"/>
      <w:numFmt w:val="upperRoman"/>
      <w:lvlText w:val="%4."/>
      <w:lvlJc w:val="left"/>
    </w:lvl>
    <w:lvl w:ilvl="8">
      <w:start w:val="2"/>
      <w:numFmt w:val="upperRoman"/>
      <w:lvlText w:val="%4."/>
      <w:lvlJc w:val="left"/>
    </w:lvl>
  </w:abstractNum>
  <w:abstractNum w:abstractNumId="1">
    <w:nsid w:val="00000003"/>
    <w:multiLevelType w:val="multilevel"/>
    <w:tmpl w:val="00000002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5"/>
        <w:szCs w:val="15"/>
        <w:u w:val="none"/>
      </w:rPr>
    </w:lvl>
    <w:lvl w:ilvl="1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2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3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2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438C"/>
    <w:rsid w:val="003626D7"/>
    <w:rsid w:val="003D4227"/>
    <w:rsid w:val="00411480"/>
    <w:rsid w:val="005463BD"/>
    <w:rsid w:val="00556D6D"/>
    <w:rsid w:val="0078438C"/>
    <w:rsid w:val="007F6598"/>
    <w:rsid w:val="00A15D32"/>
    <w:rsid w:val="00BF336C"/>
    <w:rsid w:val="00E26FDE"/>
    <w:rsid w:val="00F05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598"/>
    <w:rPr>
      <w:rFonts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F6598"/>
    <w:rPr>
      <w:color w:val="0066CC"/>
      <w:u w:val="single"/>
    </w:rPr>
  </w:style>
  <w:style w:type="character" w:customStyle="1" w:styleId="Gvdemetni2">
    <w:name w:val="Gövde metni (2)_"/>
    <w:basedOn w:val="DefaultParagraphFont"/>
    <w:link w:val="Gvdemetni21"/>
    <w:uiPriority w:val="99"/>
    <w:locked/>
    <w:rsid w:val="007F6598"/>
    <w:rPr>
      <w:rFonts w:ascii="Arial" w:hAnsi="Arial" w:cs="Arial"/>
      <w:spacing w:val="1"/>
      <w:sz w:val="15"/>
      <w:szCs w:val="15"/>
    </w:rPr>
  </w:style>
  <w:style w:type="character" w:customStyle="1" w:styleId="Gvdemetni2Gungsuh">
    <w:name w:val="Gövde metni (2) + Gungsuh"/>
    <w:aliases w:val="19,5 pt,Kalın,-1 pt boşluk bırakılıyor"/>
    <w:basedOn w:val="Gvdemetni2"/>
    <w:uiPriority w:val="99"/>
    <w:rsid w:val="007F6598"/>
    <w:rPr>
      <w:rFonts w:ascii="Gungsuh" w:eastAsia="Gungsuh" w:cs="Gungsuh"/>
      <w:b/>
      <w:bCs/>
      <w:spacing w:val="-17"/>
      <w:w w:val="100"/>
      <w:sz w:val="36"/>
      <w:szCs w:val="36"/>
    </w:rPr>
  </w:style>
  <w:style w:type="character" w:customStyle="1" w:styleId="Gvdemetni3">
    <w:name w:val="Gövde metni (3)_"/>
    <w:basedOn w:val="DefaultParagraphFont"/>
    <w:link w:val="Gvdemetni30"/>
    <w:uiPriority w:val="99"/>
    <w:locked/>
    <w:rsid w:val="007F6598"/>
    <w:rPr>
      <w:rFonts w:ascii="Arial" w:hAnsi="Arial" w:cs="Arial"/>
      <w:i/>
      <w:iCs/>
      <w:spacing w:val="-7"/>
      <w:sz w:val="14"/>
      <w:szCs w:val="14"/>
    </w:rPr>
  </w:style>
  <w:style w:type="character" w:customStyle="1" w:styleId="Gvdemetni3Gungsuh">
    <w:name w:val="Gövde metni (3) + Gungsuh"/>
    <w:aliases w:val="191,5 pt2,Kalın1,İtalik değil,-1 pt boşluk bırakılıyor1"/>
    <w:basedOn w:val="Gvdemetni3"/>
    <w:uiPriority w:val="99"/>
    <w:rsid w:val="007F6598"/>
    <w:rPr>
      <w:rFonts w:ascii="Gungsuh" w:eastAsia="Gungsuh" w:cs="Gungsuh"/>
      <w:b/>
      <w:bCs/>
      <w:spacing w:val="-17"/>
      <w:w w:val="100"/>
      <w:sz w:val="36"/>
      <w:szCs w:val="36"/>
    </w:rPr>
  </w:style>
  <w:style w:type="character" w:customStyle="1" w:styleId="Gvdemetni39pt">
    <w:name w:val="Gövde metni (3) + 9 pt"/>
    <w:aliases w:val="İtalik değil1"/>
    <w:basedOn w:val="Gvdemetni3"/>
    <w:uiPriority w:val="99"/>
    <w:rsid w:val="007F6598"/>
    <w:rPr>
      <w:noProof/>
      <w:spacing w:val="1"/>
      <w:sz w:val="15"/>
      <w:szCs w:val="15"/>
    </w:rPr>
  </w:style>
  <w:style w:type="character" w:customStyle="1" w:styleId="Gvdemetni20">
    <w:name w:val="Gövde metni (2)"/>
    <w:basedOn w:val="Gvdemetni2"/>
    <w:uiPriority w:val="99"/>
    <w:rsid w:val="007F6598"/>
  </w:style>
  <w:style w:type="character" w:customStyle="1" w:styleId="Gvdemetni23">
    <w:name w:val="Gövde metni (2)3"/>
    <w:basedOn w:val="Gvdemetni2"/>
    <w:uiPriority w:val="99"/>
    <w:rsid w:val="007F6598"/>
  </w:style>
  <w:style w:type="character" w:customStyle="1" w:styleId="Gvdemetni">
    <w:name w:val="Gövde metni_"/>
    <w:basedOn w:val="DefaultParagraphFont"/>
    <w:link w:val="Gvdemetni1"/>
    <w:uiPriority w:val="99"/>
    <w:locked/>
    <w:rsid w:val="007F6598"/>
    <w:rPr>
      <w:rFonts w:ascii="Arial" w:hAnsi="Arial" w:cs="Arial"/>
      <w:b/>
      <w:bCs/>
      <w:spacing w:val="0"/>
      <w:sz w:val="15"/>
      <w:szCs w:val="15"/>
    </w:rPr>
  </w:style>
  <w:style w:type="character" w:customStyle="1" w:styleId="Resimyazs">
    <w:name w:val="Resim yazısı_"/>
    <w:basedOn w:val="DefaultParagraphFont"/>
    <w:link w:val="Resimyazs1"/>
    <w:uiPriority w:val="99"/>
    <w:locked/>
    <w:rsid w:val="007F6598"/>
    <w:rPr>
      <w:rFonts w:ascii="Arial" w:hAnsi="Arial" w:cs="Arial"/>
      <w:spacing w:val="1"/>
      <w:sz w:val="15"/>
      <w:szCs w:val="15"/>
    </w:rPr>
  </w:style>
  <w:style w:type="character" w:customStyle="1" w:styleId="indekiler">
    <w:name w:val="İçindekiler_"/>
    <w:basedOn w:val="DefaultParagraphFont"/>
    <w:link w:val="indekiler1"/>
    <w:uiPriority w:val="99"/>
    <w:locked/>
    <w:rsid w:val="007F6598"/>
    <w:rPr>
      <w:rFonts w:ascii="Arial" w:hAnsi="Arial" w:cs="Arial"/>
      <w:spacing w:val="1"/>
      <w:sz w:val="15"/>
      <w:szCs w:val="15"/>
    </w:rPr>
  </w:style>
  <w:style w:type="character" w:customStyle="1" w:styleId="indekiler0">
    <w:name w:val="İçindekiler"/>
    <w:basedOn w:val="indekiler"/>
    <w:uiPriority w:val="99"/>
    <w:rsid w:val="007F6598"/>
    <w:rPr>
      <w:noProof/>
      <w:u w:val="single"/>
    </w:rPr>
  </w:style>
  <w:style w:type="character" w:customStyle="1" w:styleId="Gvdemetni4">
    <w:name w:val="Gövde metni (4)_"/>
    <w:basedOn w:val="DefaultParagraphFont"/>
    <w:link w:val="Gvdemetni41"/>
    <w:uiPriority w:val="99"/>
    <w:locked/>
    <w:rsid w:val="007F6598"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40">
    <w:name w:val="Gövde metni (4)"/>
    <w:basedOn w:val="Gvdemetni4"/>
    <w:uiPriority w:val="99"/>
    <w:rsid w:val="007F6598"/>
  </w:style>
  <w:style w:type="character" w:customStyle="1" w:styleId="Resimyazs2">
    <w:name w:val="Resim yazısı (2)_"/>
    <w:basedOn w:val="DefaultParagraphFont"/>
    <w:link w:val="Resimyazs21"/>
    <w:uiPriority w:val="99"/>
    <w:locked/>
    <w:rsid w:val="007F6598"/>
    <w:rPr>
      <w:rFonts w:ascii="Arial" w:hAnsi="Arial" w:cs="Arial"/>
      <w:b/>
      <w:bCs/>
      <w:spacing w:val="-7"/>
      <w:sz w:val="19"/>
      <w:szCs w:val="19"/>
    </w:rPr>
  </w:style>
  <w:style w:type="character" w:customStyle="1" w:styleId="Resimyazs20">
    <w:name w:val="Resim yazısı (2)"/>
    <w:basedOn w:val="Resimyazs2"/>
    <w:uiPriority w:val="99"/>
    <w:rsid w:val="007F6598"/>
  </w:style>
  <w:style w:type="character" w:customStyle="1" w:styleId="Resimyazs0">
    <w:name w:val="Resim yazısı"/>
    <w:basedOn w:val="Resimyazs"/>
    <w:uiPriority w:val="99"/>
    <w:rsid w:val="007F6598"/>
  </w:style>
  <w:style w:type="character" w:customStyle="1" w:styleId="Resimyazs3">
    <w:name w:val="Resim yazısı3"/>
    <w:basedOn w:val="Resimyazs"/>
    <w:uiPriority w:val="99"/>
    <w:rsid w:val="007F6598"/>
    <w:rPr>
      <w:noProof/>
    </w:rPr>
  </w:style>
  <w:style w:type="character" w:customStyle="1" w:styleId="Dier">
    <w:name w:val="Diğer_"/>
    <w:basedOn w:val="DefaultParagraphFont"/>
    <w:link w:val="Dier0"/>
    <w:uiPriority w:val="99"/>
    <w:locked/>
    <w:rsid w:val="007F6598"/>
    <w:rPr>
      <w:rFonts w:ascii="Times New Roman" w:hAnsi="Times New Roman" w:cs="Times New Roman"/>
      <w:noProof/>
      <w:sz w:val="20"/>
      <w:szCs w:val="20"/>
    </w:rPr>
  </w:style>
  <w:style w:type="character" w:customStyle="1" w:styleId="Gvdemetni0">
    <w:name w:val="Gövde metni"/>
    <w:basedOn w:val="Gvdemetni"/>
    <w:uiPriority w:val="99"/>
    <w:rsid w:val="007F6598"/>
    <w:rPr>
      <w:u w:val="single"/>
    </w:rPr>
  </w:style>
  <w:style w:type="character" w:customStyle="1" w:styleId="stbilgiveyaaltbilgi">
    <w:name w:val="Üst bilgi veya alt bilgi_"/>
    <w:basedOn w:val="DefaultParagraphFont"/>
    <w:link w:val="stbilgiveyaaltbilgi0"/>
    <w:uiPriority w:val="99"/>
    <w:locked/>
    <w:rsid w:val="007F6598"/>
    <w:rPr>
      <w:rFonts w:ascii="Times New Roman" w:hAnsi="Times New Roman" w:cs="Times New Roman"/>
      <w:sz w:val="20"/>
      <w:szCs w:val="20"/>
    </w:rPr>
  </w:style>
  <w:style w:type="character" w:customStyle="1" w:styleId="stbilgiveyaaltbilgiAharoni">
    <w:name w:val="Üst bilgi veya alt bilgi + Aharoni"/>
    <w:aliases w:val="13 pt"/>
    <w:basedOn w:val="stbilgiveyaaltbilgi"/>
    <w:uiPriority w:val="99"/>
    <w:rsid w:val="007F6598"/>
    <w:rPr>
      <w:rFonts w:ascii="Aharoni" w:cs="Aharoni"/>
      <w:spacing w:val="-5"/>
      <w:sz w:val="24"/>
      <w:szCs w:val="24"/>
      <w:lang w:bidi="he-IL"/>
    </w:rPr>
  </w:style>
  <w:style w:type="character" w:customStyle="1" w:styleId="Gvdemetni31">
    <w:name w:val="Gövde metni3"/>
    <w:basedOn w:val="Gvdemetni"/>
    <w:uiPriority w:val="99"/>
    <w:rsid w:val="007F6598"/>
    <w:rPr>
      <w:spacing w:val="1"/>
    </w:rPr>
  </w:style>
  <w:style w:type="character" w:customStyle="1" w:styleId="Resimyazs22">
    <w:name w:val="Resim yazısı2"/>
    <w:basedOn w:val="Resimyazs"/>
    <w:uiPriority w:val="99"/>
    <w:rsid w:val="007F6598"/>
    <w:rPr>
      <w:spacing w:val="3"/>
    </w:rPr>
  </w:style>
  <w:style w:type="character" w:customStyle="1" w:styleId="Balk1">
    <w:name w:val="Başlık #1_"/>
    <w:basedOn w:val="DefaultParagraphFont"/>
    <w:link w:val="Balk11"/>
    <w:uiPriority w:val="99"/>
    <w:locked/>
    <w:rsid w:val="007F6598"/>
    <w:rPr>
      <w:rFonts w:ascii="Arial" w:hAnsi="Arial" w:cs="Arial"/>
      <w:spacing w:val="1"/>
      <w:sz w:val="15"/>
      <w:szCs w:val="15"/>
    </w:rPr>
  </w:style>
  <w:style w:type="character" w:customStyle="1" w:styleId="Balk10">
    <w:name w:val="Başlık #1"/>
    <w:basedOn w:val="Balk1"/>
    <w:uiPriority w:val="99"/>
    <w:rsid w:val="007F6598"/>
    <w:rPr>
      <w:spacing w:val="3"/>
    </w:rPr>
  </w:style>
  <w:style w:type="character" w:customStyle="1" w:styleId="Gvdemetni5">
    <w:name w:val="Gövde metni (5)_"/>
    <w:basedOn w:val="DefaultParagraphFont"/>
    <w:link w:val="Gvdemetni51"/>
    <w:uiPriority w:val="99"/>
    <w:locked/>
    <w:rsid w:val="007F6598"/>
    <w:rPr>
      <w:rFonts w:ascii="Arial" w:hAnsi="Arial" w:cs="Arial"/>
      <w:b/>
      <w:bCs/>
      <w:spacing w:val="-12"/>
      <w:sz w:val="18"/>
      <w:szCs w:val="18"/>
    </w:rPr>
  </w:style>
  <w:style w:type="character" w:customStyle="1" w:styleId="Gvdemetni50">
    <w:name w:val="Gövde metni (5)"/>
    <w:basedOn w:val="Gvdemetni5"/>
    <w:uiPriority w:val="99"/>
    <w:rsid w:val="007F6598"/>
  </w:style>
  <w:style w:type="character" w:customStyle="1" w:styleId="Gvdemetni22">
    <w:name w:val="Gövde metni (2)2"/>
    <w:basedOn w:val="Gvdemetni2"/>
    <w:uiPriority w:val="99"/>
    <w:rsid w:val="007F6598"/>
    <w:rPr>
      <w:spacing w:val="3"/>
    </w:rPr>
  </w:style>
  <w:style w:type="character" w:customStyle="1" w:styleId="Gvdemetni42">
    <w:name w:val="Gövde metni (4)2"/>
    <w:basedOn w:val="Gvdemetni4"/>
    <w:uiPriority w:val="99"/>
    <w:rsid w:val="007F6598"/>
    <w:rPr>
      <w:spacing w:val="-5"/>
    </w:rPr>
  </w:style>
  <w:style w:type="character" w:customStyle="1" w:styleId="Gvdemetni2Kaln">
    <w:name w:val="Gövde metni (2) + Kalın"/>
    <w:basedOn w:val="Gvdemetni2"/>
    <w:uiPriority w:val="99"/>
    <w:rsid w:val="007F6598"/>
    <w:rPr>
      <w:b/>
      <w:bCs/>
    </w:rPr>
  </w:style>
  <w:style w:type="character" w:customStyle="1" w:styleId="Gvdemetni2Kaln1">
    <w:name w:val="Gövde metni (2) + Kalın1"/>
    <w:basedOn w:val="Gvdemetni2"/>
    <w:uiPriority w:val="99"/>
    <w:rsid w:val="007F6598"/>
    <w:rPr>
      <w:b/>
      <w:bCs/>
    </w:rPr>
  </w:style>
  <w:style w:type="character" w:customStyle="1" w:styleId="Gvdemetni28pt">
    <w:name w:val="Gövde metni (2) + 8 pt"/>
    <w:basedOn w:val="Gvdemetni2"/>
    <w:uiPriority w:val="99"/>
    <w:rsid w:val="007F6598"/>
    <w:rPr>
      <w:spacing w:val="6"/>
    </w:rPr>
  </w:style>
  <w:style w:type="character" w:customStyle="1" w:styleId="Balk2">
    <w:name w:val="Başlık #2_"/>
    <w:basedOn w:val="DefaultParagraphFont"/>
    <w:link w:val="Balk21"/>
    <w:uiPriority w:val="99"/>
    <w:locked/>
    <w:rsid w:val="007F6598"/>
    <w:rPr>
      <w:rFonts w:ascii="Arial" w:hAnsi="Arial" w:cs="Arial"/>
      <w:b/>
      <w:bCs/>
      <w:spacing w:val="-9"/>
      <w:sz w:val="19"/>
      <w:szCs w:val="19"/>
    </w:rPr>
  </w:style>
  <w:style w:type="character" w:customStyle="1" w:styleId="Balk20">
    <w:name w:val="Başlık #2"/>
    <w:basedOn w:val="Balk2"/>
    <w:uiPriority w:val="99"/>
    <w:rsid w:val="007F6598"/>
  </w:style>
  <w:style w:type="character" w:customStyle="1" w:styleId="Gvdemetni24">
    <w:name w:val="Gövde metni2"/>
    <w:basedOn w:val="Gvdemetni"/>
    <w:uiPriority w:val="99"/>
    <w:rsid w:val="007F6598"/>
    <w:rPr>
      <w:spacing w:val="1"/>
    </w:rPr>
  </w:style>
  <w:style w:type="character" w:customStyle="1" w:styleId="Gvdemetni9">
    <w:name w:val="Gövde metni + 9"/>
    <w:aliases w:val="5 pt1"/>
    <w:basedOn w:val="Gvdemetni"/>
    <w:uiPriority w:val="99"/>
    <w:rsid w:val="007F6598"/>
    <w:rPr>
      <w:spacing w:val="-5"/>
      <w:sz w:val="19"/>
      <w:szCs w:val="19"/>
    </w:rPr>
  </w:style>
  <w:style w:type="character" w:customStyle="1" w:styleId="Gvdemetni7">
    <w:name w:val="Gövde metni (7)_"/>
    <w:basedOn w:val="DefaultParagraphFont"/>
    <w:link w:val="Gvdemetni70"/>
    <w:uiPriority w:val="99"/>
    <w:locked/>
    <w:rsid w:val="007F6598"/>
    <w:rPr>
      <w:rFonts w:ascii="Arial" w:hAnsi="Arial" w:cs="Arial"/>
      <w:spacing w:val="1"/>
      <w:sz w:val="13"/>
      <w:szCs w:val="13"/>
    </w:rPr>
  </w:style>
  <w:style w:type="paragraph" w:customStyle="1" w:styleId="Gvdemetni21">
    <w:name w:val="Gövde metni (2)1"/>
    <w:basedOn w:val="Normal"/>
    <w:link w:val="Gvdemetni2"/>
    <w:uiPriority w:val="99"/>
    <w:rsid w:val="007F6598"/>
    <w:pPr>
      <w:shd w:val="clear" w:color="auto" w:fill="FFFFFF"/>
      <w:spacing w:line="240" w:lineRule="atLeast"/>
      <w:ind w:hanging="420"/>
    </w:pPr>
    <w:rPr>
      <w:rFonts w:ascii="Arial" w:hAnsi="Arial" w:cs="Arial"/>
      <w:color w:val="auto"/>
      <w:spacing w:val="1"/>
      <w:sz w:val="15"/>
      <w:szCs w:val="15"/>
    </w:rPr>
  </w:style>
  <w:style w:type="paragraph" w:customStyle="1" w:styleId="Gvdemetni30">
    <w:name w:val="Gövde metni (3)"/>
    <w:basedOn w:val="Normal"/>
    <w:link w:val="Gvdemetni3"/>
    <w:uiPriority w:val="99"/>
    <w:rsid w:val="007F6598"/>
    <w:pPr>
      <w:shd w:val="clear" w:color="auto" w:fill="FFFFFF"/>
      <w:spacing w:after="60" w:line="162" w:lineRule="exact"/>
      <w:jc w:val="right"/>
    </w:pPr>
    <w:rPr>
      <w:rFonts w:ascii="Arial" w:hAnsi="Arial" w:cs="Arial"/>
      <w:i/>
      <w:iCs/>
      <w:color w:val="auto"/>
      <w:spacing w:val="-7"/>
      <w:sz w:val="14"/>
      <w:szCs w:val="14"/>
    </w:rPr>
  </w:style>
  <w:style w:type="paragraph" w:customStyle="1" w:styleId="Gvdemetni1">
    <w:name w:val="Gövde metni1"/>
    <w:basedOn w:val="Normal"/>
    <w:link w:val="Gvdemetni"/>
    <w:uiPriority w:val="99"/>
    <w:rsid w:val="007F6598"/>
    <w:pPr>
      <w:shd w:val="clear" w:color="auto" w:fill="FFFFFF"/>
      <w:spacing w:after="300" w:line="300" w:lineRule="exact"/>
      <w:ind w:hanging="440"/>
      <w:jc w:val="both"/>
    </w:pPr>
    <w:rPr>
      <w:rFonts w:ascii="Arial" w:hAnsi="Arial" w:cs="Arial"/>
      <w:b/>
      <w:bCs/>
      <w:color w:val="auto"/>
      <w:sz w:val="15"/>
      <w:szCs w:val="15"/>
    </w:rPr>
  </w:style>
  <w:style w:type="paragraph" w:customStyle="1" w:styleId="Resimyazs1">
    <w:name w:val="Resim yazısı1"/>
    <w:basedOn w:val="Normal"/>
    <w:link w:val="Resimyazs"/>
    <w:uiPriority w:val="99"/>
    <w:rsid w:val="007F6598"/>
    <w:pPr>
      <w:shd w:val="clear" w:color="auto" w:fill="FFFFFF"/>
      <w:spacing w:line="240" w:lineRule="atLeast"/>
    </w:pPr>
    <w:rPr>
      <w:rFonts w:ascii="Arial" w:hAnsi="Arial" w:cs="Arial"/>
      <w:color w:val="auto"/>
      <w:spacing w:val="1"/>
      <w:sz w:val="15"/>
      <w:szCs w:val="15"/>
    </w:rPr>
  </w:style>
  <w:style w:type="paragraph" w:customStyle="1" w:styleId="indekiler1">
    <w:name w:val="İçindekiler1"/>
    <w:basedOn w:val="Normal"/>
    <w:link w:val="indekiler"/>
    <w:uiPriority w:val="99"/>
    <w:rsid w:val="007F6598"/>
    <w:pPr>
      <w:shd w:val="clear" w:color="auto" w:fill="FFFFFF"/>
      <w:spacing w:line="300" w:lineRule="exact"/>
    </w:pPr>
    <w:rPr>
      <w:rFonts w:ascii="Arial" w:hAnsi="Arial" w:cs="Arial"/>
      <w:color w:val="auto"/>
      <w:spacing w:val="1"/>
      <w:sz w:val="15"/>
      <w:szCs w:val="15"/>
    </w:rPr>
  </w:style>
  <w:style w:type="paragraph" w:customStyle="1" w:styleId="Gvdemetni41">
    <w:name w:val="Gövde metni (4)1"/>
    <w:basedOn w:val="Normal"/>
    <w:link w:val="Gvdemetni4"/>
    <w:uiPriority w:val="99"/>
    <w:rsid w:val="007F6598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Resimyazs21">
    <w:name w:val="Resim yazısı (2)1"/>
    <w:basedOn w:val="Normal"/>
    <w:link w:val="Resimyazs2"/>
    <w:uiPriority w:val="99"/>
    <w:rsid w:val="007F6598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Dier0">
    <w:name w:val="Diğer"/>
    <w:basedOn w:val="Normal"/>
    <w:link w:val="Dier"/>
    <w:uiPriority w:val="99"/>
    <w:rsid w:val="007F6598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stbilgiveyaaltbilgi0">
    <w:name w:val="Üst bilgi veya alt bilgi"/>
    <w:basedOn w:val="Normal"/>
    <w:link w:val="stbilgiveyaaltbilgi"/>
    <w:uiPriority w:val="99"/>
    <w:rsid w:val="007F6598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Balk11">
    <w:name w:val="Başlık #11"/>
    <w:basedOn w:val="Normal"/>
    <w:link w:val="Balk1"/>
    <w:uiPriority w:val="99"/>
    <w:rsid w:val="007F6598"/>
    <w:pPr>
      <w:shd w:val="clear" w:color="auto" w:fill="FFFFFF"/>
      <w:spacing w:before="420" w:line="240" w:lineRule="atLeast"/>
      <w:jc w:val="both"/>
      <w:outlineLvl w:val="0"/>
    </w:pPr>
    <w:rPr>
      <w:rFonts w:ascii="Arial" w:hAnsi="Arial" w:cs="Arial"/>
      <w:color w:val="auto"/>
      <w:spacing w:val="1"/>
      <w:sz w:val="15"/>
      <w:szCs w:val="15"/>
    </w:rPr>
  </w:style>
  <w:style w:type="paragraph" w:customStyle="1" w:styleId="Gvdemetni51">
    <w:name w:val="Gövde metni (5)1"/>
    <w:basedOn w:val="Normal"/>
    <w:link w:val="Gvdemetni5"/>
    <w:uiPriority w:val="99"/>
    <w:rsid w:val="007F6598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12"/>
      <w:sz w:val="18"/>
      <w:szCs w:val="18"/>
    </w:rPr>
  </w:style>
  <w:style w:type="paragraph" w:customStyle="1" w:styleId="Balk21">
    <w:name w:val="Başlık #21"/>
    <w:basedOn w:val="Normal"/>
    <w:link w:val="Balk2"/>
    <w:uiPriority w:val="99"/>
    <w:rsid w:val="007F6598"/>
    <w:pPr>
      <w:shd w:val="clear" w:color="auto" w:fill="FFFFFF"/>
      <w:spacing w:before="840" w:line="240" w:lineRule="atLeast"/>
      <w:outlineLvl w:val="1"/>
    </w:pPr>
    <w:rPr>
      <w:rFonts w:ascii="Arial" w:hAnsi="Arial" w:cs="Arial"/>
      <w:b/>
      <w:bCs/>
      <w:color w:val="auto"/>
      <w:spacing w:val="-9"/>
      <w:sz w:val="19"/>
      <w:szCs w:val="19"/>
    </w:rPr>
  </w:style>
  <w:style w:type="paragraph" w:customStyle="1" w:styleId="Gvdemetni70">
    <w:name w:val="Gövde metni (7)"/>
    <w:basedOn w:val="Normal"/>
    <w:link w:val="Gvdemetni7"/>
    <w:uiPriority w:val="99"/>
    <w:rsid w:val="007F6598"/>
    <w:pPr>
      <w:shd w:val="clear" w:color="auto" w:fill="FFFFFF"/>
      <w:spacing w:line="240" w:lineRule="atLeast"/>
    </w:pPr>
    <w:rPr>
      <w:rFonts w:ascii="Arial" w:hAnsi="Arial" w:cs="Arial"/>
      <w:color w:val="auto"/>
      <w:spacing w:val="1"/>
      <w:sz w:val="13"/>
      <w:szCs w:val="13"/>
    </w:rPr>
  </w:style>
  <w:style w:type="paragraph" w:styleId="NoSpacing">
    <w:name w:val="No Spacing"/>
    <w:uiPriority w:val="99"/>
    <w:qFormat/>
    <w:rsid w:val="0078438C"/>
    <w:rPr>
      <w:rFonts w:cs="Arial Unicode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62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26D7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/" TargetMode="External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321</Words>
  <Characters>1831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EDANUR</dc:creator>
  <cp:keywords/>
  <dc:description/>
  <cp:lastModifiedBy>EDANUR</cp:lastModifiedBy>
  <cp:revision>6</cp:revision>
  <dcterms:created xsi:type="dcterms:W3CDTF">2011-04-14T08:23:00Z</dcterms:created>
  <dcterms:modified xsi:type="dcterms:W3CDTF">2013-05-01T07:31:00Z</dcterms:modified>
</cp:coreProperties>
</file>