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6E03" w:rsidRPr="00DE3026" w:rsidRDefault="00526E03" w:rsidP="00DE3026">
      <w:pPr>
        <w:rPr>
          <w:b/>
          <w:bCs/>
        </w:rPr>
      </w:pPr>
      <w:r w:rsidRPr="00DE3026">
        <w:rPr>
          <w:b/>
          <w:bCs/>
        </w:rPr>
        <w:t>1) “Göçmek” sözcüğü, aşağıdaki cümlelerin    hangisinde “çökmek” anlamında kullanılmıştır?</w:t>
      </w:r>
    </w:p>
    <w:p w:rsidR="00526E03" w:rsidRDefault="00526E03" w:rsidP="00DE3026">
      <w:r>
        <w:t>A) Kara kışta köydeki evin tavanı göçmüştü.</w:t>
      </w:r>
    </w:p>
    <w:p w:rsidR="00526E03" w:rsidRDefault="00526E03" w:rsidP="00DE3026">
      <w:r>
        <w:t>B) Kuşlar, çoktan sıcak ülkelere göçmüştü.</w:t>
      </w:r>
    </w:p>
    <w:p w:rsidR="00526E03" w:rsidRDefault="00526E03" w:rsidP="00DE3026">
      <w:r>
        <w:t>C) Bizim oba yaz gelince yaylaya göçer.</w:t>
      </w:r>
    </w:p>
    <w:p w:rsidR="00526E03" w:rsidRPr="00DE3026" w:rsidRDefault="00526E03" w:rsidP="00DE3026">
      <w:pPr>
        <w:rPr>
          <w:b/>
          <w:bCs/>
        </w:rPr>
      </w:pPr>
      <w:r w:rsidRPr="00DE3026">
        <w:rPr>
          <w:b/>
          <w:bCs/>
        </w:rPr>
        <w:t>D) Bu dünyaya gelen elbette göçer.</w:t>
      </w:r>
    </w:p>
    <w:p w:rsidR="00526E03" w:rsidRPr="00DE3026" w:rsidRDefault="00526E03" w:rsidP="00DE3026">
      <w:pPr>
        <w:rPr>
          <w:b/>
          <w:bCs/>
        </w:rPr>
      </w:pPr>
      <w:r w:rsidRPr="00DE3026">
        <w:rPr>
          <w:b/>
          <w:bCs/>
        </w:rPr>
        <w:t>2. -lık (-lik, -luk, -lük) eki, aşağıdakilerin hangisine getirilirse soyut anlamlı bir sözcük türemiş olur?</w:t>
      </w:r>
    </w:p>
    <w:p w:rsidR="00526E03" w:rsidRDefault="00526E03" w:rsidP="00DE3026">
      <w:r>
        <w:t>A) Korku    B) Söz</w:t>
      </w:r>
    </w:p>
    <w:p w:rsidR="00526E03" w:rsidRDefault="00526E03" w:rsidP="00DE3026">
      <w:r>
        <w:t>C) Yağmur D) İnsan</w:t>
      </w:r>
    </w:p>
    <w:p w:rsidR="00526E03" w:rsidRPr="00DE3026" w:rsidRDefault="00526E03" w:rsidP="00DE3026">
      <w:pPr>
        <w:rPr>
          <w:b/>
          <w:bCs/>
        </w:rPr>
      </w:pPr>
      <w:r w:rsidRPr="00DE3026">
        <w:rPr>
          <w:b/>
          <w:bCs/>
        </w:rPr>
        <w:t>3. Aşağıdaki cümlelerin hangisinde topluluk ismi yoktur?</w:t>
      </w:r>
    </w:p>
    <w:p w:rsidR="00526E03" w:rsidRDefault="00526E03" w:rsidP="00DE3026">
      <w:r>
        <w:t>A) Milletçe bu iş için çalışıyoruz.</w:t>
      </w:r>
    </w:p>
    <w:p w:rsidR="00526E03" w:rsidRDefault="00526E03" w:rsidP="00DE3026">
      <w:r>
        <w:t>B) Halkın büyük bir kesimi tarımla uğraşıyor.</w:t>
      </w:r>
    </w:p>
    <w:p w:rsidR="00526E03" w:rsidRDefault="00526E03" w:rsidP="00DE3026">
      <w:r>
        <w:t>C) Öğrenci derslerine düzenli çalışmalıdır.</w:t>
      </w:r>
    </w:p>
    <w:p w:rsidR="00526E03" w:rsidRDefault="00526E03" w:rsidP="00DE3026">
      <w:r>
        <w:t>D) Ordu vatanın güvencesidir.</w:t>
      </w:r>
    </w:p>
    <w:p w:rsidR="00526E03" w:rsidRPr="00DE3026" w:rsidRDefault="00526E03" w:rsidP="00DE3026">
      <w:pPr>
        <w:rPr>
          <w:b/>
          <w:bCs/>
        </w:rPr>
      </w:pPr>
      <w:r>
        <w:t xml:space="preserve">4. </w:t>
      </w:r>
      <w:r w:rsidRPr="00DE3026">
        <w:rPr>
          <w:b/>
          <w:bCs/>
        </w:rPr>
        <w:t>Duyulmuyor günlerin nasıl geçtiği,</w:t>
      </w:r>
    </w:p>
    <w:p w:rsidR="00526E03" w:rsidRPr="00DE3026" w:rsidRDefault="00526E03" w:rsidP="00DE3026">
      <w:pPr>
        <w:rPr>
          <w:b/>
          <w:bCs/>
        </w:rPr>
      </w:pPr>
      <w:r w:rsidRPr="00DE3026">
        <w:rPr>
          <w:b/>
          <w:bCs/>
        </w:rPr>
        <w:t>Bu temmuz, ağustos ayları böyledir.</w:t>
      </w:r>
    </w:p>
    <w:p w:rsidR="00526E03" w:rsidRPr="00DE3026" w:rsidRDefault="00526E03" w:rsidP="00DE3026">
      <w:pPr>
        <w:rPr>
          <w:b/>
          <w:bCs/>
        </w:rPr>
      </w:pPr>
      <w:r w:rsidRPr="00DE3026">
        <w:rPr>
          <w:b/>
          <w:bCs/>
        </w:rPr>
        <w:t>Dakikalar öyle süratle geçer ki,</w:t>
      </w:r>
    </w:p>
    <w:p w:rsidR="00526E03" w:rsidRPr="00DE3026" w:rsidRDefault="00526E03" w:rsidP="00DE3026">
      <w:pPr>
        <w:rPr>
          <w:b/>
          <w:bCs/>
        </w:rPr>
      </w:pPr>
      <w:r w:rsidRPr="00DE3026">
        <w:rPr>
          <w:b/>
          <w:bCs/>
        </w:rPr>
        <w:t>Daha sabah zannedersin, öğledir.</w:t>
      </w:r>
    </w:p>
    <w:p w:rsidR="00526E03" w:rsidRPr="00DE3026" w:rsidRDefault="00526E03" w:rsidP="00DE3026">
      <w:pPr>
        <w:rPr>
          <w:b/>
          <w:bCs/>
        </w:rPr>
      </w:pPr>
      <w:r w:rsidRPr="00DE3026">
        <w:rPr>
          <w:b/>
          <w:bCs/>
        </w:rPr>
        <w:t>Ahmet Kutsi Tecer</w:t>
      </w:r>
    </w:p>
    <w:p w:rsidR="00526E03" w:rsidRPr="00DE3026" w:rsidRDefault="00526E03" w:rsidP="00DE3026">
      <w:pPr>
        <w:rPr>
          <w:b/>
          <w:bCs/>
        </w:rPr>
      </w:pPr>
      <w:r w:rsidRPr="00DE3026">
        <w:rPr>
          <w:b/>
          <w:bCs/>
        </w:rPr>
        <w:t>Şair, bu dörtlükte aşağıdakilerin hangisinden</w:t>
      </w:r>
    </w:p>
    <w:p w:rsidR="00526E03" w:rsidRPr="00DE3026" w:rsidRDefault="00526E03" w:rsidP="00DE3026">
      <w:pPr>
        <w:rPr>
          <w:b/>
          <w:bCs/>
        </w:rPr>
      </w:pPr>
      <w:r>
        <w:rPr>
          <w:b/>
          <w:bCs/>
        </w:rPr>
        <w:t xml:space="preserve">yakınmaktadır?                                                                                  </w:t>
      </w:r>
      <w:r>
        <w:t>A) Günlerin kısalığından</w:t>
      </w:r>
    </w:p>
    <w:p w:rsidR="00526E03" w:rsidRDefault="00526E03" w:rsidP="00DE3026">
      <w:r>
        <w:t>B) Havaların bunaltıcı olmasından</w:t>
      </w:r>
    </w:p>
    <w:p w:rsidR="00526E03" w:rsidRDefault="00526E03" w:rsidP="00DE3026">
      <w:r>
        <w:t>C) İşlerinin yoğunluğundan</w:t>
      </w:r>
    </w:p>
    <w:p w:rsidR="00526E03" w:rsidRDefault="00526E03" w:rsidP="00DE3026">
      <w:r>
        <w:t>D) Zamanın hızla akıp gitmesinden</w:t>
      </w:r>
    </w:p>
    <w:p w:rsidR="00526E03" w:rsidRPr="00DE3026" w:rsidRDefault="00526E03" w:rsidP="00DE3026">
      <w:pPr>
        <w:rPr>
          <w:b/>
          <w:bCs/>
        </w:rPr>
      </w:pPr>
      <w:r w:rsidRPr="00DE3026">
        <w:rPr>
          <w:b/>
          <w:bCs/>
        </w:rPr>
        <w:t>5. Aşağıdaki cümlelerin hangisinde “da, de” nin yazımı yanlıştır?</w:t>
      </w:r>
    </w:p>
    <w:p w:rsidR="00526E03" w:rsidRDefault="00526E03" w:rsidP="00DE3026">
      <w:r>
        <w:t>A) Bu işi annemde biliyor.</w:t>
      </w:r>
    </w:p>
    <w:p w:rsidR="00526E03" w:rsidRDefault="00526E03" w:rsidP="00DE3026">
      <w:r>
        <w:t>B) Sevgide sınır olmaz.</w:t>
      </w:r>
    </w:p>
    <w:p w:rsidR="00526E03" w:rsidRDefault="00526E03" w:rsidP="00DE3026">
      <w:r>
        <w:t>C) Babam fabrikada çok yoruluyor.</w:t>
      </w:r>
    </w:p>
    <w:p w:rsidR="00526E03" w:rsidRDefault="00526E03" w:rsidP="00DE3026">
      <w:r>
        <w:t>D) Bugün okulda eğlence vardı.</w:t>
      </w:r>
    </w:p>
    <w:p w:rsidR="00526E03" w:rsidRPr="00DE3026" w:rsidRDefault="00526E03" w:rsidP="00DE3026">
      <w:pPr>
        <w:rPr>
          <w:b/>
          <w:bCs/>
        </w:rPr>
      </w:pPr>
      <w:r w:rsidRPr="00DE3026">
        <w:rPr>
          <w:b/>
          <w:bCs/>
        </w:rPr>
        <w:t>6.  Aşağıdaki sözcüklerden hangisi ünlüyle başlayan bir ek alırsa, sözcüğün sonundaki ünsüz yumuşar?</w:t>
      </w:r>
    </w:p>
    <w:p w:rsidR="00526E03" w:rsidRDefault="00526E03" w:rsidP="00DE3026">
      <w:r>
        <w:t>A) Sanat   B) Sınıf   C) Nefes   D) Bardak</w:t>
      </w:r>
    </w:p>
    <w:p w:rsidR="00526E03" w:rsidRPr="00DE3026" w:rsidRDefault="00526E03" w:rsidP="00DE3026">
      <w:pPr>
        <w:rPr>
          <w:b/>
          <w:bCs/>
        </w:rPr>
      </w:pPr>
      <w:r>
        <w:rPr>
          <w:b/>
          <w:bCs/>
        </w:rPr>
        <w:t>7</w:t>
      </w:r>
      <w:r w:rsidRPr="00DE3026">
        <w:rPr>
          <w:b/>
          <w:bCs/>
        </w:rPr>
        <w:t>. Eksiksiz ve kusursuz bir hayatı isteyenler değil, bulundukları halden hoşnut olmasını bilenler mutlu olabilirler. İşte bu sırra erenler, mutluluğa kavuşmak için ne işlerinin düzelmesini, ne büyük görevlere gelmeyi ne de zengin olmayı beklerler. İçinde bulundukları şartları en iyi şekilde değerlendirmeyi düşünürler.</w:t>
      </w:r>
    </w:p>
    <w:p w:rsidR="00526E03" w:rsidRPr="00DE3026" w:rsidRDefault="00526E03" w:rsidP="00DE3026">
      <w:pPr>
        <w:rPr>
          <w:b/>
          <w:bCs/>
        </w:rPr>
      </w:pPr>
      <w:r w:rsidRPr="00DE3026">
        <w:rPr>
          <w:b/>
          <w:bCs/>
        </w:rPr>
        <w:t>Parag</w:t>
      </w:r>
      <w:r>
        <w:rPr>
          <w:b/>
          <w:bCs/>
        </w:rPr>
        <w:t xml:space="preserve">rafa göre kimler mutlu olurlar?                                          </w:t>
      </w:r>
      <w:r>
        <w:t>A) İstekleri gerçekleşenler</w:t>
      </w:r>
    </w:p>
    <w:p w:rsidR="00526E03" w:rsidRDefault="00526E03" w:rsidP="00DE3026">
      <w:r>
        <w:t>B) Çok çalışkan insanlar</w:t>
      </w:r>
    </w:p>
    <w:p w:rsidR="00526E03" w:rsidRDefault="00526E03" w:rsidP="00DE3026">
      <w:r>
        <w:t>C) İyimser ve elindekiyle yetinenler</w:t>
      </w:r>
    </w:p>
    <w:p w:rsidR="00526E03" w:rsidRDefault="00526E03" w:rsidP="00DE3026">
      <w:r>
        <w:t>D) Yaşam koşulları iyi olanlar</w:t>
      </w:r>
    </w:p>
    <w:p w:rsidR="00526E03" w:rsidRDefault="00526E03" w:rsidP="00DE3026">
      <w:r>
        <w:rPr>
          <w:b/>
          <w:bCs/>
        </w:rPr>
        <w:t>8</w:t>
      </w:r>
      <w:r w:rsidRPr="00DE3026">
        <w:rPr>
          <w:b/>
          <w:bCs/>
        </w:rPr>
        <w:t>. Aşağıdaki</w:t>
      </w:r>
      <w:r>
        <w:rPr>
          <w:b/>
          <w:bCs/>
        </w:rPr>
        <w:t xml:space="preserve">lerden hangisi isim cümlesidir?        </w:t>
      </w:r>
      <w:r>
        <w:t xml:space="preserve">A) Öğrenciler bütün ödevlerini yapmışlar.B) Bugün Ahmet’le resim sergisine gideceğiz.           C) Sevinç, sınıfın en çalışkan öğrencisiydi.                                   D) Çanakkale’de binlerce şehidimiz yatıyor.        </w:t>
      </w:r>
    </w:p>
    <w:p w:rsidR="00526E03" w:rsidRPr="00DE3026" w:rsidRDefault="00526E03" w:rsidP="00DE3026">
      <w:pPr>
        <w:rPr>
          <w:b/>
          <w:bCs/>
        </w:rPr>
      </w:pPr>
      <w:r>
        <w:rPr>
          <w:b/>
          <w:bCs/>
        </w:rPr>
        <w:t>9</w:t>
      </w:r>
      <w:r w:rsidRPr="00DE3026">
        <w:rPr>
          <w:b/>
          <w:bCs/>
        </w:rPr>
        <w:t>)Aşağıdaki eş</w:t>
      </w:r>
      <w:r>
        <w:rPr>
          <w:b/>
          <w:bCs/>
        </w:rPr>
        <w:t xml:space="preserve">itliklerden hangileri doğrudur?                                                                                        </w:t>
      </w:r>
      <w:r>
        <w:t>I. 3108 kg = 3,108 t                                                                 II. 30 t = 3000kgIII. 950g = 0,95kg                                                                            IV. 21kg= 2100g</w:t>
      </w:r>
    </w:p>
    <w:p w:rsidR="00526E03" w:rsidRDefault="00526E03" w:rsidP="00DE3026">
      <w:r>
        <w:t>A) I ve II    B) I ve III    C) II ve IV  D) III ve IV</w:t>
      </w:r>
    </w:p>
    <w:p w:rsidR="00526E03" w:rsidRDefault="00526E03" w:rsidP="00DE3026">
      <w:r>
        <w:rPr>
          <w:b/>
          <w:bCs/>
        </w:rPr>
        <w:t>10</w:t>
      </w:r>
      <w:r w:rsidRPr="00DE3026">
        <w:rPr>
          <w:b/>
          <w:bCs/>
        </w:rPr>
        <w:t>. Ayşe’nin saati doğr</w:t>
      </w:r>
      <w:r>
        <w:rPr>
          <w:b/>
          <w:bCs/>
        </w:rPr>
        <w:t xml:space="preserve">u zamanı göstermektedir. Ahmet’in saati 12 dakika ileri, Kemal’in saati </w:t>
      </w:r>
      <w:r w:rsidRPr="00DE3026">
        <w:rPr>
          <w:b/>
          <w:bCs/>
        </w:rPr>
        <w:t xml:space="preserve">9 dakika </w:t>
      </w:r>
      <w:r>
        <w:rPr>
          <w:b/>
          <w:bCs/>
        </w:rPr>
        <w:t>geridir. Kemal’in saati 19.25 i göster</w:t>
      </w:r>
      <w:r w:rsidRPr="00DE3026">
        <w:rPr>
          <w:b/>
          <w:bCs/>
        </w:rPr>
        <w:t>diğin</w:t>
      </w:r>
      <w:r>
        <w:rPr>
          <w:b/>
          <w:bCs/>
        </w:rPr>
        <w:t xml:space="preserve">e göre, aşağıdakilerden hangisi yanlıştır?                                       </w:t>
      </w:r>
      <w:r>
        <w:t>A) Ahmet’in saati 19.46 yı göstermektedir.B) Ayşe’nin saati 19.34 ü göstermektedir.C) Ayşe’nin saati 19.22 yi gösterdiğindeKemal’in saati 19.32 yi gösterir.D) Ahmet ile Kemal’in saatleri arasındakizaman farkı 21 dakikadır.</w:t>
      </w:r>
    </w:p>
    <w:p w:rsidR="00526E03" w:rsidRPr="008003CC" w:rsidRDefault="00526E03" w:rsidP="008003CC">
      <w:pPr>
        <w:rPr>
          <w:b/>
          <w:bCs/>
        </w:rPr>
      </w:pPr>
      <w:r>
        <w:rPr>
          <w:b/>
          <w:bCs/>
        </w:rPr>
        <w:t>11)</w:t>
      </w:r>
      <w:r w:rsidRPr="00DE3026">
        <w:rPr>
          <w:b/>
          <w:bCs/>
        </w:rPr>
        <w:t>A</w:t>
      </w:r>
      <w:r>
        <w:rPr>
          <w:b/>
          <w:bCs/>
        </w:rPr>
        <w:t>ş</w:t>
      </w:r>
      <w:r w:rsidRPr="00DE3026">
        <w:rPr>
          <w:b/>
          <w:bCs/>
        </w:rPr>
        <w:t>a</w:t>
      </w:r>
      <w:r>
        <w:rPr>
          <w:b/>
          <w:bCs/>
        </w:rPr>
        <w:t>ğı</w:t>
      </w:r>
      <w:r w:rsidRPr="00DE3026">
        <w:rPr>
          <w:b/>
          <w:bCs/>
        </w:rPr>
        <w:t>daki s</w:t>
      </w:r>
      <w:r>
        <w:rPr>
          <w:b/>
          <w:bCs/>
        </w:rPr>
        <w:t>ı</w:t>
      </w:r>
      <w:r w:rsidRPr="00DE3026">
        <w:rPr>
          <w:b/>
          <w:bCs/>
        </w:rPr>
        <w:t>ralamalardan hangisi do</w:t>
      </w:r>
      <w:r>
        <w:rPr>
          <w:b/>
          <w:bCs/>
        </w:rPr>
        <w:t>ğ</w:t>
      </w:r>
      <w:r w:rsidRPr="00DE3026">
        <w:rPr>
          <w:b/>
          <w:bCs/>
        </w:rPr>
        <w:t>rudur?A) 1,502 &lt;1,52 B) 1,374 &lt;1,372C) 1,709 &lt;1,706 D) 1,465 &lt;1,463</w:t>
      </w:r>
    </w:p>
    <w:p w:rsidR="00526E03" w:rsidRPr="008003CC" w:rsidRDefault="00526E03" w:rsidP="008003CC">
      <w:pPr>
        <w:rPr>
          <w:b/>
          <w:bCs/>
        </w:rPr>
      </w:pPr>
      <w:r w:rsidRPr="008003CC">
        <w:rPr>
          <w:b/>
          <w:bCs/>
        </w:rPr>
        <w:t>I- 2, 4, 6, 8, 10, …</w:t>
      </w:r>
    </w:p>
    <w:p w:rsidR="00526E03" w:rsidRPr="008003CC" w:rsidRDefault="00526E03" w:rsidP="008003CC">
      <w:pPr>
        <w:rPr>
          <w:b/>
          <w:bCs/>
        </w:rPr>
      </w:pPr>
      <w:r w:rsidRPr="008003CC">
        <w:rPr>
          <w:b/>
          <w:bCs/>
        </w:rPr>
        <w:t>II- 7, 14, 21, 28, 35, …</w:t>
      </w:r>
    </w:p>
    <w:p w:rsidR="00526E03" w:rsidRPr="008003CC" w:rsidRDefault="00526E03" w:rsidP="008003CC">
      <w:pPr>
        <w:rPr>
          <w:b/>
          <w:bCs/>
        </w:rPr>
      </w:pPr>
      <w:r w:rsidRPr="008003CC">
        <w:rPr>
          <w:b/>
          <w:bCs/>
        </w:rPr>
        <w:t>III- 11, 22, 33, 44, 55, …</w:t>
      </w:r>
    </w:p>
    <w:p w:rsidR="00526E03" w:rsidRPr="008003CC" w:rsidRDefault="00526E03" w:rsidP="008003CC">
      <w:pPr>
        <w:rPr>
          <w:b/>
          <w:bCs/>
        </w:rPr>
      </w:pPr>
      <w:r>
        <w:rPr>
          <w:b/>
          <w:bCs/>
        </w:rPr>
        <w:t>12)Verilen I., II. ve III. sayı</w:t>
      </w:r>
      <w:r w:rsidRPr="008003CC">
        <w:rPr>
          <w:b/>
          <w:bCs/>
        </w:rPr>
        <w:t xml:space="preserve"> dizileri için a</w:t>
      </w:r>
      <w:r>
        <w:rPr>
          <w:b/>
          <w:bCs/>
        </w:rPr>
        <w:t xml:space="preserve">şağıdakilerden hangisi doğrudur?                                    </w:t>
      </w:r>
      <w:r w:rsidRPr="008003CC">
        <w:t>A) Çift sayılardır.B) Tek sayılardır.C) 5 ile bölünebilen sayılardı</w:t>
      </w:r>
      <w:r>
        <w:t xml:space="preserve">r.                                                </w:t>
      </w:r>
      <w:r w:rsidRPr="008003CC">
        <w:t>D) Bir sayının katı olan sayılardır.</w:t>
      </w:r>
    </w:p>
    <w:p w:rsidR="00526E03" w:rsidRPr="008003CC" w:rsidRDefault="00526E03" w:rsidP="008003CC">
      <w:pPr>
        <w:rPr>
          <w:rFonts w:ascii="Times New Roman" w:hAnsi="Times New Roman" w:cs="Times New Roman"/>
        </w:rPr>
      </w:pPr>
      <w:r>
        <w:rPr>
          <w:rFonts w:ascii="Times New Roman" w:hAnsi="Times New Roman" w:cs="Times New Roman"/>
        </w:rPr>
        <w:t>13)Aşağıdakilerden hangisi hastalıklardan korunmak için yapı</w:t>
      </w:r>
      <w:r w:rsidRPr="008003CC">
        <w:rPr>
          <w:rFonts w:ascii="Times New Roman" w:hAnsi="Times New Roman" w:cs="Times New Roman"/>
        </w:rPr>
        <w:t>lmaz?</w:t>
      </w:r>
    </w:p>
    <w:p w:rsidR="00526E03" w:rsidRPr="008003CC" w:rsidRDefault="00526E03" w:rsidP="008003CC">
      <w:pPr>
        <w:rPr>
          <w:rFonts w:ascii="Times New Roman" w:hAnsi="Times New Roman" w:cs="Times New Roman"/>
        </w:rPr>
      </w:pPr>
      <w:r>
        <w:rPr>
          <w:rFonts w:ascii="Times New Roman" w:hAnsi="Times New Roman" w:cs="Times New Roman"/>
        </w:rPr>
        <w:t>A) Çeşitli ilâçları</w:t>
      </w:r>
      <w:r w:rsidRPr="008003CC">
        <w:rPr>
          <w:rFonts w:ascii="Times New Roman" w:hAnsi="Times New Roman" w:cs="Times New Roman"/>
        </w:rPr>
        <w:t xml:space="preserve"> sürekli kullanma</w:t>
      </w:r>
    </w:p>
    <w:p w:rsidR="00526E03" w:rsidRPr="008003CC" w:rsidRDefault="00526E03" w:rsidP="008003CC">
      <w:pPr>
        <w:rPr>
          <w:rFonts w:ascii="Times New Roman" w:hAnsi="Times New Roman" w:cs="Times New Roman"/>
        </w:rPr>
      </w:pPr>
      <w:r>
        <w:rPr>
          <w:rFonts w:ascii="Times New Roman" w:hAnsi="Times New Roman" w:cs="Times New Roman"/>
        </w:rPr>
        <w:t>B) Temizliğ</w:t>
      </w:r>
      <w:r w:rsidRPr="008003CC">
        <w:rPr>
          <w:rFonts w:ascii="Times New Roman" w:hAnsi="Times New Roman" w:cs="Times New Roman"/>
        </w:rPr>
        <w:t>e dikkat etme</w:t>
      </w:r>
    </w:p>
    <w:p w:rsidR="00526E03" w:rsidRPr="008003CC" w:rsidRDefault="00526E03" w:rsidP="008003CC">
      <w:pPr>
        <w:rPr>
          <w:rFonts w:ascii="Times New Roman" w:hAnsi="Times New Roman" w:cs="Times New Roman"/>
        </w:rPr>
      </w:pPr>
      <w:r w:rsidRPr="008003CC">
        <w:rPr>
          <w:rFonts w:ascii="Times New Roman" w:hAnsi="Times New Roman" w:cs="Times New Roman"/>
        </w:rPr>
        <w:t>C) Yeterli ve dengeli beslenme</w:t>
      </w:r>
    </w:p>
    <w:p w:rsidR="00526E03" w:rsidRDefault="00526E03" w:rsidP="008003CC">
      <w:pPr>
        <w:rPr>
          <w:rFonts w:ascii="Times New Roman" w:hAnsi="Times New Roman" w:cs="Times New Roman"/>
        </w:rPr>
      </w:pPr>
      <w:r>
        <w:rPr>
          <w:rFonts w:ascii="Times New Roman" w:hAnsi="Times New Roman" w:cs="Times New Roman"/>
        </w:rPr>
        <w:t>D) Aşı  yaptı</w:t>
      </w:r>
      <w:r w:rsidRPr="008003CC">
        <w:rPr>
          <w:rFonts w:ascii="Times New Roman" w:hAnsi="Times New Roman" w:cs="Times New Roman"/>
        </w:rPr>
        <w:t>rma</w:t>
      </w:r>
    </w:p>
    <w:p w:rsidR="00526E03" w:rsidRPr="008003CC" w:rsidRDefault="00526E03" w:rsidP="008003CC">
      <w:pPr>
        <w:rPr>
          <w:rFonts w:ascii="Times New Roman" w:hAnsi="Times New Roman" w:cs="Times New Roman"/>
          <w:b/>
          <w:bCs/>
        </w:rPr>
      </w:pPr>
      <w:r w:rsidRPr="008003CC">
        <w:rPr>
          <w:rFonts w:ascii="Times New Roman" w:hAnsi="Times New Roman" w:cs="Times New Roman"/>
          <w:b/>
          <w:bCs/>
        </w:rPr>
        <w:t>0, 1, 4, 5, 7, 9 rakamları birer defa kullanılarak</w:t>
      </w:r>
      <w:r>
        <w:rPr>
          <w:rFonts w:ascii="Times New Roman" w:hAnsi="Times New Roman" w:cs="Times New Roman"/>
          <w:b/>
          <w:bCs/>
        </w:rPr>
        <w:t>14)</w:t>
      </w:r>
      <w:r w:rsidRPr="008003CC">
        <w:rPr>
          <w:rFonts w:ascii="Times New Roman" w:hAnsi="Times New Roman" w:cs="Times New Roman"/>
          <w:b/>
          <w:bCs/>
        </w:rPr>
        <w:t>yazılabilecek, altı basamaklı en büyük tekdoğal sayı ile altı basamaklı en küçük çiftdoğal sayının farkı kaçtır?</w:t>
      </w:r>
    </w:p>
    <w:p w:rsidR="00526E03" w:rsidRPr="008003CC" w:rsidRDefault="00526E03" w:rsidP="008003CC">
      <w:pPr>
        <w:rPr>
          <w:rFonts w:ascii="Times New Roman" w:hAnsi="Times New Roman" w:cs="Times New Roman"/>
        </w:rPr>
      </w:pPr>
      <w:r w:rsidRPr="008003CC">
        <w:rPr>
          <w:rFonts w:ascii="Times New Roman" w:hAnsi="Times New Roman" w:cs="Times New Roman"/>
        </w:rPr>
        <w:t>A) 869607         B) 870822</w:t>
      </w:r>
    </w:p>
    <w:p w:rsidR="00526E03" w:rsidRDefault="00526E03" w:rsidP="008003CC">
      <w:pPr>
        <w:rPr>
          <w:rFonts w:ascii="Times New Roman" w:hAnsi="Times New Roman" w:cs="Times New Roman"/>
        </w:rPr>
      </w:pPr>
      <w:r w:rsidRPr="008003CC">
        <w:rPr>
          <w:rFonts w:ascii="Times New Roman" w:hAnsi="Times New Roman" w:cs="Times New Roman"/>
        </w:rPr>
        <w:t>C) 870831       D) 871083</w:t>
      </w:r>
    </w:p>
    <w:p w:rsidR="00526E03" w:rsidRPr="008003CC" w:rsidRDefault="00526E03" w:rsidP="008003CC">
      <w:pPr>
        <w:rPr>
          <w:rFonts w:ascii="Times New Roman" w:hAnsi="Times New Roman" w:cs="Times New Roman"/>
          <w:b/>
          <w:bCs/>
        </w:rPr>
      </w:pPr>
      <w:r>
        <w:rPr>
          <w:rFonts w:ascii="Times New Roman" w:hAnsi="Times New Roman" w:cs="Times New Roman"/>
          <w:b/>
          <w:bCs/>
        </w:rPr>
        <w:t>15</w:t>
      </w:r>
      <w:r w:rsidRPr="008003CC">
        <w:rPr>
          <w:rFonts w:ascii="Times New Roman" w:hAnsi="Times New Roman" w:cs="Times New Roman"/>
          <w:b/>
          <w:bCs/>
        </w:rPr>
        <w:t>)Mustafa Kemal’e “Atatürk” soyadını, aşağıdaki organlardan hangisi vermiştir?</w:t>
      </w:r>
    </w:p>
    <w:p w:rsidR="00526E03" w:rsidRPr="008003CC" w:rsidRDefault="00526E03" w:rsidP="008003CC">
      <w:pPr>
        <w:rPr>
          <w:rFonts w:ascii="Times New Roman" w:hAnsi="Times New Roman" w:cs="Times New Roman"/>
        </w:rPr>
      </w:pPr>
      <w:r w:rsidRPr="008003CC">
        <w:rPr>
          <w:rFonts w:ascii="Times New Roman" w:hAnsi="Times New Roman" w:cs="Times New Roman"/>
        </w:rPr>
        <w:t>A) Türk Silahlı Kuvvetleri</w:t>
      </w:r>
    </w:p>
    <w:p w:rsidR="00526E03" w:rsidRPr="008003CC" w:rsidRDefault="00526E03" w:rsidP="008003CC">
      <w:pPr>
        <w:rPr>
          <w:rFonts w:ascii="Times New Roman" w:hAnsi="Times New Roman" w:cs="Times New Roman"/>
        </w:rPr>
      </w:pPr>
      <w:r w:rsidRPr="008003CC">
        <w:rPr>
          <w:rFonts w:ascii="Times New Roman" w:hAnsi="Times New Roman" w:cs="Times New Roman"/>
        </w:rPr>
        <w:t>B) TBMM</w:t>
      </w:r>
    </w:p>
    <w:p w:rsidR="00526E03" w:rsidRPr="008003CC" w:rsidRDefault="00526E03" w:rsidP="008003CC">
      <w:pPr>
        <w:rPr>
          <w:rFonts w:ascii="Times New Roman" w:hAnsi="Times New Roman" w:cs="Times New Roman"/>
        </w:rPr>
      </w:pPr>
      <w:r w:rsidRPr="008003CC">
        <w:rPr>
          <w:rFonts w:ascii="Times New Roman" w:hAnsi="Times New Roman" w:cs="Times New Roman"/>
        </w:rPr>
        <w:t>C) İçişleri Bakanlığı</w:t>
      </w:r>
    </w:p>
    <w:p w:rsidR="00526E03" w:rsidRDefault="00526E03" w:rsidP="008003CC">
      <w:pPr>
        <w:rPr>
          <w:rFonts w:ascii="Times New Roman" w:hAnsi="Times New Roman" w:cs="Times New Roman"/>
        </w:rPr>
      </w:pPr>
      <w:r w:rsidRPr="008003CC">
        <w:rPr>
          <w:rFonts w:ascii="Times New Roman" w:hAnsi="Times New Roman" w:cs="Times New Roman"/>
        </w:rPr>
        <w:t>D) Adalet Bakanlığı</w:t>
      </w:r>
    </w:p>
    <w:p w:rsidR="00526E03" w:rsidRPr="008003CC" w:rsidRDefault="00526E03" w:rsidP="008003CC">
      <w:pPr>
        <w:rPr>
          <w:rFonts w:ascii="Times New Roman" w:hAnsi="Times New Roman" w:cs="Times New Roman"/>
          <w:b/>
          <w:bCs/>
        </w:rPr>
      </w:pPr>
      <w:r>
        <w:rPr>
          <w:rFonts w:ascii="Times New Roman" w:hAnsi="Times New Roman" w:cs="Times New Roman"/>
          <w:b/>
          <w:bCs/>
        </w:rPr>
        <w:t>16</w:t>
      </w:r>
      <w:r w:rsidRPr="008003CC">
        <w:rPr>
          <w:rFonts w:ascii="Times New Roman" w:hAnsi="Times New Roman" w:cs="Times New Roman"/>
          <w:b/>
          <w:bCs/>
        </w:rPr>
        <w:t>)Bazı illerimiz yetişti</w:t>
      </w:r>
      <w:r>
        <w:rPr>
          <w:rFonts w:ascii="Times New Roman" w:hAnsi="Times New Roman" w:cs="Times New Roman"/>
          <w:b/>
          <w:bCs/>
        </w:rPr>
        <w:t xml:space="preserve">rdikleri ürünlerle tanınmıştır.  </w:t>
      </w:r>
      <w:r w:rsidRPr="008003CC">
        <w:rPr>
          <w:rFonts w:ascii="Times New Roman" w:hAnsi="Times New Roman" w:cs="Times New Roman"/>
          <w:b/>
          <w:bCs/>
        </w:rPr>
        <w:t>Aşağıdaki il-ürün ikililerinden hangisi yanlıştır?</w:t>
      </w:r>
    </w:p>
    <w:p w:rsidR="00526E03" w:rsidRPr="008003CC" w:rsidRDefault="00526E03" w:rsidP="008003CC">
      <w:pPr>
        <w:rPr>
          <w:rFonts w:ascii="Times New Roman" w:hAnsi="Times New Roman" w:cs="Times New Roman"/>
        </w:rPr>
      </w:pPr>
      <w:r w:rsidRPr="008003CC">
        <w:rPr>
          <w:rFonts w:ascii="Times New Roman" w:hAnsi="Times New Roman" w:cs="Times New Roman"/>
        </w:rPr>
        <w:t>A) Diyarbakır - Karpuz</w:t>
      </w:r>
    </w:p>
    <w:p w:rsidR="00526E03" w:rsidRPr="008003CC" w:rsidRDefault="00526E03" w:rsidP="008003CC">
      <w:pPr>
        <w:rPr>
          <w:rFonts w:ascii="Times New Roman" w:hAnsi="Times New Roman" w:cs="Times New Roman"/>
        </w:rPr>
      </w:pPr>
      <w:r w:rsidRPr="008003CC">
        <w:rPr>
          <w:rFonts w:ascii="Times New Roman" w:hAnsi="Times New Roman" w:cs="Times New Roman"/>
        </w:rPr>
        <w:t>B) Kars - İncir</w:t>
      </w:r>
    </w:p>
    <w:p w:rsidR="00526E03" w:rsidRPr="008003CC" w:rsidRDefault="00526E03" w:rsidP="008003CC">
      <w:pPr>
        <w:rPr>
          <w:rFonts w:ascii="Times New Roman" w:hAnsi="Times New Roman" w:cs="Times New Roman"/>
        </w:rPr>
      </w:pPr>
      <w:r w:rsidRPr="008003CC">
        <w:rPr>
          <w:rFonts w:ascii="Times New Roman" w:hAnsi="Times New Roman" w:cs="Times New Roman"/>
        </w:rPr>
        <w:t>C) Giresun - Fındık</w:t>
      </w:r>
    </w:p>
    <w:p w:rsidR="00526E03" w:rsidRDefault="00526E03" w:rsidP="008003CC">
      <w:pPr>
        <w:rPr>
          <w:rFonts w:ascii="Times New Roman" w:hAnsi="Times New Roman" w:cs="Times New Roman"/>
        </w:rPr>
      </w:pPr>
      <w:r w:rsidRPr="008003CC">
        <w:rPr>
          <w:rFonts w:ascii="Times New Roman" w:hAnsi="Times New Roman" w:cs="Times New Roman"/>
        </w:rPr>
        <w:t xml:space="preserve">D) Adana </w:t>
      </w:r>
      <w:r>
        <w:rPr>
          <w:rFonts w:ascii="Times New Roman" w:hAnsi="Times New Roman" w:cs="Times New Roman"/>
        </w:rPr>
        <w:t>–</w:t>
      </w:r>
      <w:r w:rsidRPr="008003CC">
        <w:rPr>
          <w:rFonts w:ascii="Times New Roman" w:hAnsi="Times New Roman" w:cs="Times New Roman"/>
        </w:rPr>
        <w:t xml:space="preserve"> Pamuk</w:t>
      </w:r>
    </w:p>
    <w:p w:rsidR="00526E03" w:rsidRPr="008003CC" w:rsidRDefault="00526E03" w:rsidP="008003CC">
      <w:pPr>
        <w:rPr>
          <w:rFonts w:ascii="Times New Roman" w:hAnsi="Times New Roman" w:cs="Times New Roman"/>
          <w:b/>
          <w:bCs/>
        </w:rPr>
      </w:pPr>
      <w:r w:rsidRPr="008003CC">
        <w:rPr>
          <w:rFonts w:ascii="Times New Roman" w:hAnsi="Times New Roman" w:cs="Times New Roman"/>
          <w:b/>
          <w:bCs/>
        </w:rPr>
        <w:t>• Türkiye’nin büyük bir kısmı tehdidi altındadır.</w:t>
      </w:r>
    </w:p>
    <w:p w:rsidR="00526E03" w:rsidRPr="008003CC" w:rsidRDefault="00526E03" w:rsidP="008003CC">
      <w:pPr>
        <w:rPr>
          <w:rFonts w:ascii="Times New Roman" w:hAnsi="Times New Roman" w:cs="Times New Roman"/>
          <w:b/>
          <w:bCs/>
        </w:rPr>
      </w:pPr>
      <w:r w:rsidRPr="008003CC">
        <w:rPr>
          <w:rFonts w:ascii="Times New Roman" w:hAnsi="Times New Roman" w:cs="Times New Roman"/>
          <w:b/>
          <w:bCs/>
        </w:rPr>
        <w:t>• Çok fazla can ve mal kaybına sebep olabilir.</w:t>
      </w:r>
    </w:p>
    <w:p w:rsidR="00526E03" w:rsidRPr="008003CC" w:rsidRDefault="00526E03" w:rsidP="008003CC">
      <w:pPr>
        <w:rPr>
          <w:rFonts w:ascii="Times New Roman" w:hAnsi="Times New Roman" w:cs="Times New Roman"/>
          <w:b/>
          <w:bCs/>
        </w:rPr>
      </w:pPr>
      <w:r w:rsidRPr="008003CC">
        <w:rPr>
          <w:rFonts w:ascii="Times New Roman" w:hAnsi="Times New Roman" w:cs="Times New Roman"/>
          <w:b/>
          <w:bCs/>
        </w:rPr>
        <w:t>• Çok hızlı ve ani olarak gelişir.</w:t>
      </w:r>
    </w:p>
    <w:p w:rsidR="00526E03" w:rsidRPr="008003CC" w:rsidRDefault="00526E03" w:rsidP="008003CC">
      <w:pPr>
        <w:rPr>
          <w:rFonts w:ascii="Times New Roman" w:hAnsi="Times New Roman" w:cs="Times New Roman"/>
          <w:b/>
          <w:bCs/>
        </w:rPr>
      </w:pPr>
      <w:r w:rsidRPr="008003CC">
        <w:rPr>
          <w:rFonts w:ascii="Times New Roman" w:hAnsi="Times New Roman" w:cs="Times New Roman"/>
          <w:b/>
          <w:bCs/>
        </w:rPr>
        <w:t>• Deniz ve okyanuslarda tsunami denilen büyük</w:t>
      </w:r>
    </w:p>
    <w:p w:rsidR="00526E03" w:rsidRPr="008003CC" w:rsidRDefault="00526E03" w:rsidP="008003CC">
      <w:pPr>
        <w:rPr>
          <w:rFonts w:ascii="Times New Roman" w:hAnsi="Times New Roman" w:cs="Times New Roman"/>
          <w:b/>
          <w:bCs/>
        </w:rPr>
      </w:pPr>
      <w:r w:rsidRPr="008003CC">
        <w:rPr>
          <w:rFonts w:ascii="Times New Roman" w:hAnsi="Times New Roman" w:cs="Times New Roman"/>
          <w:b/>
          <w:bCs/>
        </w:rPr>
        <w:t>dalgalara neden olabilir.</w:t>
      </w:r>
    </w:p>
    <w:p w:rsidR="00526E03" w:rsidRPr="008003CC" w:rsidRDefault="00526E03" w:rsidP="008003CC">
      <w:pPr>
        <w:rPr>
          <w:rFonts w:ascii="Times New Roman" w:hAnsi="Times New Roman" w:cs="Times New Roman"/>
          <w:b/>
          <w:bCs/>
        </w:rPr>
      </w:pPr>
      <w:r>
        <w:rPr>
          <w:rFonts w:ascii="Times New Roman" w:hAnsi="Times New Roman" w:cs="Times New Roman"/>
          <w:b/>
          <w:bCs/>
        </w:rPr>
        <w:t>17)</w:t>
      </w:r>
      <w:r w:rsidRPr="008003CC">
        <w:rPr>
          <w:rFonts w:ascii="Times New Roman" w:hAnsi="Times New Roman" w:cs="Times New Roman"/>
          <w:b/>
          <w:bCs/>
        </w:rPr>
        <w:t>Verilen özelliklerin tamamı aşağıdaki doğal</w:t>
      </w:r>
    </w:p>
    <w:p w:rsidR="00526E03" w:rsidRPr="008003CC" w:rsidRDefault="00526E03" w:rsidP="008003CC">
      <w:pPr>
        <w:rPr>
          <w:rFonts w:ascii="Times New Roman" w:hAnsi="Times New Roman" w:cs="Times New Roman"/>
          <w:b/>
          <w:bCs/>
        </w:rPr>
      </w:pPr>
      <w:r w:rsidRPr="008003CC">
        <w:rPr>
          <w:rFonts w:ascii="Times New Roman" w:hAnsi="Times New Roman" w:cs="Times New Roman"/>
          <w:b/>
          <w:bCs/>
        </w:rPr>
        <w:t>afetlerden hangisine aittir?</w:t>
      </w:r>
    </w:p>
    <w:p w:rsidR="00526E03" w:rsidRPr="008003CC" w:rsidRDefault="00526E03" w:rsidP="008003CC">
      <w:pPr>
        <w:rPr>
          <w:rFonts w:ascii="Times New Roman" w:hAnsi="Times New Roman" w:cs="Times New Roman"/>
        </w:rPr>
      </w:pPr>
      <w:r w:rsidRPr="008003CC">
        <w:rPr>
          <w:rFonts w:ascii="Times New Roman" w:hAnsi="Times New Roman" w:cs="Times New Roman"/>
        </w:rPr>
        <w:t>A) Deprem B) Çığ</w:t>
      </w:r>
    </w:p>
    <w:p w:rsidR="00526E03" w:rsidRPr="008003CC" w:rsidRDefault="00526E03" w:rsidP="008003CC">
      <w:pPr>
        <w:rPr>
          <w:rFonts w:ascii="Times New Roman" w:hAnsi="Times New Roman" w:cs="Times New Roman"/>
        </w:rPr>
      </w:pPr>
      <w:r w:rsidRPr="008003CC">
        <w:rPr>
          <w:rFonts w:ascii="Times New Roman" w:hAnsi="Times New Roman" w:cs="Times New Roman"/>
        </w:rPr>
        <w:t>C) Erozyon D) Toprak kayması</w:t>
      </w:r>
    </w:p>
    <w:p w:rsidR="00526E03" w:rsidRPr="008003CC" w:rsidRDefault="00526E03" w:rsidP="008003CC">
      <w:pPr>
        <w:rPr>
          <w:rFonts w:ascii="Times New Roman" w:hAnsi="Times New Roman" w:cs="Times New Roman"/>
        </w:rPr>
      </w:pPr>
      <w:r>
        <w:rPr>
          <w:rFonts w:ascii="Times New Roman" w:hAnsi="Times New Roman" w:cs="Times New Roman"/>
        </w:rPr>
        <w:t>18</w:t>
      </w:r>
      <w:bookmarkStart w:id="0" w:name="_GoBack"/>
      <w:bookmarkEnd w:id="0"/>
      <w:r>
        <w:rPr>
          <w:rFonts w:ascii="Times New Roman" w:hAnsi="Times New Roman" w:cs="Times New Roman"/>
        </w:rPr>
        <w:t>)</w:t>
      </w:r>
      <w:r w:rsidRPr="008003CC">
        <w:rPr>
          <w:rFonts w:ascii="Times New Roman" w:hAnsi="Times New Roman" w:cs="Times New Roman"/>
        </w:rPr>
        <w:t>Ülkemizde</w:t>
      </w:r>
      <w:r>
        <w:rPr>
          <w:rFonts w:ascii="Times New Roman" w:hAnsi="Times New Roman" w:cs="Times New Roman"/>
        </w:rPr>
        <w:t xml:space="preserve"> ilçelerin yönetiminden sorumlu </w:t>
      </w:r>
      <w:r w:rsidRPr="008003CC">
        <w:rPr>
          <w:rFonts w:ascii="Times New Roman" w:hAnsi="Times New Roman" w:cs="Times New Roman"/>
        </w:rPr>
        <w:t>olan kaymak</w:t>
      </w:r>
      <w:r>
        <w:rPr>
          <w:rFonts w:ascii="Times New Roman" w:hAnsi="Times New Roman" w:cs="Times New Roman"/>
        </w:rPr>
        <w:t xml:space="preserve">amlar, aşağıdaki bakanlıklardan </w:t>
      </w:r>
      <w:r w:rsidRPr="008003CC">
        <w:rPr>
          <w:rFonts w:ascii="Times New Roman" w:hAnsi="Times New Roman" w:cs="Times New Roman"/>
        </w:rPr>
        <w:t>han</w:t>
      </w:r>
      <w:r>
        <w:rPr>
          <w:rFonts w:ascii="Times New Roman" w:hAnsi="Times New Roman" w:cs="Times New Roman"/>
        </w:rPr>
        <w:t xml:space="preserve">gisine bağlı olarak çalışırlar?                                          </w:t>
      </w:r>
      <w:r w:rsidRPr="008003CC">
        <w:rPr>
          <w:rFonts w:ascii="Times New Roman" w:hAnsi="Times New Roman" w:cs="Times New Roman"/>
        </w:rPr>
        <w:t>A) İçişleri Bakanlığı B) Dışişleri Bakanlığı</w:t>
      </w:r>
    </w:p>
    <w:p w:rsidR="00526E03" w:rsidRDefault="00526E03" w:rsidP="008003CC">
      <w:pPr>
        <w:rPr>
          <w:rFonts w:ascii="Times New Roman" w:hAnsi="Times New Roman" w:cs="Times New Roman"/>
        </w:rPr>
      </w:pPr>
      <w:r w:rsidRPr="008003CC">
        <w:rPr>
          <w:rFonts w:ascii="Times New Roman" w:hAnsi="Times New Roman" w:cs="Times New Roman"/>
        </w:rPr>
        <w:t>C) Maliye Bakanlığı D) Adalet Bakanlığı</w:t>
      </w:r>
    </w:p>
    <w:p w:rsidR="00526E03" w:rsidRPr="008003CC" w:rsidRDefault="00526E03" w:rsidP="008003CC">
      <w:pPr>
        <w:rPr>
          <w:rFonts w:ascii="Times New Roman" w:hAnsi="Times New Roman" w:cs="Times New Roman"/>
        </w:rPr>
      </w:pPr>
      <w:hyperlink r:id="rId6" w:history="1">
        <w:r>
          <w:rPr>
            <w:rStyle w:val="Hyperlink"/>
            <w:sz w:val="48"/>
            <w:szCs w:val="48"/>
          </w:rPr>
          <w:t>www.sorubak.com</w:t>
        </w:r>
      </w:hyperlink>
    </w:p>
    <w:sectPr w:rsidR="00526E03" w:rsidRPr="008003CC" w:rsidSect="00DE3026">
      <w:headerReference w:type="default" r:id="rId7"/>
      <w:pgSz w:w="11906" w:h="16838"/>
      <w:pgMar w:top="1417" w:right="1417" w:bottom="1417" w:left="1417"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26E03" w:rsidRDefault="00526E03" w:rsidP="00DE3026">
      <w:pPr>
        <w:spacing w:after="0" w:line="240" w:lineRule="auto"/>
      </w:pPr>
      <w:r>
        <w:separator/>
      </w:r>
    </w:p>
  </w:endnote>
  <w:endnote w:type="continuationSeparator" w:id="1">
    <w:p w:rsidR="00526E03" w:rsidRDefault="00526E03" w:rsidP="00DE302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26E03" w:rsidRDefault="00526E03" w:rsidP="00DE3026">
      <w:pPr>
        <w:spacing w:after="0" w:line="240" w:lineRule="auto"/>
      </w:pPr>
      <w:r>
        <w:separator/>
      </w:r>
    </w:p>
  </w:footnote>
  <w:footnote w:type="continuationSeparator" w:id="1">
    <w:p w:rsidR="00526E03" w:rsidRDefault="00526E03" w:rsidP="00DE302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6E03" w:rsidRDefault="00526E03" w:rsidP="00DE3026">
    <w:pPr>
      <w:pStyle w:val="Header"/>
      <w:jc w:val="center"/>
      <w:rPr>
        <w:sz w:val="32"/>
        <w:szCs w:val="32"/>
      </w:rPr>
    </w:pPr>
    <w:r>
      <w:rPr>
        <w:sz w:val="32"/>
        <w:szCs w:val="32"/>
      </w:rPr>
      <w:t>BURSLUK SINAVINA HAZIRLIK-3</w:t>
    </w:r>
  </w:p>
  <w:p w:rsidR="00526E03" w:rsidRDefault="00526E03" w:rsidP="00DE3026">
    <w:pPr>
      <w:pStyle w:val="Header"/>
    </w:pPr>
    <w:r>
      <w:rPr>
        <w:sz w:val="32"/>
        <w:szCs w:val="32"/>
      </w:rPr>
      <w:t>AD:            SOYAD:                        DOĞRU:        YANLIŞ:         BOŞ:</w:t>
    </w:r>
  </w:p>
  <w:p w:rsidR="00526E03" w:rsidRDefault="00526E03">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E3026"/>
    <w:rsid w:val="00003E90"/>
    <w:rsid w:val="00020F17"/>
    <w:rsid w:val="0003102A"/>
    <w:rsid w:val="00091E50"/>
    <w:rsid w:val="000B62A4"/>
    <w:rsid w:val="000C2989"/>
    <w:rsid w:val="000C39CF"/>
    <w:rsid w:val="000D37ED"/>
    <w:rsid w:val="00116C1D"/>
    <w:rsid w:val="001308AB"/>
    <w:rsid w:val="00165588"/>
    <w:rsid w:val="001655C1"/>
    <w:rsid w:val="0017190F"/>
    <w:rsid w:val="00173D89"/>
    <w:rsid w:val="001C4D12"/>
    <w:rsid w:val="001D4717"/>
    <w:rsid w:val="001E0E0E"/>
    <w:rsid w:val="001E1195"/>
    <w:rsid w:val="001F67E2"/>
    <w:rsid w:val="00210EBB"/>
    <w:rsid w:val="002162EC"/>
    <w:rsid w:val="00234EB0"/>
    <w:rsid w:val="00275D87"/>
    <w:rsid w:val="00283050"/>
    <w:rsid w:val="002A3F85"/>
    <w:rsid w:val="002A65B8"/>
    <w:rsid w:val="002D0A52"/>
    <w:rsid w:val="002D0AC2"/>
    <w:rsid w:val="002D7155"/>
    <w:rsid w:val="002E1844"/>
    <w:rsid w:val="002E2BD1"/>
    <w:rsid w:val="003017D5"/>
    <w:rsid w:val="00337A9A"/>
    <w:rsid w:val="00390850"/>
    <w:rsid w:val="003B33B4"/>
    <w:rsid w:val="004040C4"/>
    <w:rsid w:val="00482881"/>
    <w:rsid w:val="00491177"/>
    <w:rsid w:val="004C01BA"/>
    <w:rsid w:val="004E2EEA"/>
    <w:rsid w:val="00502F96"/>
    <w:rsid w:val="005116A2"/>
    <w:rsid w:val="00513E10"/>
    <w:rsid w:val="00525447"/>
    <w:rsid w:val="00526E03"/>
    <w:rsid w:val="0056169F"/>
    <w:rsid w:val="005701F1"/>
    <w:rsid w:val="005F519C"/>
    <w:rsid w:val="00647DFD"/>
    <w:rsid w:val="00654AED"/>
    <w:rsid w:val="00681661"/>
    <w:rsid w:val="00695226"/>
    <w:rsid w:val="00697149"/>
    <w:rsid w:val="006A1656"/>
    <w:rsid w:val="007661FB"/>
    <w:rsid w:val="007702AC"/>
    <w:rsid w:val="007C0824"/>
    <w:rsid w:val="007E4D72"/>
    <w:rsid w:val="008003CC"/>
    <w:rsid w:val="008221B2"/>
    <w:rsid w:val="0085127D"/>
    <w:rsid w:val="00854CBE"/>
    <w:rsid w:val="008841D5"/>
    <w:rsid w:val="008A42E0"/>
    <w:rsid w:val="008C244E"/>
    <w:rsid w:val="008C3D25"/>
    <w:rsid w:val="008E10BC"/>
    <w:rsid w:val="008E563B"/>
    <w:rsid w:val="008F1031"/>
    <w:rsid w:val="00900D8B"/>
    <w:rsid w:val="00951388"/>
    <w:rsid w:val="00970420"/>
    <w:rsid w:val="0098137A"/>
    <w:rsid w:val="00991AD4"/>
    <w:rsid w:val="009B25B9"/>
    <w:rsid w:val="009B36E4"/>
    <w:rsid w:val="009C0DD0"/>
    <w:rsid w:val="009D2F23"/>
    <w:rsid w:val="009D319D"/>
    <w:rsid w:val="00A16124"/>
    <w:rsid w:val="00A17AB6"/>
    <w:rsid w:val="00A53A62"/>
    <w:rsid w:val="00A84D3A"/>
    <w:rsid w:val="00A908A5"/>
    <w:rsid w:val="00A91F8A"/>
    <w:rsid w:val="00A92436"/>
    <w:rsid w:val="00AF1DC7"/>
    <w:rsid w:val="00AF6006"/>
    <w:rsid w:val="00B01E6A"/>
    <w:rsid w:val="00B06E84"/>
    <w:rsid w:val="00B24B86"/>
    <w:rsid w:val="00B74334"/>
    <w:rsid w:val="00BB45B5"/>
    <w:rsid w:val="00BD0FD6"/>
    <w:rsid w:val="00C024B6"/>
    <w:rsid w:val="00C321B8"/>
    <w:rsid w:val="00C661FC"/>
    <w:rsid w:val="00C72F6D"/>
    <w:rsid w:val="00CB61F8"/>
    <w:rsid w:val="00CD6DFB"/>
    <w:rsid w:val="00CF7D74"/>
    <w:rsid w:val="00D010C8"/>
    <w:rsid w:val="00D03D1B"/>
    <w:rsid w:val="00D33402"/>
    <w:rsid w:val="00D41322"/>
    <w:rsid w:val="00D429D5"/>
    <w:rsid w:val="00D516DF"/>
    <w:rsid w:val="00D65461"/>
    <w:rsid w:val="00D977DE"/>
    <w:rsid w:val="00DA6707"/>
    <w:rsid w:val="00DB21D6"/>
    <w:rsid w:val="00DE2162"/>
    <w:rsid w:val="00DE3026"/>
    <w:rsid w:val="00E57385"/>
    <w:rsid w:val="00EA7EBA"/>
    <w:rsid w:val="00EF36F0"/>
    <w:rsid w:val="00EF4893"/>
    <w:rsid w:val="00F17D18"/>
    <w:rsid w:val="00F44CAC"/>
    <w:rsid w:val="00F47FA1"/>
    <w:rsid w:val="00F630B1"/>
    <w:rsid w:val="00F648A6"/>
    <w:rsid w:val="00FD1362"/>
    <w:rsid w:val="00FE34C4"/>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0E0E"/>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E3026"/>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DE3026"/>
  </w:style>
  <w:style w:type="paragraph" w:styleId="Footer">
    <w:name w:val="footer"/>
    <w:basedOn w:val="Normal"/>
    <w:link w:val="FooterChar"/>
    <w:uiPriority w:val="99"/>
    <w:rsid w:val="00DE3026"/>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DE3026"/>
  </w:style>
  <w:style w:type="character" w:styleId="Hyperlink">
    <w:name w:val="Hyperlink"/>
    <w:basedOn w:val="DefaultParagraphFont"/>
    <w:uiPriority w:val="99"/>
    <w:rsid w:val="008221B2"/>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141</TotalTime>
  <Pages>2</Pages>
  <Words>719</Words>
  <Characters>4104</Characters>
  <Application>Microsoft Office Outlook</Application>
  <DocSecurity>0</DocSecurity>
  <Lines>0</Lines>
  <Paragraphs>0</Paragraphs>
  <ScaleCrop>false</ScaleCrop>
  <Manager>www.sorubak.com</Manager>
  <Company>By NeC ® 2010 | Katilimsiz.Com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RUCHAN</dc:creator>
  <cp:keywords>www.sorubak.com</cp:keywords>
  <dc:description>www.sorubak.com</dc:description>
  <cp:lastModifiedBy>eda</cp:lastModifiedBy>
  <cp:revision>3</cp:revision>
  <cp:lastPrinted>2013-05-27T09:54:00Z</cp:lastPrinted>
  <dcterms:created xsi:type="dcterms:W3CDTF">2013-05-27T09:29:00Z</dcterms:created>
  <dcterms:modified xsi:type="dcterms:W3CDTF">2013-05-31T06:12:00Z</dcterms:modified>
  <cp:category>www.sorubak.com</cp:category>
</cp:coreProperties>
</file>