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HAYAT BİLGİSİ (BENİM EŞSİZ YUVAM-DÜN, BIGÜN, YARIN BAŞI)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34.85pt;margin-top:4.25pt;width:68pt;height:51pt;z-index:251648000;visibility:visible">
            <v:imagedata r:id="rId4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1.                         Dünyadaki karalar ve denizlerle ilgili olarak aşağıdaki bilgilerin hangisi </w:t>
      </w:r>
      <w:r w:rsidRPr="008C37D0">
        <w:rPr>
          <w:rFonts w:ascii="Comic Sans MS" w:hAnsi="Comic Sans MS" w:cs="Comic Sans MS"/>
          <w:b/>
          <w:bCs/>
          <w:sz w:val="20"/>
          <w:szCs w:val="20"/>
        </w:rPr>
        <w:t>yanlıştır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A) Denizler mavi renkle gösterilir.        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B) Karalar kahverengi, yeşil ve sarı renkle gösterilir.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C) Karalar denizlerden daha çok yer kaplar.</w:t>
      </w:r>
    </w:p>
    <w:p w:rsidR="0007146A" w:rsidRPr="00187A13" w:rsidRDefault="0007146A" w:rsidP="001925FF">
      <w:pPr>
        <w:spacing w:line="360" w:lineRule="auto"/>
      </w:pPr>
      <w:r>
        <w:rPr>
          <w:noProof/>
          <w:lang w:eastAsia="tr-TR"/>
        </w:rPr>
        <w:pict>
          <v:shape id="Resim 2" o:spid="_x0000_s1027" type="#_x0000_t75" alt="türkiye bölgeler haritası renksiz.jpg" style="position:absolute;margin-left:41.65pt;margin-top:3.9pt;width:156pt;height:76.35pt;z-index:-251667456;visibility:visible">
            <v:imagedata r:id="rId5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</w:t>
      </w:r>
      <w:hyperlink r:id="rId6" w:history="1">
        <w:r w:rsidRPr="00E1464A">
          <w:rPr>
            <w:rStyle w:val="Hyperlink"/>
          </w:rPr>
          <w:t>www.sorubak.com</w:t>
        </w:r>
      </w:hyperlink>
      <w:r>
        <w:t xml:space="preserve"> 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0B10B1">
      <w:pPr>
        <w:spacing w:after="0"/>
        <w:ind w:left="-851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( 2. , 3. Ve 4. Soruları haritaya göre yanıtlayalım.)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2. Yukarıdaki haritaya göre aşağıdakilerden hangisi </w:t>
      </w:r>
      <w:r w:rsidRPr="008C37D0">
        <w:rPr>
          <w:rFonts w:ascii="Comic Sans MS" w:hAnsi="Comic Sans MS" w:cs="Comic Sans MS"/>
          <w:b/>
          <w:bCs/>
          <w:sz w:val="20"/>
          <w:szCs w:val="20"/>
        </w:rPr>
        <w:t>söylenemez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Marmara Bölgesi, Karadeniz Bölgesi’yle komşudur.       B) İç Anadolu Bölgesi’nin denize kıyısı yoktur.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C) Ülkemiz 8 bölgeden oluşmuştur.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3. Karpuz ve Antep fıstığı yetiştirilen bölgemiz hangisidir?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A) Akdeniz Bölgesi                      B) Karadeniz Bölgesi         C) Güneydoğu Anadolu Bölgesi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4.Atatürk’ün anıt mezarının bulunduğu il ve bölge sırasıyla hangi seçenekte verilmiştir 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İstanbul – Marmara Bölgesi    B) Ankara – İç Anadolu Bölgesi     C) Ankara – Ege Bölgesi    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5. Aşağıdaki bölgelerle özellikleri eşleştirilmiştir. Eşleştirmelerden hangisi yanlıştır?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Doğu Anadolu Bölgesi – Hayvancılık                             B) Akdeniz Bölgesi – Turizm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C) İç Anadolu Bölgesi – Balıkçılık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6. Evi ile ülkesini karıştıran Ali aşağıdakilerden hangisini </w:t>
      </w:r>
      <w:r w:rsidRPr="008C37D0">
        <w:rPr>
          <w:rFonts w:ascii="Comic Sans MS" w:hAnsi="Comic Sans MS" w:cs="Comic Sans MS"/>
          <w:b/>
          <w:bCs/>
          <w:sz w:val="20"/>
          <w:szCs w:val="20"/>
        </w:rPr>
        <w:t>farkı belirtmek için söylemiştir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Evimiz odalardan, ülkemiz bölgelerden oluşur.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B) Ülkemiz de evimiz gibi yuvamızdır.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C) Ülkemiz büyük, evimiz küçüktür.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7. Aşağıdakilerden hangisi gezegenimize karşı görevlerimiz arasında </w:t>
      </w:r>
      <w:r w:rsidRPr="008C37D0">
        <w:rPr>
          <w:rFonts w:ascii="Comic Sans MS" w:hAnsi="Comic Sans MS" w:cs="Comic Sans MS"/>
          <w:b/>
          <w:bCs/>
          <w:sz w:val="20"/>
          <w:szCs w:val="20"/>
        </w:rPr>
        <w:t>yer almaz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Doğada yaşayan canlıları korumak                              B) Denizleri kirletmemek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C) Enerji kaynaklarını gereğinden çok kullanmak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left:0;text-align:left;margin-left:52.15pt;margin-top:4.6pt;width:297.75pt;height:27.75pt;z-index:251650048;visibility:visible" strokeweight=".5pt">
            <v:textbox>
              <w:txbxContent>
                <w:p w:rsidR="0007146A" w:rsidRPr="003F1C45" w:rsidRDefault="0007146A" w:rsidP="003F1C45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8C37D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Dünyadaki içilebilecek su kaynakları hızla tükeniyor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>8.</w:t>
      </w:r>
    </w:p>
    <w:p w:rsidR="0007146A" w:rsidRDefault="0007146A" w:rsidP="0096335D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6A0DAE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Yukarıdaki cümleden aşağıdaki sonuçların hangisi </w:t>
      </w:r>
      <w:r w:rsidRPr="008C37D0">
        <w:rPr>
          <w:rFonts w:ascii="Comic Sans MS" w:hAnsi="Comic Sans MS" w:cs="Comic Sans MS"/>
          <w:b/>
          <w:bCs/>
          <w:sz w:val="20"/>
          <w:szCs w:val="20"/>
        </w:rPr>
        <w:t>çıkarılamaz?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A) İçilebilecek su giderek azalmaktadır.            B) Dünya susuzluk tehlikesiyle karşı karşıyadır.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C) Ülkemiz başka ülkelerle su satabilir.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4" o:spid="_x0000_s1029" type="#_x0000_t202" style="position:absolute;left:0;text-align:left;margin-left:-34.85pt;margin-top:.2pt;width:536.25pt;height:27.75pt;z-index:251651072;visibility:visible" fillcolor="window" strokeweight=".5pt">
            <v:textbox>
              <w:txbxContent>
                <w:p w:rsidR="0007146A" w:rsidRPr="008C37D0" w:rsidRDefault="0007146A" w:rsidP="00E84C58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8C37D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Manav Anıl amca her yıl vergisini verir, sokağını , mahallesini korur. Kamu malına zarar verenleri uyarır.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>9.</w:t>
      </w:r>
      <w:r w:rsidRPr="00E84C58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Manav Anıl  amca için  aşağıdakilerden hangisi </w:t>
      </w:r>
      <w:r w:rsidRPr="008C37D0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söylenemez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A) Vatansever biridir.                 B) Başkalarının işine karışır.            C) Sorumluluklarını yerine getirir.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5" o:spid="_x0000_s1030" type="#_x0000_t75" style="position:absolute;left:0;text-align:left;margin-left:-26.6pt;margin-top:-.15pt;width:76.45pt;height:71.25pt;z-index:-251664384;visibility:visible">
            <v:imagedata r:id="rId7" o:title=""/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10.                                  Yandaki resme bakılarak aşağıdaki yorumların hangisi </w:t>
      </w:r>
      <w:r w:rsidRPr="008C37D0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yapılamaz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?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A) Bir gezegeni paylaşmaktadırlar.        B) Renkleri, dilleri , dinleri farklıdır.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C) Birlikte oyun oynamaları mümkün değildir.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6" o:spid="_x0000_s1031" type="#_x0000_t202" style="position:absolute;left:0;text-align:left;margin-left:-22.85pt;margin-top:7pt;width:191.25pt;height:141.75pt;z-index:251653120;visibility:visible" fillcolor="window" strokeweight=".5pt">
            <v:textbox>
              <w:txbxContent>
                <w:p w:rsidR="0007146A" w:rsidRPr="00D1774D" w:rsidRDefault="0007146A" w:rsidP="00D1774D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</w:t>
                  </w:r>
                  <w:r w:rsidRPr="00D1774D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?</w:t>
                  </w:r>
                </w:p>
                <w:p w:rsidR="0007146A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Eğitim Hakkı</w:t>
                  </w:r>
                </w:p>
                <w:p w:rsidR="0007146A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Mülk Edinme Hakkı</w:t>
                  </w:r>
                </w:p>
                <w:p w:rsidR="0007146A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Yerleşme ve Seyahat Etme Hürriyeti</w:t>
                  </w:r>
                </w:p>
                <w:p w:rsidR="0007146A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Seçme ve Seçilme Hakkı</w:t>
                  </w:r>
                </w:p>
                <w:p w:rsidR="0007146A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Vergi vermek</w:t>
                  </w:r>
                </w:p>
                <w:p w:rsidR="0007146A" w:rsidRPr="003F1C45" w:rsidRDefault="0007146A" w:rsidP="00D1774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Askerlik Yapmak</w:t>
                  </w:r>
                </w:p>
              </w:txbxContent>
            </v:textbox>
          </v:shape>
        </w:pic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11.                                                                           Yandaki listede </w:t>
      </w:r>
      <w:r w:rsidRPr="008C37D0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“ ? ”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ile belirten başlık ne olabilir?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     A) Kişişel Sorumluluklarımız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     B) Vatandaşlık Haklarımız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                             C) Vatandaşlık Hak ve Sorumluluklarımız </w:t>
      </w: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6A0DAE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8" o:spid="_x0000_s1032" type="#_x0000_t106" style="position:absolute;left:0;text-align:left;margin-left:49.15pt;margin-top:.05pt;width:338.25pt;height:69.75pt;z-index:251655168;visibility:visible;v-text-anchor:middle" adj="-980,8042" strokeweight="2pt">
            <v:textbox>
              <w:txbxContent>
                <w:p w:rsidR="0007146A" w:rsidRPr="008B2A24" w:rsidRDefault="0007146A" w:rsidP="008B2A24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Birinci sınıfa giderken yatağımı düzeltemiyordum.Şimdi düzeltebiliyorum.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s1033" type="#_x0000_t75" style="position:absolute;left:0;text-align:left;margin-left:-29.6pt;margin-top:.05pt;width:1in;height:77.25pt;z-index:-251662336;visibility:visible">
            <v:imagedata r:id="rId8" o:title=""/>
          </v:shape>
        </w:pic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>12.</w:t>
      </w:r>
    </w:p>
    <w:p w:rsidR="0007146A" w:rsidRPr="006770AB" w:rsidRDefault="0007146A" w:rsidP="006770AB">
      <w:pPr>
        <w:rPr>
          <w:rFonts w:ascii="Comic Sans MS" w:hAnsi="Comic Sans MS" w:cs="Comic Sans MS"/>
          <w:sz w:val="20"/>
          <w:szCs w:val="20"/>
        </w:rPr>
      </w:pPr>
    </w:p>
    <w:p w:rsidR="0007146A" w:rsidRDefault="0007146A" w:rsidP="006770AB">
      <w:pPr>
        <w:rPr>
          <w:rFonts w:ascii="Comic Sans MS" w:hAnsi="Comic Sans MS" w:cs="Comic Sans MS"/>
          <w:sz w:val="20"/>
          <w:szCs w:val="20"/>
        </w:rPr>
      </w:pPr>
    </w:p>
    <w:p w:rsidR="0007146A" w:rsidRDefault="0007146A" w:rsidP="006770AB">
      <w:pPr>
        <w:ind w:left="-99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Furkan’ın davranışının değişmesinin nedeni nedir?</w:t>
      </w:r>
    </w:p>
    <w:p w:rsidR="0007146A" w:rsidRDefault="0007146A" w:rsidP="006770AB">
      <w:pPr>
        <w:ind w:left="-993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Metin Kutusu 9" o:spid="_x0000_s1034" type="#_x0000_t202" style="position:absolute;left:0;text-align:left;margin-left:-23.6pt;margin-top:18.45pt;width:126.75pt;height:85.5pt;z-index:251656192;visibility:visible" fillcolor="window" strokeweight=".5pt">
            <v:textbox>
              <w:txbxContent>
                <w:p w:rsidR="0007146A" w:rsidRDefault="0007146A" w:rsidP="0022309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1- Bilgisayar kullanmak</w:t>
                  </w:r>
                </w:p>
                <w:p w:rsidR="0007146A" w:rsidRDefault="0007146A" w:rsidP="0022309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2- Yemek pişirmek</w:t>
                  </w:r>
                </w:p>
                <w:p w:rsidR="0007146A" w:rsidRDefault="0007146A" w:rsidP="0022309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3- Kitap okumak</w:t>
                  </w:r>
                </w:p>
                <w:p w:rsidR="0007146A" w:rsidRDefault="0007146A" w:rsidP="0022309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4- Bisiklete binmek</w:t>
                  </w:r>
                </w:p>
                <w:p w:rsidR="0007146A" w:rsidRPr="003F1C45" w:rsidRDefault="0007146A" w:rsidP="0022309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5- Araba kullanmak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                 A) Yatağının büyük olması              B) Büyümüş olması           C) Yatağının değişmiş olması</w:t>
      </w:r>
    </w:p>
    <w:p w:rsidR="0007146A" w:rsidRDefault="0007146A" w:rsidP="0022309D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sz w:val="20"/>
          <w:szCs w:val="20"/>
        </w:rPr>
        <w:t>13.</w:t>
      </w:r>
      <w:r w:rsidRPr="0022309D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Hangi sembollerle gösterilenleri 3. Sınıf öğrencisi olan Yaren tek başına</w:t>
      </w:r>
    </w:p>
    <w:p w:rsidR="0007146A" w:rsidRDefault="0007146A" w:rsidP="00D33FED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yapabilir?</w:t>
      </w:r>
    </w:p>
    <w:p w:rsidR="0007146A" w:rsidRDefault="0007146A" w:rsidP="00D33FED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                                      A) 2-5-3                       B) 5-1-4                     C) 1-3-4</w:t>
      </w:r>
    </w:p>
    <w:p w:rsidR="0007146A" w:rsidRDefault="0007146A" w:rsidP="00D33FED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D33FED">
      <w:pPr>
        <w:spacing w:after="0"/>
        <w:ind w:left="-992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Bulut Belirtme Çizgisi 11" o:spid="_x0000_s1035" type="#_x0000_t106" style="position:absolute;left:0;text-align:left;margin-left:61.15pt;margin-top:11.55pt;width:435.75pt;height:87.75pt;z-index:251658240;visibility:visible;v-text-anchor:middle" adj="-980,8042" fillcolor="window" strokecolor="windowText" strokeweight="2pt">
            <v:textbox>
              <w:txbxContent>
                <w:p w:rsidR="0007146A" w:rsidRPr="008B2A24" w:rsidRDefault="0007146A" w:rsidP="005B710D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Bu yıl 3. Sınıfa gidiyorum.Dokuz yaşında esmer tenli, siyah gözlü bir kızım. Geçen yıl giydiğim lacivert pantolonum bu yıl kısa geldiği için giyemiyorum.</w:t>
                  </w:r>
                </w:p>
              </w:txbxContent>
            </v:textbox>
          </v:shape>
        </w:pict>
      </w:r>
    </w:p>
    <w:p w:rsidR="0007146A" w:rsidRDefault="0007146A" w:rsidP="00D33FED">
      <w:pPr>
        <w:spacing w:after="0"/>
        <w:ind w:left="-992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10" o:spid="_x0000_s1036" type="#_x0000_t75" style="position:absolute;left:0;text-align:left;margin-left:-29.6pt;margin-top:3.05pt;width:1in;height:62.05pt;z-index:-251659264;visibility:visible">
            <v:imagedata r:id="rId9" o:title=""/>
          </v:shape>
        </w:pict>
      </w:r>
    </w:p>
    <w:p w:rsidR="0007146A" w:rsidRPr="0068364C" w:rsidRDefault="0007146A" w:rsidP="0068364C">
      <w:pPr>
        <w:rPr>
          <w:rFonts w:ascii="Comic Sans MS" w:hAnsi="Comic Sans MS" w:cs="Comic Sans MS"/>
          <w:sz w:val="20"/>
          <w:szCs w:val="20"/>
        </w:rPr>
      </w:pPr>
    </w:p>
    <w:p w:rsidR="0007146A" w:rsidRDefault="0007146A" w:rsidP="0068364C">
      <w:pPr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firstLine="708"/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firstLine="708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( 14. Ve 15. Soruları İdil’in verdiği bilgilere göre yanıtlayalım.)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14.Aşağıdakilerin hangisi İdil’e ait bir özellik değildir?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A) Esmer tenlidir.                         B) Gözlüktür.                    C) Dokuz yaşındadır.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15. İdil’in özelliklerinden hangisi 2. Sınıftan 3. Sınıfa geçmesine rağmen </w:t>
      </w:r>
      <w:r w:rsidRPr="00F14C4E">
        <w:rPr>
          <w:rFonts w:ascii="Comic Sans MS" w:hAnsi="Comic Sans MS" w:cs="Comic Sans MS"/>
          <w:b/>
          <w:bCs/>
          <w:sz w:val="20"/>
          <w:szCs w:val="20"/>
        </w:rPr>
        <w:t>değişmemiştir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A) Boyunun uzunluğu                     B) Sınıfı                            C) Göz rengi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3" o:spid="_x0000_s1037" type="#_x0000_t63" style="position:absolute;left:0;text-align:left;margin-left:61.15pt;margin-top:.05pt;width:321.75pt;height:78.75pt;z-index:251660288;visibility:visible;v-text-anchor:middle" adj="-2606,10748" strokeweight="2pt">
            <v:textbox>
              <w:txbxContent>
                <w:p w:rsidR="0007146A" w:rsidRPr="00E77F9E" w:rsidRDefault="0007146A" w:rsidP="00E77F9E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Ben ………olmak istiyorum. Hayvanlarla oynamayı çok seviyorum. Kedimin bakımını kendim yapıyorum.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2" o:spid="_x0000_s1038" type="#_x0000_t75" style="position:absolute;left:0;text-align:left;margin-left:-29.6pt;margin-top:.05pt;width:56.25pt;height:70.65pt;z-index:-251657216;visibility:visible">
            <v:imagedata r:id="rId10" o:title=""/>
          </v:shape>
        </w:pict>
      </w:r>
      <w:r>
        <w:rPr>
          <w:rFonts w:ascii="Comic Sans MS" w:hAnsi="Comic Sans MS" w:cs="Comic Sans MS"/>
          <w:sz w:val="20"/>
          <w:szCs w:val="20"/>
        </w:rPr>
        <w:t>16.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Verdiği bilgiye göre Merve’ye en uygun meslek nedir?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A) Doktor                                 B) Veteriner                       C) Mimar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17. Meslek seçerken aşağıdakilerden hangisine diğerlerinden daha çok </w:t>
      </w:r>
      <w:r w:rsidRPr="00F14C4E">
        <w:rPr>
          <w:rFonts w:ascii="Comic Sans MS" w:hAnsi="Comic Sans MS" w:cs="Comic Sans MS"/>
          <w:b/>
          <w:bCs/>
          <w:sz w:val="20"/>
          <w:szCs w:val="20"/>
        </w:rPr>
        <w:t>önem verilmelidir</w:t>
      </w:r>
      <w:r>
        <w:rPr>
          <w:rFonts w:ascii="Comic Sans MS" w:hAnsi="Comic Sans MS" w:cs="Comic Sans MS"/>
          <w:sz w:val="20"/>
          <w:szCs w:val="20"/>
        </w:rPr>
        <w:t>?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A) Ne kadar para kazandırdığına                      B) Çalışma sürelerinin uzunluğuna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C) Yeteneklerimize uygun olup olmadığına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20" o:spid="_x0000_s1039" style="position:absolute;left:0;text-align:left;z-index:251667456;visibility:visible" from="42.4pt,37.05pt" to="75.4pt,77.5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40" style="position:absolute;left:0;text-align:left;z-index:251666432;visibility:visible" from="42.4pt,37.05pt" to="75.4pt,48.3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41" style="position:absolute;left:0;text-align:left;flip:y;z-index:251665408;visibility:visible" from="42.4pt,16.8pt" to="74.65pt,37.05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Metin Kutusu 17" o:spid="_x0000_s1042" type="#_x0000_t202" style="position:absolute;left:0;text-align:left;margin-left:75.4pt;margin-top:67.8pt;width:240pt;height:22.5pt;z-index:251664384;visibility:visible" fillcolor="window" strokeweight=".5pt">
            <v:textbox>
              <w:txbxContent>
                <w:p w:rsidR="0007146A" w:rsidRPr="00142E06" w:rsidRDefault="0007146A" w:rsidP="00AE1C15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Severek yapıldığı zaman başarı artar.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43" type="#_x0000_t202" style="position:absolute;left:0;text-align:left;margin-left:75.4pt;margin-top:37.05pt;width:240pt;height:22.5pt;z-index:251663360;visibility:visible" fillcolor="window" strokeweight=".5pt">
            <v:textbox>
              <w:txbxContent>
                <w:p w:rsidR="0007146A" w:rsidRPr="00142E06" w:rsidRDefault="0007146A" w:rsidP="00AE1C15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Bu konuda eğitim almak gerekir.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44" type="#_x0000_t202" style="position:absolute;left:0;text-align:left;margin-left:13.9pt;margin-top:26.55pt;width:28.5pt;height:25.5pt;z-index:251661312;visibility:visible" strokeweight=".5pt">
            <v:textbox>
              <w:txbxContent>
                <w:p w:rsidR="0007146A" w:rsidRPr="00142E06" w:rsidRDefault="0007146A">
                  <w:pPr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 w:rsidRPr="00142E06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45" type="#_x0000_t202" style="position:absolute;left:0;text-align:left;margin-left:73.9pt;margin-top:4.05pt;width:240pt;height:22.5pt;z-index:251662336;visibility:visible" strokeweight=".5pt">
            <v:textbox>
              <w:txbxContent>
                <w:p w:rsidR="0007146A" w:rsidRPr="00142E06" w:rsidRDefault="0007146A" w:rsidP="00142E06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İnsanların geçimini sağlamak için yaptıkları iştir.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0"/>
          <w:szCs w:val="20"/>
        </w:rPr>
        <w:t>18.</w:t>
      </w:r>
      <w:r w:rsidRPr="00AE1C15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Yukarıdaki akıl haritasında “ ? ” ile belirtilen yere hangi kavram yazılmalıdır?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A) Meslek                             B) Sinema                         C) Sanat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19.                       </w:t>
      </w:r>
      <w:r w:rsidRPr="00C51C31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t>1= çiftçi          2= denizci       3=şoför        4= doktor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Hava durumundan etkilenen mesleklerin numaralarını kullanarak yazılabilecek </w:t>
      </w:r>
      <w:r w:rsidRPr="00C51C31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en büyük</w:t>
      </w: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sayı kaçtır? 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 A) 321                                  B) 432                              C) 421</w:t>
      </w:r>
    </w:p>
    <w:p w:rsidR="0007146A" w:rsidRDefault="0007146A" w:rsidP="002C1483">
      <w:pPr>
        <w:spacing w:after="0"/>
        <w:ind w:left="-851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>20. En güvenilir hava tahminini nereden öğrenebiliriz?</w:t>
      </w:r>
    </w:p>
    <w:p w:rsidR="0007146A" w:rsidRPr="0068364C" w:rsidRDefault="0007146A" w:rsidP="002C1483">
      <w:pPr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                 A) Komşularımızdan              B) Belediye görevlilerinden       C) Meteoroloji  istasyonlarından</w:t>
      </w:r>
      <w:bookmarkStart w:id="0" w:name="_GoBack"/>
      <w:bookmarkEnd w:id="0"/>
    </w:p>
    <w:sectPr w:rsidR="0007146A" w:rsidRPr="0068364C" w:rsidSect="0096335D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35D"/>
    <w:rsid w:val="00024C45"/>
    <w:rsid w:val="0005336A"/>
    <w:rsid w:val="0007146A"/>
    <w:rsid w:val="000722D7"/>
    <w:rsid w:val="00074FE4"/>
    <w:rsid w:val="000B10B1"/>
    <w:rsid w:val="000D209E"/>
    <w:rsid w:val="00142E06"/>
    <w:rsid w:val="00166542"/>
    <w:rsid w:val="00187A13"/>
    <w:rsid w:val="001925FF"/>
    <w:rsid w:val="001D36B6"/>
    <w:rsid w:val="0020311B"/>
    <w:rsid w:val="0022309D"/>
    <w:rsid w:val="00233968"/>
    <w:rsid w:val="00260AC5"/>
    <w:rsid w:val="00276776"/>
    <w:rsid w:val="00286F16"/>
    <w:rsid w:val="002C1483"/>
    <w:rsid w:val="0032504C"/>
    <w:rsid w:val="003A6E91"/>
    <w:rsid w:val="003F1C45"/>
    <w:rsid w:val="004171AC"/>
    <w:rsid w:val="00432B36"/>
    <w:rsid w:val="004A617A"/>
    <w:rsid w:val="00551A85"/>
    <w:rsid w:val="00554027"/>
    <w:rsid w:val="005B710D"/>
    <w:rsid w:val="005C6C17"/>
    <w:rsid w:val="006517B2"/>
    <w:rsid w:val="00662463"/>
    <w:rsid w:val="006770AB"/>
    <w:rsid w:val="0068364C"/>
    <w:rsid w:val="006A0DAE"/>
    <w:rsid w:val="006A6F86"/>
    <w:rsid w:val="00724D3A"/>
    <w:rsid w:val="007533E0"/>
    <w:rsid w:val="00770E10"/>
    <w:rsid w:val="00810BE4"/>
    <w:rsid w:val="00813670"/>
    <w:rsid w:val="008543E2"/>
    <w:rsid w:val="0088523C"/>
    <w:rsid w:val="008B14E1"/>
    <w:rsid w:val="008B2A24"/>
    <w:rsid w:val="008C37D0"/>
    <w:rsid w:val="008C3CF5"/>
    <w:rsid w:val="00903E71"/>
    <w:rsid w:val="0096335D"/>
    <w:rsid w:val="00A5218C"/>
    <w:rsid w:val="00AE1C15"/>
    <w:rsid w:val="00B970E1"/>
    <w:rsid w:val="00C13E1B"/>
    <w:rsid w:val="00C51C31"/>
    <w:rsid w:val="00C90162"/>
    <w:rsid w:val="00D1774D"/>
    <w:rsid w:val="00D33FED"/>
    <w:rsid w:val="00D563AC"/>
    <w:rsid w:val="00DF17B6"/>
    <w:rsid w:val="00E1464A"/>
    <w:rsid w:val="00E457FD"/>
    <w:rsid w:val="00E77F9E"/>
    <w:rsid w:val="00E84C58"/>
    <w:rsid w:val="00F14C4E"/>
    <w:rsid w:val="00F4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96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86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F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925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wmf"/><Relationship Id="rId4" Type="http://schemas.openxmlformats.org/officeDocument/2006/relationships/image" Target="media/image1.jpeg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793</Words>
  <Characters>4523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59</cp:revision>
  <dcterms:created xsi:type="dcterms:W3CDTF">2013-03-27T07:29:00Z</dcterms:created>
  <dcterms:modified xsi:type="dcterms:W3CDTF">2013-03-30T10:41:00Z</dcterms:modified>
  <cp:category>www.sorubak.com</cp:category>
</cp:coreProperties>
</file>