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49B" w:rsidRPr="00F123FD" w:rsidRDefault="00EA049B" w:rsidP="008F3806">
      <w:pPr>
        <w:rPr>
          <w:b/>
          <w:bCs/>
          <w:sz w:val="24"/>
          <w:szCs w:val="24"/>
        </w:rPr>
      </w:pPr>
      <w:r w:rsidRPr="00F123FD">
        <w:rPr>
          <w:b/>
          <w:bCs/>
          <w:sz w:val="24"/>
          <w:szCs w:val="24"/>
        </w:rPr>
        <w:t xml:space="preserve">       MATEMATİK   YAPMAK   ÇOK   GÜZEL          </w:t>
      </w:r>
    </w:p>
    <w:p w:rsidR="00EA049B" w:rsidRPr="00F123FD" w:rsidRDefault="00EA049B" w:rsidP="00F123FD">
      <w:pPr>
        <w:rPr>
          <w:b/>
          <w:bCs/>
        </w:rPr>
      </w:pPr>
      <w:r>
        <w:rPr>
          <w:b/>
          <w:bCs/>
        </w:rPr>
        <w:t xml:space="preserve"> 1) </w:t>
      </w:r>
      <w:r w:rsidRPr="00F123FD">
        <w:rPr>
          <w:b/>
          <w:bCs/>
        </w:rPr>
        <w:t>7 cücelerin her birisi Pamuk Prensese 13’er gül veriyor.Pamuk Prensesin kaç  gülü olur?</w:t>
      </w:r>
    </w:p>
    <w:p w:rsidR="00EA049B" w:rsidRPr="00F123FD" w:rsidRDefault="00EA049B" w:rsidP="008F3806">
      <w:pPr>
        <w:rPr>
          <w:b/>
          <w:bCs/>
        </w:rPr>
      </w:pPr>
      <w:r w:rsidRPr="008834D5"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coloring-crafts.com/coloring-pages/snow-white/images/large/printable-bashful-page.gif" style="width:104.25pt;height:60.75pt;visibility:visible">
            <v:imagedata r:id="rId5" o:title=""/>
          </v:shape>
        </w:pict>
      </w:r>
    </w:p>
    <w:p w:rsidR="00EA049B" w:rsidRPr="00F123FD" w:rsidRDefault="00EA049B" w:rsidP="008F3806">
      <w:pPr>
        <w:rPr>
          <w:b/>
          <w:bCs/>
        </w:rPr>
      </w:pPr>
      <w:r w:rsidRPr="00F123FD">
        <w:rPr>
          <w:b/>
          <w:bCs/>
        </w:rPr>
        <w:t>2)Bir kanguru her zıplayışında 2 metre  ileriye zıplıyor.Bu kanguru 136 kez zıpladığında kaç metre yol almış olur?</w:t>
      </w:r>
    </w:p>
    <w:p w:rsidR="00EA049B" w:rsidRPr="00F123FD" w:rsidRDefault="00EA049B" w:rsidP="008F3806">
      <w:pPr>
        <w:rPr>
          <w:b/>
          <w:bCs/>
        </w:rPr>
      </w:pPr>
      <w:r w:rsidRPr="008834D5"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shape id="_x0000_i1026" type="#_x0000_t75" alt="http://www.e-etkinlik.com/data/thumbnails/71/kanguru.jpg" style="width:80.25pt;height:80.25pt;visibility:visible">
            <v:imagedata r:id="rId6" o:title=""/>
          </v:shape>
        </w:pict>
      </w:r>
    </w:p>
    <w:p w:rsidR="00EA049B" w:rsidRPr="00F123FD" w:rsidRDefault="00EA049B" w:rsidP="008F3806">
      <w:pPr>
        <w:rPr>
          <w:b/>
          <w:bCs/>
        </w:rPr>
      </w:pPr>
      <w:r w:rsidRPr="00F123FD">
        <w:rPr>
          <w:b/>
          <w:bCs/>
        </w:rPr>
        <w:t>3)Kaplumbağa</w:t>
      </w:r>
      <w:r>
        <w:rPr>
          <w:b/>
          <w:bCs/>
        </w:rPr>
        <w:t xml:space="preserve">  Mumi  bir saatte 4</w:t>
      </w:r>
      <w:r w:rsidRPr="00F123FD">
        <w:rPr>
          <w:b/>
          <w:bCs/>
        </w:rPr>
        <w:t>5 metre yol gidebiliyor.7 saat sonunda kaplumbağa Mumi kaç metre yol gitmiş olur?</w:t>
      </w:r>
    </w:p>
    <w:p w:rsidR="00EA049B" w:rsidRPr="00F123FD" w:rsidRDefault="00EA049B" w:rsidP="008F3806">
      <w:pPr>
        <w:rPr>
          <w:b/>
          <w:bCs/>
        </w:rPr>
      </w:pPr>
      <w:r w:rsidRPr="008834D5"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shape id="_x0000_i1027" type="#_x0000_t75" alt="http://t3.gstatic.com/images?q=tbn:ANd9GcS-Y3Zzks58D04NL3FFldPSSETeZjQLbdTYcTuhk6TguPw7C7v_91jbpVErKg" style="width:71.25pt;height:76.5pt;visibility:visible">
            <v:imagedata r:id="rId7" o:title=""/>
          </v:shape>
        </w:pict>
      </w:r>
    </w:p>
    <w:p w:rsidR="00EA049B" w:rsidRPr="00F123FD" w:rsidRDefault="00EA049B" w:rsidP="008F3806">
      <w:pPr>
        <w:rPr>
          <w:b/>
          <w:bCs/>
        </w:rPr>
      </w:pPr>
      <w:r w:rsidRPr="00F123FD">
        <w:rPr>
          <w:b/>
          <w:bCs/>
        </w:rPr>
        <w:t>4)Bir ssatte</w:t>
      </w:r>
      <w:r>
        <w:rPr>
          <w:b/>
          <w:bCs/>
        </w:rPr>
        <w:t xml:space="preserve"> 95 kilometre yol giden</w:t>
      </w:r>
      <w:r w:rsidRPr="00F123FD">
        <w:rPr>
          <w:b/>
          <w:bCs/>
        </w:rPr>
        <w:t xml:space="preserve"> bir otomobil</w:t>
      </w:r>
      <w:r>
        <w:rPr>
          <w:b/>
          <w:bCs/>
        </w:rPr>
        <w:t xml:space="preserve"> </w:t>
      </w:r>
      <w:r w:rsidRPr="00F123FD">
        <w:rPr>
          <w:b/>
          <w:bCs/>
        </w:rPr>
        <w:t xml:space="preserve"> 6 sa</w:t>
      </w:r>
      <w:r>
        <w:rPr>
          <w:b/>
          <w:bCs/>
        </w:rPr>
        <w:t xml:space="preserve">at sonunda kaç kilometre yol gitmiş </w:t>
      </w:r>
      <w:r w:rsidRPr="00F123FD">
        <w:rPr>
          <w:b/>
          <w:bCs/>
        </w:rPr>
        <w:t xml:space="preserve"> olur?</w:t>
      </w:r>
    </w:p>
    <w:p w:rsidR="00EA049B" w:rsidRPr="00F123FD" w:rsidRDefault="00EA049B" w:rsidP="008F3806">
      <w:pPr>
        <w:rPr>
          <w:b/>
          <w:bCs/>
        </w:rPr>
      </w:pPr>
      <w:r w:rsidRPr="008834D5">
        <w:rPr>
          <w:b/>
          <w:bCs/>
          <w:noProof/>
          <w:lang w:eastAsia="tr-TR"/>
        </w:rPr>
        <w:pict>
          <v:shape id="Resim 5" o:spid="_x0000_i1028" type="#_x0000_t75" style="width:77.25pt;height:42pt;visibility:visible">
            <v:imagedata r:id="rId8" o:title=""/>
          </v:shape>
        </w:pict>
      </w:r>
    </w:p>
    <w:p w:rsidR="00EA049B" w:rsidRPr="00F123FD" w:rsidRDefault="00EA049B" w:rsidP="008F3806">
      <w:pPr>
        <w:rPr>
          <w:b/>
          <w:bCs/>
        </w:rPr>
      </w:pPr>
    </w:p>
    <w:p w:rsidR="00EA049B" w:rsidRPr="00F123FD" w:rsidRDefault="00EA049B" w:rsidP="008F3806">
      <w:pPr>
        <w:rPr>
          <w:b/>
          <w:bCs/>
        </w:rPr>
      </w:pPr>
      <w:r w:rsidRPr="00F123FD">
        <w:rPr>
          <w:b/>
          <w:bCs/>
        </w:rPr>
        <w:t xml:space="preserve">5)Arı </w:t>
      </w:r>
      <w:r>
        <w:rPr>
          <w:b/>
          <w:bCs/>
        </w:rPr>
        <w:t xml:space="preserve"> </w:t>
      </w:r>
      <w:r w:rsidRPr="00F123FD">
        <w:rPr>
          <w:b/>
          <w:bCs/>
        </w:rPr>
        <w:t xml:space="preserve">Maya bal yapmak </w:t>
      </w:r>
      <w:r>
        <w:rPr>
          <w:b/>
          <w:bCs/>
        </w:rPr>
        <w:t>için her gün 115 uçuş yapıyor.Ar</w:t>
      </w:r>
      <w:r w:rsidRPr="00F123FD">
        <w:rPr>
          <w:b/>
          <w:bCs/>
        </w:rPr>
        <w:t>ı Maya bir haftada kaç uçuş yapmış olur?</w:t>
      </w:r>
    </w:p>
    <w:p w:rsidR="00EA049B" w:rsidRPr="00F123FD" w:rsidRDefault="00EA049B" w:rsidP="008F3806">
      <w:pPr>
        <w:rPr>
          <w:b/>
          <w:bCs/>
        </w:rPr>
      </w:pPr>
      <w:r w:rsidRPr="008834D5">
        <w:rPr>
          <w:b/>
          <w:bCs/>
          <w:noProof/>
          <w:lang w:eastAsia="tr-TR"/>
        </w:rPr>
        <w:pict>
          <v:shape id="Resim 7" o:spid="_x0000_i1029" type="#_x0000_t75" style="width:61.5pt;height:43.5pt;visibility:visible">
            <v:imagedata r:id="rId9" o:title=""/>
          </v:shape>
        </w:pict>
      </w:r>
    </w:p>
    <w:p w:rsidR="00EA049B" w:rsidRPr="00F123FD" w:rsidRDefault="00EA049B" w:rsidP="008F3806">
      <w:pPr>
        <w:rPr>
          <w:b/>
          <w:bCs/>
        </w:rPr>
      </w:pPr>
    </w:p>
    <w:p w:rsidR="00EA049B" w:rsidRPr="00F123FD" w:rsidRDefault="00EA049B" w:rsidP="008F3806">
      <w:pPr>
        <w:rPr>
          <w:b/>
          <w:bCs/>
        </w:rPr>
      </w:pPr>
      <w:r w:rsidRPr="00F123FD">
        <w:rPr>
          <w:b/>
          <w:bCs/>
        </w:rPr>
        <w:t>6)Suna her gün 15 problem</w:t>
      </w:r>
      <w:r>
        <w:rPr>
          <w:b/>
          <w:bCs/>
        </w:rPr>
        <w:t xml:space="preserve"> </w:t>
      </w:r>
      <w:r w:rsidRPr="00F123FD">
        <w:rPr>
          <w:b/>
          <w:bCs/>
        </w:rPr>
        <w:t xml:space="preserve"> çözüyor.Suna üç haftada kaç problem çözmüş olur?</w:t>
      </w:r>
    </w:p>
    <w:p w:rsidR="00EA049B" w:rsidRPr="00F123FD" w:rsidRDefault="00EA049B" w:rsidP="008F3806">
      <w:pPr>
        <w:rPr>
          <w:b/>
          <w:bCs/>
        </w:rPr>
      </w:pPr>
      <w:r w:rsidRPr="008834D5">
        <w:rPr>
          <w:b/>
          <w:bCs/>
          <w:noProof/>
          <w:lang w:eastAsia="tr-TR"/>
        </w:rPr>
        <w:pict>
          <v:shape id="Resim 12" o:spid="_x0000_i1030" type="#_x0000_t75" style="width:63pt;height:36.75pt;visibility:visible">
            <v:imagedata r:id="rId10" o:title=""/>
          </v:shape>
        </w:pict>
      </w:r>
    </w:p>
    <w:p w:rsidR="00EA049B" w:rsidRDefault="00EA049B" w:rsidP="008F3806">
      <w:pPr>
        <w:rPr>
          <w:b/>
          <w:bCs/>
        </w:rPr>
      </w:pPr>
    </w:p>
    <w:p w:rsidR="00EA049B" w:rsidRPr="00F123FD" w:rsidRDefault="00EA049B" w:rsidP="008F3806">
      <w:pPr>
        <w:rPr>
          <w:b/>
          <w:bCs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150.5pt;margin-top:-3.2pt;width:25pt;height:23.25pt;z-index:251658240"/>
        </w:pict>
      </w:r>
      <w:r>
        <w:rPr>
          <w:b/>
          <w:bCs/>
        </w:rPr>
        <w:t xml:space="preserve">           </w:t>
      </w:r>
      <w:r w:rsidRPr="00F123FD">
        <w:rPr>
          <w:b/>
          <w:bCs/>
        </w:rPr>
        <w:t>HAYDİ    KOLAY    GELSİN</w:t>
      </w:r>
    </w:p>
    <w:p w:rsidR="00EA049B" w:rsidRPr="00F123FD" w:rsidRDefault="00EA049B" w:rsidP="008F3806">
      <w:pPr>
        <w:rPr>
          <w:b/>
          <w:bCs/>
        </w:rPr>
      </w:pPr>
      <w:r w:rsidRPr="00F123FD">
        <w:rPr>
          <w:b/>
          <w:bCs/>
        </w:rPr>
        <w:t>7)Sevimli uçağımız her uçuşunda 89 yolcu taşıyor.Uçağımız 10 uçuş sonunda toplam kaç yolcu taşımış olur?</w:t>
      </w:r>
    </w:p>
    <w:p w:rsidR="00EA049B" w:rsidRPr="00F123FD" w:rsidRDefault="00EA049B" w:rsidP="008F3806">
      <w:pPr>
        <w:rPr>
          <w:b/>
          <w:bCs/>
        </w:rPr>
      </w:pPr>
      <w:r w:rsidRPr="008834D5">
        <w:rPr>
          <w:b/>
          <w:bCs/>
          <w:noProof/>
          <w:lang w:eastAsia="tr-TR"/>
        </w:rPr>
        <w:pict>
          <v:shape id="Resim 4" o:spid="_x0000_i1031" type="#_x0000_t75" style="width:66pt;height:27.75pt;visibility:visible">
            <v:imagedata r:id="rId11" o:title=""/>
          </v:shape>
        </w:pict>
      </w:r>
      <w:r>
        <w:rPr>
          <w:b/>
          <w:bCs/>
          <w:noProof/>
          <w:lang w:eastAsia="tr-TR"/>
        </w:rPr>
        <w:t xml:space="preserve"> </w:t>
      </w:r>
      <w:r>
        <w:t xml:space="preserve"> </w:t>
      </w:r>
      <w:hyperlink r:id="rId12" w:history="1">
        <w:r>
          <w:rPr>
            <w:rStyle w:val="Hyperlink"/>
          </w:rPr>
          <w:t>www.sorubak.com</w:t>
        </w:r>
      </w:hyperlink>
    </w:p>
    <w:p w:rsidR="00EA049B" w:rsidRPr="00F123FD" w:rsidRDefault="00EA049B" w:rsidP="008F3806">
      <w:pPr>
        <w:rPr>
          <w:b/>
          <w:bCs/>
        </w:rPr>
      </w:pPr>
    </w:p>
    <w:p w:rsidR="00EA049B" w:rsidRPr="00F123FD" w:rsidRDefault="00EA049B" w:rsidP="00F123FD">
      <w:pPr>
        <w:ind w:right="-709"/>
        <w:rPr>
          <w:b/>
          <w:bCs/>
        </w:rPr>
      </w:pPr>
      <w:r w:rsidRPr="00F123FD">
        <w:rPr>
          <w:b/>
          <w:bCs/>
        </w:rPr>
        <w:t>8)Alican her gün 24 sayfa kitap okuyor.Alican 8 gün sonunda</w:t>
      </w:r>
      <w:r>
        <w:rPr>
          <w:b/>
          <w:bCs/>
        </w:rPr>
        <w:t xml:space="preserve"> okumadığı</w:t>
      </w:r>
      <w:r w:rsidRPr="00F123FD">
        <w:rPr>
          <w:b/>
          <w:bCs/>
        </w:rPr>
        <w:t xml:space="preserve"> 19 sayfasının kaldığını görüyor.Alican’ın kitabı kaç sayfadır?</w:t>
      </w:r>
    </w:p>
    <w:p w:rsidR="00EA049B" w:rsidRPr="00F123FD" w:rsidRDefault="00EA049B" w:rsidP="008F3806">
      <w:pPr>
        <w:rPr>
          <w:b/>
          <w:bCs/>
        </w:rPr>
      </w:pPr>
    </w:p>
    <w:p w:rsidR="00EA049B" w:rsidRPr="00F123FD" w:rsidRDefault="00EA049B" w:rsidP="008F3806">
      <w:pPr>
        <w:rPr>
          <w:b/>
          <w:bCs/>
        </w:rPr>
      </w:pPr>
      <w:r w:rsidRPr="008834D5">
        <w:rPr>
          <w:b/>
          <w:bCs/>
          <w:noProof/>
          <w:lang w:eastAsia="tr-TR"/>
        </w:rPr>
        <w:pict>
          <v:shape id="Resim 13" o:spid="_x0000_i1032" type="#_x0000_t75" style="width:70.5pt;height:36pt;visibility:visible">
            <v:imagedata r:id="rId13" o:title=""/>
          </v:shape>
        </w:pict>
      </w:r>
    </w:p>
    <w:p w:rsidR="00EA049B" w:rsidRPr="00F123FD" w:rsidRDefault="00EA049B">
      <w:pPr>
        <w:rPr>
          <w:b/>
          <w:bCs/>
        </w:rPr>
      </w:pPr>
      <w:r w:rsidRPr="00F123FD">
        <w:rPr>
          <w:b/>
          <w:bCs/>
        </w:rPr>
        <w:t>9)Dedemin çiftliğinde</w:t>
      </w:r>
      <w:r>
        <w:rPr>
          <w:b/>
          <w:bCs/>
        </w:rPr>
        <w:t xml:space="preserve"> </w:t>
      </w:r>
      <w:r w:rsidRPr="00F123FD">
        <w:rPr>
          <w:b/>
          <w:bCs/>
        </w:rPr>
        <w:t>45 koyun ve her koyunun iki kuzusu var.Dedemin toplam kaç hayvanı vardır?</w:t>
      </w:r>
    </w:p>
    <w:p w:rsidR="00EA049B" w:rsidRDefault="00EA049B">
      <w:pPr>
        <w:rPr>
          <w:b/>
          <w:bCs/>
        </w:rPr>
      </w:pPr>
      <w:hyperlink r:id="rId14" w:history="1">
        <w:r w:rsidRPr="008834D5">
          <w:rPr>
            <w:rFonts w:ascii="Arial" w:hAnsi="Arial" w:cs="Arial"/>
            <w:b/>
            <w:bCs/>
            <w:noProof/>
            <w:color w:val="1122CC"/>
            <w:lang w:eastAsia="tr-TR"/>
          </w:rPr>
          <w:pict>
            <v:shape id="rg_hi" o:spid="_x0000_i1033" type="#_x0000_t75" alt="http://t1.gstatic.com/images?q=tbn:ANd9GcTGNi81W_Nz-cncNoXkpwZ4aongO1w7IpgB_WnqhXH4ySy3GFSB" href="http://www.google.com.tr/imgres?imgurl=http://www.varbak.com/galeri/koyun-boyamas%C4%B1-nb19926.jpg&amp;imgrefurl=http://www.varbak.com/resmi/koyun-boyamas%C4%B1&amp;h=300&amp;w=500&amp;sz=67&amp;tbnid=ai7NzrnuaRR2GM:&amp;tbnh=70&amp;tbnw=116&amp;prev=/search?q=koyun+boyama&amp;tbm=isch&amp;tbo=u&amp;zoom=1&amp;q=koyun+boyama&amp;docid=dJs6gKql-IMdPM&amp;hl=tr&amp;sa=X&amp;ei=oS70TsieNczAtAbbhtX9Dw&amp;sqi=2&amp;ved=0CCsQ9QEwBA&amp;dur=9" style="width:97.5pt;height:58.5pt;visibility:visible" o:button="t">
              <v:fill o:detectmouseclick="t"/>
              <v:imagedata r:id="rId15" o:title=""/>
            </v:shape>
          </w:pict>
        </w:r>
      </w:hyperlink>
    </w:p>
    <w:p w:rsidR="00EA049B" w:rsidRPr="00F123FD" w:rsidRDefault="00EA049B">
      <w:pPr>
        <w:rPr>
          <w:b/>
          <w:bCs/>
        </w:rPr>
      </w:pPr>
    </w:p>
    <w:p w:rsidR="00EA049B" w:rsidRPr="00F123FD" w:rsidRDefault="00EA049B">
      <w:pPr>
        <w:rPr>
          <w:b/>
          <w:bCs/>
        </w:rPr>
      </w:pPr>
      <w:r w:rsidRPr="00F123FD">
        <w:rPr>
          <w:b/>
          <w:bCs/>
        </w:rPr>
        <w:t>10)Teyzemin 38 tane tavuğu,6 tane de tavşanı  var. Teyzemin tavuklarının ve tavşanlarının ayak sayısı toplamı kaçtır?</w:t>
      </w:r>
    </w:p>
    <w:p w:rsidR="00EA049B" w:rsidRPr="00F123FD" w:rsidRDefault="00EA049B">
      <w:pPr>
        <w:rPr>
          <w:b/>
          <w:bCs/>
        </w:rPr>
      </w:pPr>
      <w:r w:rsidRPr="008834D5"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shape id="_x0000_i1034" type="#_x0000_t75" alt="http://www.e-etkinlik.com/data/media/71/okul-oncesi-SINIRLI-BOYAMA-chicken3.jpg" style="width:78.75pt;height:88.5pt;visibility:visible">
            <v:imagedata r:id="rId16" o:title=""/>
          </v:shape>
        </w:pict>
      </w:r>
    </w:p>
    <w:p w:rsidR="00EA049B" w:rsidRPr="00F123FD" w:rsidRDefault="00EA049B">
      <w:pPr>
        <w:rPr>
          <w:b/>
          <w:bCs/>
        </w:rPr>
      </w:pPr>
      <w:r w:rsidRPr="00F123FD">
        <w:rPr>
          <w:b/>
          <w:bCs/>
        </w:rPr>
        <w:t>11)Amcamın</w:t>
      </w:r>
      <w:r>
        <w:rPr>
          <w:b/>
          <w:bCs/>
        </w:rPr>
        <w:t xml:space="preserve"> </w:t>
      </w:r>
      <w:r w:rsidRPr="00F123FD">
        <w:rPr>
          <w:b/>
          <w:bCs/>
        </w:rPr>
        <w:t>25 tavuğu ve her tavuğun  4 tane civcivi var .Amcamın tavuk ve civcivlerinin toplamı kaçtır?</w:t>
      </w:r>
    </w:p>
    <w:p w:rsidR="00EA049B" w:rsidRPr="00F123FD" w:rsidRDefault="00EA049B">
      <w:pPr>
        <w:rPr>
          <w:b/>
          <w:bCs/>
        </w:rPr>
      </w:pPr>
      <w:r w:rsidRPr="008834D5"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shape id="_x0000_i1035" type="#_x0000_t75" alt="http://666kb.com/i/bh8cloncs9q6dzzik.gif" style="width:76.5pt;height:111pt;visibility:visible">
            <v:imagedata r:id="rId17" o:title=""/>
          </v:shape>
        </w:pict>
      </w:r>
    </w:p>
    <w:p w:rsidR="00EA049B" w:rsidRPr="00F123FD" w:rsidRDefault="00EA049B">
      <w:pPr>
        <w:rPr>
          <w:b/>
          <w:bCs/>
        </w:rPr>
      </w:pPr>
    </w:p>
    <w:sectPr w:rsidR="00EA049B" w:rsidRPr="00F123FD" w:rsidSect="00F123FD">
      <w:pgSz w:w="11906" w:h="16838"/>
      <w:pgMar w:top="709" w:right="707" w:bottom="426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E0B15"/>
    <w:multiLevelType w:val="hybridMultilevel"/>
    <w:tmpl w:val="599046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3806"/>
    <w:rsid w:val="00086BFA"/>
    <w:rsid w:val="0012407D"/>
    <w:rsid w:val="001B1F83"/>
    <w:rsid w:val="002D67EC"/>
    <w:rsid w:val="003D589E"/>
    <w:rsid w:val="00567E50"/>
    <w:rsid w:val="005C3D24"/>
    <w:rsid w:val="006468D5"/>
    <w:rsid w:val="00680091"/>
    <w:rsid w:val="006C6D2B"/>
    <w:rsid w:val="00710F6A"/>
    <w:rsid w:val="008834D5"/>
    <w:rsid w:val="008A21D0"/>
    <w:rsid w:val="008F3806"/>
    <w:rsid w:val="00974B0B"/>
    <w:rsid w:val="00AD46BD"/>
    <w:rsid w:val="00B440A7"/>
    <w:rsid w:val="00B45CB0"/>
    <w:rsid w:val="00CC23FE"/>
    <w:rsid w:val="00CC251E"/>
    <w:rsid w:val="00D3626A"/>
    <w:rsid w:val="00EA049B"/>
    <w:rsid w:val="00F12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07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F3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380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123FD"/>
    <w:pPr>
      <w:ind w:left="720"/>
    </w:pPr>
  </w:style>
  <w:style w:type="character" w:styleId="Hyperlink">
    <w:name w:val="Hyperlink"/>
    <w:basedOn w:val="DefaultParagraphFont"/>
    <w:uiPriority w:val="99"/>
    <w:rsid w:val="00CC25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/" TargetMode="External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google.com.tr/imgres?imgurl=http://www.varbak.com/galeri/koyun-boyamas%C4%B1-nb19926.jpg&amp;imgrefurl=http://www.varbak.com/resmi/koyun-boyamas%C4%B1&amp;h=300&amp;w=500&amp;sz=67&amp;tbnid=ai7NzrnuaRR2GM:&amp;tbnh=70&amp;tbnw=116&amp;prev=/search?q=koyun+boyama&amp;tbm=isch&amp;tbo=u&amp;zoom=1&amp;q=koyun+boyama&amp;docid=dJs6gKql-IMdPM&amp;hl=tr&amp;sa=X&amp;ei=oS70TsieNczAtAbbhtX9Dw&amp;sqi=2&amp;ved=0CCsQ9QEwBA&amp;dur=9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254</Words>
  <Characters>1450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EDANUR</cp:lastModifiedBy>
  <cp:revision>8</cp:revision>
  <dcterms:created xsi:type="dcterms:W3CDTF">2011-12-23T07:46:00Z</dcterms:created>
  <dcterms:modified xsi:type="dcterms:W3CDTF">2013-03-02T09:25:00Z</dcterms:modified>
</cp:coreProperties>
</file>