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UZUNLUK ÖLÇÜLERİ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1. Mert ile Cihan’ın boylarının toplamı 2 m 75 cm’dir. Cihan, Mert’ den 15 cm uzundur. Buna göre , Mert’in boyu kaç cm’dir?</w:t>
      </w:r>
    </w:p>
    <w:p w:rsidR="000D402D" w:rsidRDefault="000D402D" w:rsidP="00663B08">
      <w:pPr>
        <w:rPr>
          <w:sz w:val="28"/>
          <w:szCs w:val="28"/>
        </w:rPr>
      </w:pPr>
      <w:r>
        <w:rPr>
          <w:rFonts w:ascii="Comic Sans MS" w:hAnsi="Comic Sans MS" w:cs="Comic Sans MS"/>
        </w:rPr>
        <w:t xml:space="preserve">                        A) 130                              B) 145                               C) 260 </w:t>
      </w:r>
      <w:hyperlink r:id="rId4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</w:p>
    <w:p w:rsidR="000D402D" w:rsidRPr="003F47EC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2. Tabloda basketbol takımındaki oyuncuların boyları verilmiştir.</w:t>
      </w:r>
    </w:p>
    <w:tbl>
      <w:tblPr>
        <w:tblpPr w:leftFromText="141" w:rightFromText="141" w:vertAnchor="text" w:tblpX="-851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13"/>
        <w:gridCol w:w="1613"/>
      </w:tblGrid>
      <w:tr w:rsidR="000D402D" w:rsidRPr="0009179C">
        <w:trPr>
          <w:trHeight w:val="317"/>
        </w:trPr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9179C">
              <w:rPr>
                <w:rFonts w:ascii="Comic Sans MS" w:hAnsi="Comic Sans MS" w:cs="Comic Sans MS"/>
              </w:rPr>
              <w:t>Oyuncunu adı</w:t>
            </w:r>
          </w:p>
        </w:tc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9179C">
              <w:rPr>
                <w:rFonts w:ascii="Comic Sans MS" w:hAnsi="Comic Sans MS" w:cs="Comic Sans MS"/>
              </w:rPr>
              <w:t>Boyu ( cm )</w:t>
            </w:r>
          </w:p>
        </w:tc>
      </w:tr>
      <w:tr w:rsidR="000D402D" w:rsidRPr="0009179C">
        <w:trPr>
          <w:trHeight w:val="317"/>
        </w:trPr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9179C">
              <w:rPr>
                <w:rFonts w:ascii="Comic Sans MS" w:hAnsi="Comic Sans MS" w:cs="Comic Sans MS"/>
              </w:rPr>
              <w:t>Mehmet</w:t>
            </w:r>
          </w:p>
        </w:tc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9179C">
              <w:rPr>
                <w:rFonts w:ascii="Comic Sans MS" w:hAnsi="Comic Sans MS" w:cs="Comic Sans MS"/>
              </w:rPr>
              <w:t>210</w:t>
            </w:r>
          </w:p>
        </w:tc>
      </w:tr>
      <w:tr w:rsidR="000D402D" w:rsidRPr="0009179C">
        <w:trPr>
          <w:trHeight w:val="317"/>
        </w:trPr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9179C">
              <w:rPr>
                <w:rFonts w:ascii="Comic Sans MS" w:hAnsi="Comic Sans MS" w:cs="Comic Sans MS"/>
              </w:rPr>
              <w:t>Hidayet</w:t>
            </w:r>
          </w:p>
        </w:tc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9179C">
              <w:rPr>
                <w:rFonts w:ascii="Comic Sans MS" w:hAnsi="Comic Sans MS" w:cs="Comic Sans MS"/>
              </w:rPr>
              <w:t>222</w:t>
            </w:r>
          </w:p>
        </w:tc>
      </w:tr>
      <w:tr w:rsidR="000D402D" w:rsidRPr="0009179C">
        <w:trPr>
          <w:trHeight w:val="317"/>
        </w:trPr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9179C">
              <w:rPr>
                <w:rFonts w:ascii="Comic Sans MS" w:hAnsi="Comic Sans MS" w:cs="Comic Sans MS"/>
              </w:rPr>
              <w:t>Can</w:t>
            </w:r>
          </w:p>
        </w:tc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  <w:r w:rsidRPr="0009179C">
              <w:rPr>
                <w:rFonts w:ascii="Comic Sans MS" w:hAnsi="Comic Sans MS" w:cs="Comic Sans MS"/>
              </w:rPr>
              <w:t>196</w:t>
            </w:r>
          </w:p>
        </w:tc>
      </w:tr>
      <w:tr w:rsidR="000D402D" w:rsidRPr="0009179C">
        <w:trPr>
          <w:trHeight w:val="317"/>
        </w:trPr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rPr>
                <w:rFonts w:ascii="Comic Sans MS" w:hAnsi="Comic Sans MS" w:cs="Comic Sans MS"/>
              </w:rPr>
            </w:pPr>
            <w:r w:rsidRPr="0009179C">
              <w:rPr>
                <w:rFonts w:ascii="Comic Sans MS" w:hAnsi="Comic Sans MS" w:cs="Comic Sans MS"/>
              </w:rPr>
              <w:t>Levent</w:t>
            </w:r>
          </w:p>
        </w:tc>
        <w:tc>
          <w:tcPr>
            <w:tcW w:w="1613" w:type="dxa"/>
          </w:tcPr>
          <w:p w:rsidR="000D402D" w:rsidRPr="0009179C" w:rsidRDefault="000D402D" w:rsidP="0009179C">
            <w:pPr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Buna göre en uzun boylu basketbolcu en kısa boylu basketbolcudan kaç cm uzundur?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A) 12                 B) 19                  C) 26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145.45pt;margin-top:17.15pt;width:187.5pt;height:63.6pt;z-index:251647488;visibility:visible" strokeweight=".5pt">
            <v:stroke linestyle="thinThin"/>
            <v:shadow on="t" color="black" offset="0,4pt"/>
            <v:textbox>
              <w:txbxContent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489"/>
                    <w:gridCol w:w="489"/>
                    <w:gridCol w:w="489"/>
                    <w:gridCol w:w="489"/>
                  </w:tblGrid>
                  <w:tr w:rsidR="000D402D" w:rsidRPr="0009179C">
                    <w:trPr>
                      <w:trHeight w:val="496"/>
                      <w:jc w:val="center"/>
                    </w:trPr>
                    <w:tc>
                      <w:tcPr>
                        <w:tcW w:w="489" w:type="dxa"/>
                        <w:shd w:val="clear" w:color="auto" w:fill="595959"/>
                      </w:tcPr>
                      <w:p w:rsidR="000D402D" w:rsidRPr="0009179C" w:rsidRDefault="000D402D" w:rsidP="0009179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tcBorders>
                          <w:top w:val="nil"/>
                        </w:tcBorders>
                      </w:tcPr>
                      <w:p w:rsidR="000D402D" w:rsidRPr="0009179C" w:rsidRDefault="000D402D" w:rsidP="0009179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shd w:val="clear" w:color="auto" w:fill="595959"/>
                      </w:tcPr>
                      <w:p w:rsidR="000D402D" w:rsidRPr="0009179C" w:rsidRDefault="000D402D" w:rsidP="0009179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tcBorders>
                          <w:top w:val="nil"/>
                          <w:right w:val="nil"/>
                        </w:tcBorders>
                      </w:tcPr>
                      <w:p w:rsidR="000D402D" w:rsidRPr="0009179C" w:rsidRDefault="000D402D" w:rsidP="0009179C">
                        <w:pPr>
                          <w:spacing w:after="0" w:line="240" w:lineRule="auto"/>
                        </w:pPr>
                      </w:p>
                    </w:tc>
                  </w:tr>
                  <w:tr w:rsidR="000D402D" w:rsidRPr="0009179C">
                    <w:trPr>
                      <w:trHeight w:val="529"/>
                      <w:jc w:val="center"/>
                    </w:trPr>
                    <w:tc>
                      <w:tcPr>
                        <w:tcW w:w="489" w:type="dxa"/>
                        <w:tcBorders>
                          <w:left w:val="nil"/>
                          <w:bottom w:val="nil"/>
                        </w:tcBorders>
                      </w:tcPr>
                      <w:p w:rsidR="000D402D" w:rsidRPr="0009179C" w:rsidRDefault="000D402D" w:rsidP="0009179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shd w:val="clear" w:color="auto" w:fill="595959"/>
                      </w:tcPr>
                      <w:p w:rsidR="000D402D" w:rsidRPr="0009179C" w:rsidRDefault="000D402D" w:rsidP="0009179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tcBorders>
                          <w:bottom w:val="nil"/>
                        </w:tcBorders>
                      </w:tcPr>
                      <w:p w:rsidR="000D402D" w:rsidRPr="0009179C" w:rsidRDefault="000D402D" w:rsidP="0009179C">
                        <w:pPr>
                          <w:spacing w:after="0" w:line="240" w:lineRule="auto"/>
                        </w:pPr>
                      </w:p>
                    </w:tc>
                    <w:tc>
                      <w:tcPr>
                        <w:tcW w:w="489" w:type="dxa"/>
                        <w:shd w:val="clear" w:color="auto" w:fill="595959"/>
                      </w:tcPr>
                      <w:p w:rsidR="000D402D" w:rsidRPr="0009179C" w:rsidRDefault="000D402D" w:rsidP="0009179C">
                        <w:pPr>
                          <w:spacing w:after="0" w:line="240" w:lineRule="auto"/>
                        </w:pPr>
                      </w:p>
                    </w:tc>
                  </w:tr>
                </w:tbl>
                <w:p w:rsidR="000D402D" w:rsidRDefault="000D402D"/>
              </w:txbxContent>
            </v:textbox>
          </v:shape>
        </w:pic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3.                                                                   Arda’nın defterine çizdiği şekil birbirine eş 4 kareden oluş-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turmaktadır. Karelerin her birinin 1 kenar uzunluğu 12 cm’dir.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Buna göre bu şeklin çevresinin uzunluğu kaç cm’dir?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       A) 166                   B) 192                C) 218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27" type="#_x0000_t75" style="position:absolute;left:0;text-align:left;margin-left:364.4pt;margin-top:11.15pt;width:124.75pt;height:43.4pt;z-index:251650560;visibility:visible">
            <v:imagedata r:id="rId5" o:title=""/>
          </v:shape>
        </w:pict>
      </w:r>
      <w:r>
        <w:rPr>
          <w:noProof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Sol Ayraç 4" o:spid="_x0000_s1028" type="#_x0000_t87" style="position:absolute;left:0;text-align:left;margin-left:345.25pt;margin-top:11.1pt;width:12.5pt;height:43.5pt;z-index:251649536;visibility:visible;v-text-anchor:middle" adj="518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shape id="Metin Kutusu 2" o:spid="_x0000_s1029" type="#_x0000_t202" style="position:absolute;left:0;text-align:left;margin-left:357.8pt;margin-top:11.05pt;width:131.45pt;height:43.55pt;z-index:251648512;visibility:visible" strokeweight=".5pt">
            <v:textbox>
              <w:txbxContent>
                <w:p w:rsidR="000D402D" w:rsidRDefault="000D402D"/>
              </w:txbxContent>
            </v:textbox>
          </v:shape>
        </w:pict>
      </w:r>
      <w:r>
        <w:rPr>
          <w:rFonts w:ascii="Comic Sans MS" w:hAnsi="Comic Sans MS" w:cs="Comic Sans MS"/>
        </w:rPr>
        <w:t>4.     Dikdörtgen şeklindeki bir bahçenin kısa kenarı 36 m’dir.Uzun kenarı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kısa kenarının 2 katından 5 m fazladır.                                                  36 m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Buna göre bu bahçenin çevresi kaç m’dir?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A) 226                       B) 77                       C) 113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5. Kare şeklindeki tahtanın çevresi 620 cm’dir. Bir marangoz bu tahtanın her bir kenarından 10 cm’ lik kısmı kesiyor. Buna göre yeni tahtanın çevresinin uzunluğu kaç cm ‘ dir?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A)  660                             B) 580                         C) 130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" o:spid="_x0000_s1030" type="#_x0000_t5" style="position:absolute;left:0;text-align:left;margin-left:-24.75pt;margin-top:7.4pt;width:54.4pt;height:47.7pt;z-index:251651584;visibility:visible;v-text-anchor:middle" strokeweight="2pt"/>
        </w:pict>
      </w:r>
      <w:r>
        <w:rPr>
          <w:rFonts w:ascii="Comic Sans MS" w:hAnsi="Comic Sans MS" w:cs="Comic Sans MS"/>
        </w:rPr>
        <w:t xml:space="preserve">6.                  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Bir kenarının uzunluğu 43 cm olan bir eşkenar üçgenin çevresi 2 m’den kaç cm kısadır?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A) 70 cm                      B) 71 cm                 C) 1 m 37cm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8" o:spid="_x0000_s1031" type="#_x0000_t75" style="position:absolute;left:0;text-align:left;margin-left:422.25pt;margin-top:8.95pt;width:47.7pt;height:50.2pt;z-index:251652608;visibility:visible">
            <v:imagedata r:id="rId6" o:title=""/>
          </v:shape>
        </w:pic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7. Bir kenar uzunluğu 90 cm olan kare şeklindeki bir örtü tam ortasından ikiye kesiliyor.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Buna göre oluşan parçalardan birinin çevresi kaç santimetredir?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A) 270                        B) 360                      C) 180</w:t>
      </w:r>
    </w:p>
    <w:p w:rsidR="000D402D" w:rsidRDefault="000D402D" w:rsidP="003F47EC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10" o:spid="_x0000_s1032" type="#_x0000_t75" style="position:absolute;left:0;text-align:left;margin-left:-8.15pt;margin-top:5.85pt;width:80.35pt;height:62.25pt;z-index:251653632;visibility:visible">
            <v:imagedata r:id="rId7" o:title=""/>
          </v:shape>
        </w:pict>
      </w:r>
      <w:r>
        <w:rPr>
          <w:rFonts w:ascii="Comic Sans MS" w:hAnsi="Comic Sans MS" w:cs="Comic Sans MS"/>
        </w:rPr>
        <w:t xml:space="preserve">8.                                    Kısa kenarı 17 m, uzun kenarı 45 m olan dikdörtgen şeklindeki bir bahçenin 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11" o:spid="_x0000_s1033" type="#_x0000_t75" style="position:absolute;left:0;text-align:left;margin-left:-31.5pt;margin-top:15.45pt;width:50.25pt;height:35.15pt;z-index:251654656;visibility:visible">
            <v:imagedata r:id="rId8" o:title=""/>
          </v:shape>
        </w:pict>
      </w:r>
      <w:r>
        <w:rPr>
          <w:rFonts w:ascii="Comic Sans MS" w:hAnsi="Comic Sans MS" w:cs="Comic Sans MS"/>
        </w:rPr>
        <w:t xml:space="preserve">                                       çevresini 5 kere bisikleti ile dolaşan Hakan kaç metre yol gitmiştir? 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A) 310                 B) 124                 C) 620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12" o:spid="_x0000_s1034" type="#_x0000_t75" style="position:absolute;left:0;text-align:left;margin-left:414.75pt;margin-top:11.95pt;width:74.35pt;height:45.2pt;z-index:251655680;visibility:visible">
            <v:imagedata r:id="rId9" o:title=""/>
          </v:shape>
        </w:pict>
      </w:r>
      <w:r>
        <w:rPr>
          <w:rFonts w:ascii="Comic Sans MS" w:hAnsi="Comic Sans MS" w:cs="Comic Sans MS"/>
        </w:rPr>
        <w:t>9. Çevresi 7 m olan halının kısa kenarı 1 m 50 cm’dir. Buna göre, bu halının uzun kenarı kaç cm ‘dir?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A) 175                     B) 200                    C) 225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4" o:spid="_x0000_s1035" type="#_x0000_t106" style="position:absolute;left:0;text-align:left;margin-left:50.55pt;margin-top:11.85pt;width:252.85pt;height:82pt;z-index:251657728;visibility:visible;v-text-anchor:middle" adj="-3934,6307" strokeweight="2pt">
            <v:textbox>
              <w:txbxContent>
                <w:p w:rsidR="000D402D" w:rsidRPr="008028D9" w:rsidRDefault="000D402D" w:rsidP="00777928">
                  <w:pPr>
                    <w:spacing w:after="0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Çevre uzunluğu 88 cm olan kare şeklindeki kartonumu tüm kenarlaından 3 cm kısalttım.</w:t>
                  </w:r>
                </w:p>
              </w:txbxContent>
            </v:textbox>
          </v:shape>
        </w:pic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13" o:spid="_x0000_s1036" type="#_x0000_t75" style="position:absolute;left:0;text-align:left;margin-left:-24.8pt;margin-top:4.2pt;width:46.5pt;height:47.7pt;z-index:251656704;visibility:visible">
            <v:imagedata r:id="rId10" o:title=""/>
          </v:shape>
        </w:pict>
      </w:r>
      <w:r>
        <w:rPr>
          <w:rFonts w:ascii="Comic Sans MS" w:hAnsi="Comic Sans MS" w:cs="Comic Sans MS"/>
        </w:rPr>
        <w:t>10.                                                                                                          Buna göre  Metin’in yeni karton-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                                        Nünün çevresi kaç santimetredir?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                                                                                A) 64      B) 72    C) 76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11. Aşağıdaki eşitliklerden hangisi doğrudur? 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A) 2 m = 120 cm               B) 60 cm = 6 m             C) 100 cm = 1 m</w:t>
      </w: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4640C0">
      <w:pPr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B05B79">
      <w:pPr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20" o:spid="_x0000_s1037" type="#_x0000_t75" style="position:absolute;left:0;text-align:left;margin-left:83.1pt;margin-top:13.25pt;width:81.2pt;height:29.5pt;z-index:251662848;visibility:visible">
            <v:imagedata r:id="rId11" o:title=""/>
          </v:shape>
        </w:pict>
      </w:r>
      <w:r>
        <w:rPr>
          <w:noProof/>
          <w:lang w:eastAsia="tr-TR"/>
        </w:rPr>
        <w:pict>
          <v:shape id="Resim 15" o:spid="_x0000_s1038" type="#_x0000_t75" style="position:absolute;left:0;text-align:left;margin-left:62.3pt;margin-top:8.3pt;width:36.8pt;height:24.3pt;z-index:251658752;visibility:visible">
            <v:imagedata r:id="rId12" o:title=""/>
          </v:shape>
        </w:pict>
      </w:r>
      <w:r>
        <w:rPr>
          <w:rFonts w:ascii="Comic Sans MS" w:hAnsi="Comic Sans MS" w:cs="Comic Sans MS"/>
        </w:rPr>
        <w:tab/>
        <w:t xml:space="preserve">                                                                                Bir kurbağa ,3 metrelik yolun birinci sıçrayışta 75cm</w:t>
      </w:r>
    </w:p>
    <w:p w:rsidR="000D402D" w:rsidRDefault="000D402D" w:rsidP="00B05B79">
      <w:pPr>
        <w:tabs>
          <w:tab w:val="center" w:pos="9923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 id="Resim 19" o:spid="_x0000_s1039" type="#_x0000_t75" style="position:absolute;left:0;text-align:left;margin-left:30.4pt;margin-top:5.3pt;width:53.6pt;height:19.45pt;z-index:251661824;visibility:visible">
            <v:imagedata r:id="rId11" o:title=""/>
          </v:shape>
        </w:pict>
      </w:r>
      <w:r>
        <w:rPr>
          <w:noProof/>
          <w:lang w:eastAsia="tr-TR"/>
        </w:rPr>
        <w:pict>
          <v:shapetype id="_x0000_t105" coordsize="21600,21600" o:spt="105" adj="12960,19440,14400" path="wr,0@3@23,0@22@4,0@15,0@1@23@7,0@13@2l@14@2@8@22@12@2at,0@3@23@11@2@17@26@15,0@1@23@17@26@15@22xewr,0@3@23@4,0@17@26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sum height 0 #2"/>
              <v:f eqn="ellipse @9 height @4"/>
              <v:f eqn="sum @4 @10 0"/>
              <v:f eqn="sum @11 #1 width"/>
              <v:f eqn="sum @7 @10 0"/>
              <v:f eqn="sum @12 width #0"/>
              <v:f eqn="sum @5 0 #0"/>
              <v:f eqn="prod @15 1 2"/>
              <v:f eqn="mid @4 @7"/>
              <v:f eqn="sum #0 #1 width"/>
              <v:f eqn="prod @18 1 2"/>
              <v:f eqn="sum @17 0 @19"/>
              <v:f eqn="val width"/>
              <v:f eqn="val height"/>
              <v:f eqn="prod height 2 1"/>
              <v:f eqn="sum @17 0 @4"/>
              <v:f eqn="ellipse @24 @4 height"/>
              <v:f eqn="sum height 0 @25"/>
              <v:f eqn="sum @8 128 0"/>
              <v:f eqn="prod @5 1 2"/>
              <v:f eqn="sum @5 0 128"/>
              <v:f eqn="sum #0 @17 @12"/>
              <v:f eqn="ellipse @20 @4 height"/>
              <v:f eqn="sum width 0 #0"/>
              <v:f eqn="prod @32 1 2"/>
              <v:f eqn="prod height height 1"/>
              <v:f eqn="prod @9 @9 1"/>
              <v:f eqn="sum @34 0 @35"/>
              <v:f eqn="sqrt @36"/>
              <v:f eqn="sum @37 height 0"/>
              <v:f eqn="prod width height @38"/>
              <v:f eqn="sum @39 64 0"/>
              <v:f eqn="prod #0 1 2"/>
              <v:f eqn="ellipse @33 @41 height"/>
              <v:f eqn="sum height 0 @42"/>
              <v:f eqn="sum @43 64 0"/>
              <v:f eqn="prod @4 1 2"/>
              <v:f eqn="sum #1 0 @45"/>
              <v:f eqn="prod height 4390 32768"/>
              <v:f eqn="prod height 28378 32768"/>
            </v:formulas>
            <v:path o:extrusionok="f" o:connecttype="custom" o:connectlocs="@17,0;@16,@22;@12,@2;@8,@22;@14,@2" o:connectangles="270,90,90,90,0" textboxrect="@45,@47,@46,@48"/>
            <v:handles>
              <v:h position="#0,bottomRight" xrange="@40,@29"/>
              <v:h position="#1,bottomRight" xrange="@27,@21"/>
              <v:h position="bottomRight,#2" yrange="@44,@22"/>
            </v:handles>
            <o:complex v:ext="view"/>
          </v:shapetype>
          <v:shape id="Aşağı Bükülü Ok 17" o:spid="_x0000_s1040" type="#_x0000_t105" style="position:absolute;left:0;text-align:left;margin-left:-9.65pt;margin-top:10.85pt;width:41pt;height:13.4pt;z-index:251660800;visibility:visible;v-text-anchor:middle" adj="18076,20719,16200" fillcolor="black" strokeweight="2pt"/>
        </w:pict>
      </w:r>
      <w:r>
        <w:rPr>
          <w:noProof/>
          <w:lang w:eastAsia="tr-TR"/>
        </w:rPr>
        <w:pict>
          <v:line id="Düz Bağlayıcı 16" o:spid="_x0000_s1041" style="position:absolute;left:0;text-align:left;z-index:251659776;visibility:visible" from="-12.2pt,25.15pt" to="213pt,25.15pt" strokeweight="2.25pt"/>
        </w:pict>
      </w:r>
      <w:r>
        <w:rPr>
          <w:rFonts w:ascii="Comic Sans MS" w:hAnsi="Comic Sans MS" w:cs="Comic Sans MS"/>
        </w:rPr>
        <w:t>12.                                                                          sini,ikinci sıçrayışta 85 cm’sini gitti. Kurbağanın kaç</w:t>
      </w:r>
    </w:p>
    <w:p w:rsidR="000D402D" w:rsidRDefault="000D402D" w:rsidP="00B05B79">
      <w:pPr>
        <w:tabs>
          <w:tab w:val="left" w:pos="4487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  <w:t>santimetrelik yolu kalmıştır?</w:t>
      </w:r>
    </w:p>
    <w:p w:rsidR="000D402D" w:rsidRDefault="000D402D" w:rsidP="00116D78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75cm       85cm             - ? -</w:t>
      </w:r>
      <w:r>
        <w:rPr>
          <w:rFonts w:ascii="Comic Sans MS" w:hAnsi="Comic Sans MS" w:cs="Comic Sans MS"/>
        </w:rPr>
        <w:tab/>
        <w:t xml:space="preserve">                                  A) 140            B) 150           C) 160</w:t>
      </w:r>
    </w:p>
    <w:p w:rsidR="000D402D" w:rsidRDefault="000D402D" w:rsidP="00116D78">
      <w:pPr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116D78">
      <w:pPr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13. </w:t>
      </w:r>
    </w:p>
    <w:p w:rsidR="000D402D" w:rsidRDefault="000D402D" w:rsidP="001647D4">
      <w:pPr>
        <w:tabs>
          <w:tab w:val="left" w:pos="3165"/>
        </w:tabs>
        <w:spacing w:after="0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5" o:spid="_x0000_s1042" type="#_x0000_t62" style="position:absolute;margin-left:37.95pt;margin-top:4.7pt;width:97.95pt;height:46pt;z-index:251664896;visibility:visible;v-text-anchor:middle" adj="-2759,10320" strokeweight="2pt">
            <v:textbox>
              <w:txbxContent>
                <w:p w:rsidR="000D402D" w:rsidRPr="00E01E8A" w:rsidRDefault="000D402D" w:rsidP="00511768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1 dakikada 60 m koşabiliyorum.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24" o:spid="_x0000_s1043" type="#_x0000_t75" style="position:absolute;margin-left:-21.6pt;margin-top:11.55pt;width:42pt;height:39.3pt;z-index:251663872;visibility:visible">
            <v:imagedata r:id="rId13" o:title=""/>
          </v:shape>
        </w:pict>
      </w:r>
      <w:r>
        <w:rPr>
          <w:rFonts w:ascii="Comic Sans MS" w:hAnsi="Comic Sans MS" w:cs="Comic Sans MS"/>
        </w:rPr>
        <w:t xml:space="preserve">                                          Bir dakikada 60 metre koşan bir yarışmacı 50 dakikada kaç </w:t>
      </w:r>
      <w:r>
        <w:rPr>
          <w:rFonts w:ascii="Comic Sans MS" w:hAnsi="Comic Sans MS" w:cs="Comic Sans MS"/>
          <w:b/>
          <w:bCs/>
        </w:rPr>
        <w:t>kilometre</w:t>
      </w:r>
    </w:p>
    <w:p w:rsidR="000D402D" w:rsidRDefault="000D402D" w:rsidP="001647D4">
      <w:pPr>
        <w:tabs>
          <w:tab w:val="left" w:pos="3165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  <w:t>koşar?</w:t>
      </w:r>
    </w:p>
    <w:p w:rsidR="000D402D" w:rsidRDefault="000D402D" w:rsidP="001647D4">
      <w:pPr>
        <w:tabs>
          <w:tab w:val="left" w:pos="3550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ab/>
        <w:t xml:space="preserve">           A) 2                B) 3                 C) 300</w:t>
      </w:r>
    </w:p>
    <w:p w:rsidR="000D402D" w:rsidRDefault="000D402D" w:rsidP="001647D4">
      <w:pPr>
        <w:tabs>
          <w:tab w:val="left" w:pos="3550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</w:p>
    <w:tbl>
      <w:tblPr>
        <w:tblpPr w:leftFromText="141" w:rightFromText="141" w:vertAnchor="text" w:horzAnchor="page" w:tblpX="2488" w:tblpY="1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4"/>
        <w:gridCol w:w="304"/>
        <w:gridCol w:w="304"/>
        <w:gridCol w:w="304"/>
        <w:gridCol w:w="304"/>
        <w:gridCol w:w="304"/>
        <w:gridCol w:w="304"/>
        <w:gridCol w:w="304"/>
        <w:gridCol w:w="305"/>
      </w:tblGrid>
      <w:tr w:rsidR="000D402D" w:rsidRPr="0009179C">
        <w:trPr>
          <w:trHeight w:val="301"/>
        </w:trPr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  <w:tcBorders>
              <w:top w:val="nil"/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</w:tr>
      <w:tr w:rsidR="000D402D" w:rsidRPr="0009179C">
        <w:trPr>
          <w:trHeight w:val="285"/>
        </w:trPr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  <w:tcBorders>
              <w:top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  <w:tcBorders>
              <w:top w:val="nil"/>
              <w:left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5" w:type="dxa"/>
            <w:tcBorders>
              <w:top w:val="nil"/>
              <w:left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</w:tr>
      <w:tr w:rsidR="000D402D" w:rsidRPr="0009179C">
        <w:trPr>
          <w:trHeight w:val="301"/>
        </w:trPr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5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</w:tr>
      <w:tr w:rsidR="000D402D" w:rsidRPr="0009179C">
        <w:trPr>
          <w:trHeight w:val="301"/>
        </w:trPr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5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</w:tr>
      <w:tr w:rsidR="000D402D" w:rsidRPr="0009179C">
        <w:trPr>
          <w:trHeight w:val="318"/>
        </w:trPr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4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  <w:tc>
          <w:tcPr>
            <w:tcW w:w="305" w:type="dxa"/>
          </w:tcPr>
          <w:p w:rsidR="000D402D" w:rsidRPr="0009179C" w:rsidRDefault="000D402D" w:rsidP="0009179C">
            <w:pPr>
              <w:tabs>
                <w:tab w:val="left" w:pos="3550"/>
              </w:tabs>
              <w:spacing w:after="0" w:line="240" w:lineRule="auto"/>
              <w:jc w:val="center"/>
              <w:rPr>
                <w:rFonts w:ascii="Comic Sans MS" w:hAnsi="Comic Sans MS" w:cs="Comic Sans MS"/>
              </w:rPr>
            </w:pPr>
          </w:p>
        </w:tc>
      </w:tr>
    </w:tbl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14.                                                             Yandaki şeklin çevresi kaç birimdir?</w:t>
      </w: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A) 28                B) 31             C)34</w:t>
      </w: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15. Ege’nin bir adımı 50 cm’dir. Evi ile okul arası 440 metre olduğuna göre, Ege bu yolu kaç adımda yürüyebilir?</w:t>
      </w: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 A) 80                             B) 880                         C) 890</w:t>
      </w: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16.Dikdörtgen şeklindeki bir bahçenin çevresi 110 m ‘dir. Bahçenin kısa kenarı 20 m olduğuna göre uzun kenarı kaç metredir?</w:t>
      </w: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                     A) 55                             B) 42                           C) 35</w:t>
      </w:r>
    </w:p>
    <w:p w:rsidR="000D402D" w:rsidRPr="001647D4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Satır Belirtme Çizgisi 2 29" o:spid="_x0000_s1044" type="#_x0000_t48" style="position:absolute;left:0;text-align:left;margin-left:272.35pt;margin-top:1.4pt;width:208.45pt;height:46pt;z-index:251667968;visibility:visible;v-text-anchor:middle" adj="-6174,11587" strokeweight="2pt">
            <v:textbox>
              <w:txbxContent>
                <w:p w:rsidR="000D402D" w:rsidRPr="00EB52F8" w:rsidRDefault="000D402D" w:rsidP="00EB52F8">
                  <w:pPr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Yandaki dikdörtgen ile üçgenin çevre uzunlukları eşittir.</w:t>
                  </w:r>
                </w:p>
              </w:txbxContent>
            </v:textbox>
            <o:callout v:ext="edit" minusy="t"/>
          </v:shape>
        </w:pict>
      </w:r>
      <w:r>
        <w:rPr>
          <w:noProof/>
          <w:lang w:eastAsia="tr-TR"/>
        </w:rPr>
        <w:pict>
          <v:shape id="İkizkenar Üçgen 27" o:spid="_x0000_s1045" type="#_x0000_t5" style="position:absolute;left:0;text-align:left;margin-left:153.5pt;margin-top:5.65pt;width:53.55pt;height:27.6pt;z-index:251666944;visibility:visible;v-text-anchor:middle" strokeweight="2pt"/>
        </w:pict>
      </w:r>
      <w:r>
        <w:rPr>
          <w:noProof/>
          <w:lang w:eastAsia="tr-TR"/>
        </w:rPr>
        <w:pict>
          <v:rect id="Dikdörtgen 26" o:spid="_x0000_s1046" style="position:absolute;left:0;text-align:left;margin-left:22.05pt;margin-top:5.65pt;width:1in;height:27.6pt;z-index:251665920;visibility:visible;v-text-anchor:middle" strokeweight="2pt"/>
        </w:pict>
      </w:r>
      <w:r>
        <w:rPr>
          <w:rFonts w:ascii="Comic Sans MS" w:hAnsi="Comic Sans MS" w:cs="Comic Sans MS"/>
        </w:rPr>
        <w:t>17.</w:t>
      </w:r>
    </w:p>
    <w:p w:rsidR="000D402D" w:rsidRDefault="000D402D" w:rsidP="008E3551">
      <w:pPr>
        <w:tabs>
          <w:tab w:val="left" w:pos="3550"/>
        </w:tabs>
        <w:spacing w:after="0"/>
        <w:ind w:left="-851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16 cm</w:t>
      </w:r>
    </w:p>
    <w:p w:rsidR="000D402D" w:rsidRDefault="000D402D" w:rsidP="00F955B2">
      <w:pPr>
        <w:tabs>
          <w:tab w:val="left" w:pos="988"/>
          <w:tab w:val="left" w:pos="3550"/>
        </w:tabs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        23 cm</w:t>
      </w:r>
    </w:p>
    <w:p w:rsidR="000D402D" w:rsidRPr="00F955B2" w:rsidRDefault="000D402D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</w:rPr>
        <w:t xml:space="preserve">          </w:t>
      </w:r>
      <w:r w:rsidRPr="00F955B2">
        <w:rPr>
          <w:rFonts w:ascii="Comic Sans MS" w:hAnsi="Comic Sans MS" w:cs="Comic Sans MS"/>
          <w:sz w:val="20"/>
          <w:szCs w:val="20"/>
        </w:rPr>
        <w:t xml:space="preserve"> Eşkenar üçgenin bir kenarı kaç santimetredir?</w:t>
      </w:r>
    </w:p>
    <w:p w:rsidR="000D402D" w:rsidRPr="00F955B2" w:rsidRDefault="000D402D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 w:cs="Comic Sans MS"/>
          <w:sz w:val="20"/>
          <w:szCs w:val="20"/>
        </w:rPr>
      </w:pPr>
      <w:r w:rsidRPr="00F955B2">
        <w:rPr>
          <w:rFonts w:ascii="Comic Sans MS" w:hAnsi="Comic Sans MS" w:cs="Comic Sans MS"/>
          <w:sz w:val="20"/>
          <w:szCs w:val="20"/>
        </w:rPr>
        <w:t xml:space="preserve">                                       A) 35                            B) 26                           C) 18</w:t>
      </w:r>
    </w:p>
    <w:p w:rsidR="000D402D" w:rsidRPr="00F955B2" w:rsidRDefault="000D402D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 w:cs="Comic Sans MS"/>
          <w:sz w:val="20"/>
          <w:szCs w:val="20"/>
        </w:rPr>
      </w:pPr>
      <w:r w:rsidRPr="00F955B2">
        <w:rPr>
          <w:rFonts w:ascii="Comic Sans MS" w:hAnsi="Comic Sans MS" w:cs="Comic Sans MS"/>
          <w:sz w:val="20"/>
          <w:szCs w:val="20"/>
        </w:rPr>
        <w:t>18. Kare şeklindeki bir bahçenin iki kenarının toplamı 24 metredir. Bu karenin çevresini 7 kere süren bir çiftçi kaç metre yol alır?</w:t>
      </w:r>
    </w:p>
    <w:p w:rsidR="000D402D" w:rsidRPr="00F955B2" w:rsidRDefault="000D402D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 w:cs="Comic Sans MS"/>
          <w:sz w:val="20"/>
          <w:szCs w:val="20"/>
        </w:rPr>
      </w:pPr>
      <w:r w:rsidRPr="00F955B2">
        <w:rPr>
          <w:rFonts w:ascii="Comic Sans MS" w:hAnsi="Comic Sans MS" w:cs="Comic Sans MS"/>
          <w:sz w:val="20"/>
          <w:szCs w:val="20"/>
        </w:rPr>
        <w:t xml:space="preserve">                                      A) 336                          B) 168                          C) 333</w:t>
      </w:r>
    </w:p>
    <w:p w:rsidR="000D402D" w:rsidRPr="00F955B2" w:rsidRDefault="000D402D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 w:cs="Comic Sans MS"/>
          <w:sz w:val="20"/>
          <w:szCs w:val="20"/>
        </w:rPr>
      </w:pPr>
      <w:r w:rsidRPr="00F955B2">
        <w:rPr>
          <w:rFonts w:ascii="Comic Sans MS" w:hAnsi="Comic Sans MS" w:cs="Comic Sans MS"/>
          <w:sz w:val="20"/>
          <w:szCs w:val="20"/>
        </w:rPr>
        <w:t>19. Kare şeklindeki bir tarlanın çevresine 3 sıra tel çekiliyor. Tarlanın bir kenarı 75 m olduğuna göre kaç metre tel kullanılmıştır?</w:t>
      </w:r>
    </w:p>
    <w:p w:rsidR="000D402D" w:rsidRPr="00F955B2" w:rsidRDefault="000D402D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 w:cs="Comic Sans MS"/>
          <w:sz w:val="20"/>
          <w:szCs w:val="20"/>
        </w:rPr>
      </w:pPr>
      <w:r w:rsidRPr="00F955B2">
        <w:rPr>
          <w:rFonts w:ascii="Comic Sans MS" w:hAnsi="Comic Sans MS" w:cs="Comic Sans MS"/>
          <w:sz w:val="20"/>
          <w:szCs w:val="20"/>
        </w:rPr>
        <w:t xml:space="preserve">                                     A) 800 m                      B) 900 m                      C) 950 m</w:t>
      </w:r>
    </w:p>
    <w:tbl>
      <w:tblPr>
        <w:tblpPr w:leftFromText="141" w:rightFromText="141" w:vertAnchor="text" w:horzAnchor="page" w:tblpX="663" w:tblpY="15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"/>
        <w:gridCol w:w="291"/>
        <w:gridCol w:w="291"/>
        <w:gridCol w:w="291"/>
        <w:gridCol w:w="623"/>
      </w:tblGrid>
      <w:tr w:rsidR="000D402D" w:rsidRPr="0009179C">
        <w:trPr>
          <w:trHeight w:val="136"/>
        </w:trPr>
        <w:tc>
          <w:tcPr>
            <w:tcW w:w="291" w:type="dxa"/>
            <w:tcBorders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lef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0D402D" w:rsidRPr="0009179C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0D402D" w:rsidRPr="0009179C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  <w:r w:rsidRPr="0009179C">
              <w:rPr>
                <w:rFonts w:ascii="Comic Sans MS" w:hAnsi="Comic Sans MS" w:cs="Comic Sans MS"/>
                <w:sz w:val="20"/>
                <w:szCs w:val="20"/>
              </w:rPr>
              <w:t>4cm</w:t>
            </w:r>
          </w:p>
        </w:tc>
      </w:tr>
      <w:tr w:rsidR="000D402D" w:rsidRPr="0009179C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0D402D" w:rsidRPr="0009179C">
        <w:trPr>
          <w:trHeight w:val="128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0D402D" w:rsidRPr="0009179C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0D402D" w:rsidRPr="0009179C">
        <w:trPr>
          <w:trHeight w:val="136"/>
        </w:trPr>
        <w:tc>
          <w:tcPr>
            <w:tcW w:w="291" w:type="dxa"/>
            <w:tcBorders>
              <w:top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left w:val="nil"/>
              <w:bottom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left w:val="nil"/>
              <w:bottom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  <w:tr w:rsidR="000D402D" w:rsidRPr="0009179C">
        <w:trPr>
          <w:trHeight w:val="144"/>
        </w:trPr>
        <w:tc>
          <w:tcPr>
            <w:tcW w:w="291" w:type="dxa"/>
            <w:tcBorders>
              <w:top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291" w:type="dxa"/>
            <w:tcBorders>
              <w:top w:val="nil"/>
              <w:left w:val="nil"/>
              <w:righ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  <w:tc>
          <w:tcPr>
            <w:tcW w:w="623" w:type="dxa"/>
            <w:tcBorders>
              <w:top w:val="nil"/>
              <w:left w:val="nil"/>
            </w:tcBorders>
          </w:tcPr>
          <w:p w:rsidR="000D402D" w:rsidRPr="0009179C" w:rsidRDefault="000D402D" w:rsidP="0009179C">
            <w:pPr>
              <w:tabs>
                <w:tab w:val="left" w:pos="988"/>
                <w:tab w:val="left" w:pos="3550"/>
              </w:tabs>
              <w:spacing w:after="0" w:line="240" w:lineRule="auto"/>
              <w:rPr>
                <w:rFonts w:ascii="Comic Sans MS" w:hAnsi="Comic Sans MS" w:cs="Comic Sans MS"/>
                <w:sz w:val="20"/>
                <w:szCs w:val="20"/>
              </w:rPr>
            </w:pPr>
          </w:p>
        </w:tc>
      </w:tr>
    </w:tbl>
    <w:p w:rsidR="000D402D" w:rsidRDefault="000D402D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 w:cs="Comic Sans MS"/>
          <w:sz w:val="20"/>
          <w:szCs w:val="20"/>
        </w:rPr>
      </w:pPr>
      <w:r w:rsidRPr="00F955B2">
        <w:rPr>
          <w:rFonts w:ascii="Comic Sans MS" w:hAnsi="Comic Sans MS" w:cs="Comic Sans MS"/>
          <w:sz w:val="20"/>
          <w:szCs w:val="20"/>
        </w:rPr>
        <w:t>2cm          20.</w:t>
      </w:r>
      <w:r>
        <w:rPr>
          <w:rFonts w:ascii="Comic Sans MS" w:hAnsi="Comic Sans MS" w:cs="Comic Sans MS"/>
          <w:sz w:val="20"/>
          <w:szCs w:val="20"/>
        </w:rPr>
        <w:t xml:space="preserve"> Yandaki şeklin çevresi kaç santimetredir?</w:t>
      </w:r>
    </w:p>
    <w:p w:rsidR="000D402D" w:rsidRPr="00F955B2" w:rsidRDefault="000D402D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</w:t>
      </w:r>
    </w:p>
    <w:p w:rsidR="000D402D" w:rsidRPr="00F955B2" w:rsidRDefault="000D402D" w:rsidP="007668C9">
      <w:pPr>
        <w:tabs>
          <w:tab w:val="left" w:pos="988"/>
          <w:tab w:val="left" w:pos="3550"/>
        </w:tabs>
        <w:spacing w:after="0"/>
        <w:ind w:left="-851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A) 34 cm                  B) 30 cm                C) 28 cm</w:t>
      </w:r>
      <w:bookmarkStart w:id="0" w:name="_GoBack"/>
      <w:bookmarkEnd w:id="0"/>
    </w:p>
    <w:p w:rsidR="000D402D" w:rsidRPr="00F955B2" w:rsidRDefault="000D402D" w:rsidP="00F955B2">
      <w:pPr>
        <w:rPr>
          <w:rFonts w:ascii="Comic Sans MS" w:hAnsi="Comic Sans MS" w:cs="Comic Sans MS"/>
          <w:sz w:val="20"/>
          <w:szCs w:val="20"/>
        </w:rPr>
      </w:pPr>
    </w:p>
    <w:p w:rsidR="000D402D" w:rsidRDefault="000D402D" w:rsidP="00F955B2">
      <w:pPr>
        <w:rPr>
          <w:rFonts w:ascii="Comic Sans MS" w:hAnsi="Comic Sans MS" w:cs="Comic Sans MS"/>
        </w:rPr>
      </w:pPr>
    </w:p>
    <w:p w:rsidR="000D402D" w:rsidRDefault="000D402D" w:rsidP="00F955B2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3cm</w:t>
      </w:r>
    </w:p>
    <w:p w:rsidR="000D402D" w:rsidRDefault="000D402D" w:rsidP="00B70925">
      <w:pPr>
        <w:spacing w:after="0"/>
        <w:rPr>
          <w:rFonts w:ascii="Comic Sans MS" w:hAnsi="Comic Sans MS" w:cs="Comic Sans MS"/>
        </w:rPr>
      </w:pPr>
    </w:p>
    <w:p w:rsidR="000D402D" w:rsidRDefault="000D402D" w:rsidP="00B70925">
      <w:pPr>
        <w:spacing w:after="0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5cm</w:t>
      </w:r>
    </w:p>
    <w:p w:rsidR="000D402D" w:rsidRDefault="000D402D" w:rsidP="00F955B2">
      <w:pPr>
        <w:rPr>
          <w:rFonts w:ascii="Comic Sans MS" w:hAnsi="Comic Sans MS" w:cs="Comic Sans MS"/>
        </w:rPr>
      </w:pPr>
    </w:p>
    <w:p w:rsidR="000D402D" w:rsidRPr="00F955B2" w:rsidRDefault="000D402D" w:rsidP="00F955B2">
      <w:pPr>
        <w:rPr>
          <w:rFonts w:ascii="Comic Sans MS" w:hAnsi="Comic Sans MS" w:cs="Comic Sans MS"/>
        </w:rPr>
      </w:pPr>
    </w:p>
    <w:sectPr w:rsidR="000D402D" w:rsidRPr="00F955B2" w:rsidSect="003F47EC">
      <w:pgSz w:w="11906" w:h="16838"/>
      <w:pgMar w:top="284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7EC"/>
    <w:rsid w:val="0000173B"/>
    <w:rsid w:val="000544EB"/>
    <w:rsid w:val="00066875"/>
    <w:rsid w:val="00087D2E"/>
    <w:rsid w:val="0009179C"/>
    <w:rsid w:val="000D402D"/>
    <w:rsid w:val="00116D78"/>
    <w:rsid w:val="0013071D"/>
    <w:rsid w:val="001647D4"/>
    <w:rsid w:val="002113FE"/>
    <w:rsid w:val="003D374B"/>
    <w:rsid w:val="003D5EEB"/>
    <w:rsid w:val="003F47EC"/>
    <w:rsid w:val="004640C0"/>
    <w:rsid w:val="004713FA"/>
    <w:rsid w:val="004A2066"/>
    <w:rsid w:val="004F7785"/>
    <w:rsid w:val="00511768"/>
    <w:rsid w:val="00535A89"/>
    <w:rsid w:val="006165C6"/>
    <w:rsid w:val="00663B08"/>
    <w:rsid w:val="0066409F"/>
    <w:rsid w:val="006852D4"/>
    <w:rsid w:val="006A31C5"/>
    <w:rsid w:val="006B3400"/>
    <w:rsid w:val="007150E7"/>
    <w:rsid w:val="00727D5C"/>
    <w:rsid w:val="00737209"/>
    <w:rsid w:val="007668C9"/>
    <w:rsid w:val="00777928"/>
    <w:rsid w:val="00795C01"/>
    <w:rsid w:val="007A4E8F"/>
    <w:rsid w:val="007C79B7"/>
    <w:rsid w:val="008028D9"/>
    <w:rsid w:val="00817980"/>
    <w:rsid w:val="00841EFE"/>
    <w:rsid w:val="00883554"/>
    <w:rsid w:val="00895E50"/>
    <w:rsid w:val="008E3551"/>
    <w:rsid w:val="009131E6"/>
    <w:rsid w:val="00916F85"/>
    <w:rsid w:val="009D502B"/>
    <w:rsid w:val="00A1746A"/>
    <w:rsid w:val="00A269C2"/>
    <w:rsid w:val="00AD010B"/>
    <w:rsid w:val="00AD4275"/>
    <w:rsid w:val="00B05B79"/>
    <w:rsid w:val="00B70925"/>
    <w:rsid w:val="00B770A4"/>
    <w:rsid w:val="00BE5BD7"/>
    <w:rsid w:val="00C350A4"/>
    <w:rsid w:val="00C95681"/>
    <w:rsid w:val="00CA47F8"/>
    <w:rsid w:val="00CE280B"/>
    <w:rsid w:val="00E01E8A"/>
    <w:rsid w:val="00E42185"/>
    <w:rsid w:val="00E652EB"/>
    <w:rsid w:val="00E74836"/>
    <w:rsid w:val="00EA1C2F"/>
    <w:rsid w:val="00EB52F8"/>
    <w:rsid w:val="00F95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5C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6687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64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6409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63B0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7388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wmf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image" Target="media/image6.wmf"/><Relationship Id="rId4" Type="http://schemas.openxmlformats.org/officeDocument/2006/relationships/hyperlink" Target="http://www.sorubak.com/" TargetMode="External"/><Relationship Id="rId9" Type="http://schemas.openxmlformats.org/officeDocument/2006/relationships/image" Target="media/image5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822</Words>
  <Characters>4692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YETER</dc:creator>
  <cp:keywords>www.sorubak.com</cp:keywords>
  <dc:description>www.sorubak.com</dc:description>
  <cp:lastModifiedBy>EDANUR</cp:lastModifiedBy>
  <cp:revision>3</cp:revision>
  <dcterms:created xsi:type="dcterms:W3CDTF">2013-03-17T19:33:00Z</dcterms:created>
  <dcterms:modified xsi:type="dcterms:W3CDTF">2013-04-07T20:54:00Z</dcterms:modified>
  <cp:category>www.sorubak.com</cp:category>
</cp:coreProperties>
</file>