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C7" w:rsidRDefault="003141C7">
      <w:r>
        <w:t>UZUNLUK ÖLÇME PROBLEMLERİ</w:t>
      </w:r>
    </w:p>
    <w:p w:rsidR="003141C7" w:rsidRDefault="003141C7" w:rsidP="00CE78D3">
      <w:pPr>
        <w:pStyle w:val="ListParagraph"/>
        <w:numPr>
          <w:ilvl w:val="0"/>
          <w:numId w:val="1"/>
        </w:numPr>
      </w:pPr>
      <w:r>
        <w:t>Merve’nin boyu 1 m 28 cm’dir. Merve 1 m 85 cm’lik dolabın üstündeki kutuyu alabilmesi için altına ne kadar uzunlukta bir sandalye alması gerekir?</w:t>
      </w:r>
    </w:p>
    <w:p w:rsidR="003141C7" w:rsidRDefault="003141C7" w:rsidP="00CE78D3">
      <w:hyperlink r:id="rId5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</w:p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t>Bir terzi 3 m kumaşı 36 TL’ye alıyor. Kumaşın metresini 15TL’den satarsa ne kadar kar yapmış olur?</w:t>
      </w:r>
    </w:p>
    <w:p w:rsidR="003141C7" w:rsidRDefault="003141C7" w:rsidP="00CE78D3"/>
    <w:p w:rsidR="003141C7" w:rsidRDefault="003141C7" w:rsidP="00CE78D3"/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t>Babamın boyu 1m 85 cm’dir.  Annemin boyu babamdan 17 cm kısadır. Benim boyum ise annemden 25 cm kısadır. Buna göre annem ile benim boyumuzun toplamı kaçtır?</w:t>
      </w:r>
    </w:p>
    <w:p w:rsidR="003141C7" w:rsidRDefault="003141C7" w:rsidP="00CE78D3"/>
    <w:p w:rsidR="003141C7" w:rsidRDefault="003141C7" w:rsidP="00CE78D3"/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t>Arda’nın bir adımı 46 cm’dir. Arda’nın odasının uzunluğunu 8 adım ölçmüştür. Buna göre Arda’nın odasının uzunluğu ne kadardır?</w:t>
      </w:r>
    </w:p>
    <w:p w:rsidR="003141C7" w:rsidRDefault="003141C7" w:rsidP="00CE78D3"/>
    <w:p w:rsidR="003141C7" w:rsidRDefault="003141C7" w:rsidP="00CE78D3"/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line id="Düz Bağlayıcı 4" o:spid="_x0000_s1026" style="position:absolute;left:0;text-align:left;z-index:251659264;visibility:visible" from="223.5pt,13.05pt" to="223.5pt,58.8pt" strokecolor="#272727" strokeweight="1pt"/>
        </w:pict>
      </w:r>
      <w:r>
        <w:rPr>
          <w:noProof/>
          <w:lang w:eastAsia="tr-TR"/>
        </w:rPr>
        <w:pict>
          <v:line id="Düz Bağlayıcı 3" o:spid="_x0000_s1027" style="position:absolute;left:0;text-align:left;flip:y;z-index:251658240;visibility:visible" from="29.25pt,58.05pt" to="224.25pt,58.05pt" strokecolor="#272727" strokeweight="1pt"/>
        </w:pict>
      </w:r>
      <w:r>
        <w:rPr>
          <w:noProof/>
          <w:lang w:eastAsia="tr-TR"/>
        </w:rPr>
        <w:pict>
          <v:line id="Düz Bağlayıcı 2" o:spid="_x0000_s1028" style="position:absolute;left:0;text-align:left;z-index:251657216;visibility:visible" from="29.25pt,13.05pt" to="29.25pt,58.8pt" strokecolor="#272727" strokeweight="1pt"/>
        </w:pict>
      </w:r>
      <w:r>
        <w:rPr>
          <w:noProof/>
          <w:lang w:eastAsia="tr-TR"/>
        </w:rPr>
        <w:pict>
          <v:line id="Düz Bağlayıcı 1" o:spid="_x0000_s1029" style="position:absolute;left:0;text-align:left;flip:y;z-index:251656192;visibility:visible" from="29.25pt,13.05pt" to="224.25pt,13.05pt" strokecolor="#272727" strokeweight="1pt"/>
        </w:pict>
      </w:r>
      <w:r>
        <w:t xml:space="preserve">                       8m   73 cm </w:t>
      </w:r>
    </w:p>
    <w:p w:rsidR="003141C7" w:rsidRDefault="003141C7" w:rsidP="00CE78D3"/>
    <w:p w:rsidR="003141C7" w:rsidRDefault="003141C7" w:rsidP="00CE78D3"/>
    <w:p w:rsidR="003141C7" w:rsidRDefault="003141C7" w:rsidP="00CE78D3">
      <w:r>
        <w:t>Yukarıda dikdörtgen şeklinde verilen bahçenin kısa kenarı uzun kenarından 3 m 85 cm kısadır. Buna göre Aylin bu bahçenin etrafını bir kere dolaşırsa ne kadar yol yürümüş olur?</w:t>
      </w:r>
    </w:p>
    <w:p w:rsidR="003141C7" w:rsidRDefault="003141C7" w:rsidP="00CE78D3"/>
    <w:p w:rsidR="003141C7" w:rsidRDefault="003141C7" w:rsidP="00CE78D3"/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t>İki bisikletli çocuk aynı yerden zıt yönlere doğru bisiklet sürüyorlar. Biri 270 cm, diğeri 3 m 39 cm gittiklerinde aralarındaki mesafe ne kadar olur?</w:t>
      </w:r>
    </w:p>
    <w:p w:rsidR="003141C7" w:rsidRDefault="003141C7" w:rsidP="00CE78D3"/>
    <w:p w:rsidR="003141C7" w:rsidRDefault="003141C7" w:rsidP="00CE78D3"/>
    <w:p w:rsidR="003141C7" w:rsidRDefault="003141C7" w:rsidP="00CE78D3"/>
    <w:p w:rsidR="003141C7" w:rsidRDefault="003141C7" w:rsidP="00CE78D3">
      <w:pPr>
        <w:pStyle w:val="ListParagraph"/>
        <w:numPr>
          <w:ilvl w:val="0"/>
          <w:numId w:val="1"/>
        </w:numPr>
      </w:pPr>
      <w:r>
        <w:t>Bir kumaşçı elindeki 9 m 60 cm’lik kumaşın ilk önce 1 m 70 cm’sini satıyor. Geriye kalan kumaşın da yarısını elbise dikerse elinde ne kadar kumaş kalır?</w:t>
      </w:r>
    </w:p>
    <w:p w:rsidR="003141C7" w:rsidRDefault="003141C7" w:rsidP="002A73B1"/>
    <w:p w:rsidR="003141C7" w:rsidRDefault="003141C7" w:rsidP="002A73B1"/>
    <w:p w:rsidR="003141C7" w:rsidRDefault="003141C7" w:rsidP="002A73B1"/>
    <w:p w:rsidR="003141C7" w:rsidRDefault="003141C7" w:rsidP="00CE78D3">
      <w:pPr>
        <w:pStyle w:val="ListParagraph"/>
        <w:numPr>
          <w:ilvl w:val="0"/>
          <w:numId w:val="1"/>
        </w:numPr>
      </w:pPr>
      <w:r>
        <w:t>Berk’in okulu ile evi arası 80 m 55 cm’dir. Berk okuluna yürüyerek gidip geldiğine göre bir haftada ne kadar yol yürür?</w:t>
      </w:r>
    </w:p>
    <w:p w:rsidR="003141C7" w:rsidRDefault="003141C7" w:rsidP="002A73B1"/>
    <w:p w:rsidR="003141C7" w:rsidRDefault="003141C7" w:rsidP="002A73B1"/>
    <w:p w:rsidR="003141C7" w:rsidRDefault="003141C7" w:rsidP="002A73B1"/>
    <w:p w:rsidR="003141C7" w:rsidRDefault="003141C7" w:rsidP="00CE78D3">
      <w:pPr>
        <w:pStyle w:val="ListParagraph"/>
        <w:numPr>
          <w:ilvl w:val="0"/>
          <w:numId w:val="1"/>
        </w:numPr>
      </w:pPr>
      <w:r>
        <w:t>Bir top kurdele aldım. Kurdelenin 4m 25 cm’sini ablama verdim. Bir top kurdele 13 m ise geriye ne kadar kurdele kalmıştır?</w:t>
      </w:r>
    </w:p>
    <w:p w:rsidR="003141C7" w:rsidRDefault="003141C7" w:rsidP="002A73B1"/>
    <w:p w:rsidR="003141C7" w:rsidRDefault="003141C7" w:rsidP="002A73B1"/>
    <w:p w:rsidR="003141C7" w:rsidRDefault="003141C7" w:rsidP="002A73B1"/>
    <w:p w:rsidR="003141C7" w:rsidRDefault="003141C7" w:rsidP="00CE78D3">
      <w:pPr>
        <w:pStyle w:val="ListParagraph"/>
        <w:numPr>
          <w:ilvl w:val="0"/>
          <w:numId w:val="1"/>
        </w:numPr>
      </w:pPr>
      <w:r>
        <w:t>Bir tavşan her sıçrayışında 50 cm yol almaktadır. Bu tavşan 2m 50 cm’lik yolu kaç sıçrayışta tamamlar?</w:t>
      </w:r>
    </w:p>
    <w:p w:rsidR="003141C7" w:rsidRDefault="003141C7" w:rsidP="002A73B1"/>
    <w:p w:rsidR="003141C7" w:rsidRDefault="003141C7" w:rsidP="002A73B1"/>
    <w:p w:rsidR="003141C7" w:rsidRDefault="003141C7" w:rsidP="002A73B1"/>
    <w:p w:rsidR="003141C7" w:rsidRDefault="003141C7" w:rsidP="00CE78D3">
      <w:pPr>
        <w:pStyle w:val="ListParagraph"/>
        <w:numPr>
          <w:ilvl w:val="0"/>
          <w:numId w:val="1"/>
        </w:numPr>
      </w:pPr>
      <w:r>
        <w:t xml:space="preserve"> 5 m +29 cm + 2 m 48 cm= ……………cm  noktalı yere gelmesi gereken sayıyı bulunuz?</w:t>
      </w:r>
      <w:bookmarkStart w:id="0" w:name="_GoBack"/>
      <w:bookmarkEnd w:id="0"/>
      <w:r>
        <w:t xml:space="preserve"> </w:t>
      </w:r>
    </w:p>
    <w:sectPr w:rsidR="003141C7" w:rsidSect="00CE78D3">
      <w:pgSz w:w="11906" w:h="16838"/>
      <w:pgMar w:top="567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7110D"/>
    <w:multiLevelType w:val="hybridMultilevel"/>
    <w:tmpl w:val="C5C4A96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8D3"/>
    <w:rsid w:val="001668C8"/>
    <w:rsid w:val="002A73B1"/>
    <w:rsid w:val="003141C7"/>
    <w:rsid w:val="008D0863"/>
    <w:rsid w:val="009119EE"/>
    <w:rsid w:val="00BA3029"/>
    <w:rsid w:val="00CE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8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E78D3"/>
    <w:pPr>
      <w:ind w:left="720"/>
    </w:pPr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236</Words>
  <Characters>1350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tr</dc:creator>
  <cp:keywords>www.sorubak.com</cp:keywords>
  <dc:description>www.sorubak.com</dc:description>
  <cp:lastModifiedBy>EDANUR</cp:lastModifiedBy>
  <cp:revision>2</cp:revision>
  <dcterms:created xsi:type="dcterms:W3CDTF">2013-03-04T17:27:00Z</dcterms:created>
  <dcterms:modified xsi:type="dcterms:W3CDTF">2013-03-27T10:59:00Z</dcterms:modified>
  <cp:category>www.sorubak.com</cp:category>
  <cp:version>www.sorubak.com</cp:version>
</cp:coreProperties>
</file>