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D0" w:rsidRDefault="004806D0" w:rsidP="00C03A23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     TÜRKÇE ÇALIŞMA – İSİMLER – </w:t>
      </w:r>
      <w:hyperlink r:id="rId4" w:history="1">
        <w:r>
          <w:rPr>
            <w:rStyle w:val="Hyperlink"/>
            <w:rFonts w:ascii="Comic Sans MS" w:hAnsi="Comic Sans MS" w:cs="Comic Sans MS"/>
            <w:noProof/>
            <w:sz w:val="20"/>
            <w:szCs w:val="20"/>
            <w:lang w:eastAsia="tr-TR"/>
          </w:rPr>
          <w:t>www.sorubak.com</w:t>
        </w:r>
      </w:hyperlink>
    </w:p>
    <w:p w:rsidR="004806D0" w:rsidRDefault="004806D0" w:rsidP="00C03A23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1.Aşağıdaki cümlelerin hangisinde özel isimlerin yazımı ile ilgili </w:t>
      </w:r>
      <w:r w:rsidRPr="00253D93">
        <w:rPr>
          <w:rFonts w:ascii="Comic Sans MS" w:hAnsi="Comic Sans MS" w:cs="Comic Sans MS"/>
          <w:b/>
          <w:bCs/>
          <w:sz w:val="20"/>
          <w:szCs w:val="20"/>
        </w:rPr>
        <w:t>yanlışlık yapılmıştır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4806D0" w:rsidRDefault="004806D0" w:rsidP="00C03A23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A) Akşam Alilere yemeğe gideceğiz.         B) Mehmet Akif İlköğretim Okulunda okuyorum.</w:t>
      </w:r>
    </w:p>
    <w:p w:rsidR="004806D0" w:rsidRDefault="004806D0" w:rsidP="00C03A23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     C) Kurtuluş savaşında vatan toprakları işgal edilmişti.</w:t>
      </w:r>
    </w:p>
    <w:p w:rsidR="004806D0" w:rsidRDefault="004806D0" w:rsidP="00C03A23">
      <w:pPr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289.9pt;margin-top:5.7pt;width:82.5pt;height:40.5pt;z-index:251648512;visibility:visible" fillcolor="window" strokeweight=".5pt">
            <v:textbox>
              <w:txbxContent>
                <w:p w:rsidR="004806D0" w:rsidRPr="00453CAB" w:rsidRDefault="004806D0" w:rsidP="00B846BC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Ela: Caddeleri ağaçlandıralım.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left:0;text-align:left;margin-left:13.9pt;margin-top:6.45pt;width:94.5pt;height:39.75pt;z-index:251647488;visibility:visible" strokeweight=".5pt">
            <v:textbox>
              <w:txbxContent>
                <w:p w:rsidR="004806D0" w:rsidRPr="00453CAB" w:rsidRDefault="004806D0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Ayten: Ormanda ateş yakmayız.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0" o:spid="_x0000_s1028" style="position:absolute;left:0;text-align:left;flip:y;z-index:251653632;visibility:visible" from="132.4pt,14.7pt" to="151.9pt,33.45pt" strokecolor="#4579b8"/>
        </w:pict>
      </w:r>
      <w:r>
        <w:rPr>
          <w:noProof/>
          <w:lang w:eastAsia="tr-TR"/>
        </w:rPr>
        <w:pict>
          <v:shape id="Metin Kutusu 5" o:spid="_x0000_s1029" type="#_x0000_t202" style="position:absolute;left:0;text-align:left;margin-left:151.9pt;margin-top:6.45pt;width:82.5pt;height:39.75pt;z-index:251649536;visibility:visible" fillcolor="window" strokeweight=".5pt">
            <v:textbox>
              <w:txbxContent>
                <w:p w:rsidR="004806D0" w:rsidRPr="00453CAB" w:rsidRDefault="004806D0" w:rsidP="00B846BC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Elif: Yerlere çöp atmayız.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30" type="#_x0000_t75" style="position:absolute;left:0;text-align:left;margin-left:256.15pt;margin-top:6.45pt;width:33pt;height:41.25pt;z-index:-251664896;visibility:visible">
            <v:imagedata r:id="rId5" o:title=""/>
          </v:shape>
        </w:pict>
      </w:r>
      <w:r>
        <w:rPr>
          <w:noProof/>
          <w:lang w:eastAsia="tr-TR"/>
        </w:rPr>
        <w:pict>
          <v:shape id="Resim 7" o:spid="_x0000_s1031" type="#_x0000_t75" style="position:absolute;left:0;text-align:left;margin-left:108.4pt;margin-top:6.45pt;width:41.15pt;height:39.75pt;z-index:-251665920;visibility:visible">
            <v:imagedata r:id="rId6" o:title=""/>
          </v:shape>
        </w:pict>
      </w:r>
      <w:r>
        <w:rPr>
          <w:noProof/>
          <w:lang w:eastAsia="tr-TR"/>
        </w:rPr>
        <w:pict>
          <v:shape id="Resim 1" o:spid="_x0000_s1032" type="#_x0000_t75" style="position:absolute;left:0;text-align:left;margin-left:-33.35pt;margin-top:6.45pt;width:30.75pt;height:46.9pt;z-index:-251670016;visibility:visible">
            <v:imagedata r:id="rId7" o:title=""/>
          </v:shape>
        </w:pict>
      </w:r>
      <w:r>
        <w:rPr>
          <w:rFonts w:ascii="Comic Sans MS" w:hAnsi="Comic Sans MS" w:cs="Comic Sans MS"/>
          <w:sz w:val="20"/>
          <w:szCs w:val="20"/>
        </w:rPr>
        <w:t>2.</w:t>
      </w:r>
      <w:r w:rsidRPr="00B846BC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</w:p>
    <w:p w:rsidR="004806D0" w:rsidRDefault="004806D0" w:rsidP="00C03A23">
      <w:pPr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line id="Düz Bağlayıcı 9" o:spid="_x0000_s1033" style="position:absolute;left:0;text-align:left;z-index:251652608;visibility:visible" from="-6.35pt,3.9pt" to="13.9pt,3.9pt" strokecolor="#4579b8"/>
        </w:pict>
      </w:r>
    </w:p>
    <w:p w:rsidR="004806D0" w:rsidRDefault="004806D0" w:rsidP="00C03A23">
      <w:pPr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line id="Düz Bağlayıcı 11" o:spid="_x0000_s1034" style="position:absolute;left:0;text-align:left;flip:y;z-index:251654656;visibility:visible" from="283.15pt,1.4pt" to="289.9pt,5.9pt" strokecolor="#4579b8"/>
        </w:pict>
      </w:r>
    </w:p>
    <w:p w:rsidR="004806D0" w:rsidRDefault="004806D0" w:rsidP="006D5CE1">
      <w:pPr>
        <w:spacing w:after="0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Yukarıdaki arkadaşlarımızın hangisinin dövizinde </w:t>
      </w:r>
      <w:r w:rsidRPr="008058F0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topluluk adı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vardır?</w:t>
      </w:r>
    </w:p>
    <w:p w:rsidR="004806D0" w:rsidRDefault="004806D0" w:rsidP="006D5CE1">
      <w:pPr>
        <w:spacing w:after="0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A) Ayten                B) Elif                  C) Ela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3. </w:t>
      </w:r>
      <w:r w:rsidRPr="00143D85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“ Yarın Antalya’dan Ali de gelecek ”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cümlesinde adın hangi durum eki vardır?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A) belirtme hali                   B) ayrılma hali               C) bulnma hali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4. Aşağıdakicümlelerin hangisinde </w:t>
      </w:r>
      <w:r w:rsidRPr="00253D93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yazım yanlışı yapılmıştır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A) En çok sevdiğim meyve üzümdür.              B) Televizyonu en az iki metre uzaktan seyretmeliyiz.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C) Babam her gün iki saat sipor yapar.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5. </w:t>
      </w:r>
      <w:r w:rsidRPr="00143D85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“ Kitap sevgisi, sevgilerin en güzelidir. ”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cümlesindeki altı çizili sözcük için aşağıdakilerden hangisi doğrudur?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A) somut ad – tekil ad            B) soyut ad – tekil ad            C) özel ad – tekil ad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6. Aşağıdaki adlardan hangisi yapım eki </w:t>
      </w:r>
      <w:r w:rsidRPr="007E117E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almamıştır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A) çelik                   B) tuzlu                  C) borçsuz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7. Aşağıdaki cümlelerde altı çizili sözcüklerin hangisi </w:t>
      </w:r>
      <w:r w:rsidRPr="00F81DBD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çoğul ad değildir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A) </w:t>
      </w:r>
      <w:r w:rsidRPr="001E32BA">
        <w:rPr>
          <w:rFonts w:ascii="Comic Sans MS" w:hAnsi="Comic Sans MS" w:cs="Comic Sans MS"/>
          <w:noProof/>
          <w:sz w:val="20"/>
          <w:szCs w:val="20"/>
          <w:u w:val="single"/>
          <w:lang w:eastAsia="tr-TR"/>
        </w:rPr>
        <w:t>Çiçekleri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iyice sula.             B) </w:t>
      </w:r>
      <w:r w:rsidRPr="001E32BA">
        <w:rPr>
          <w:rFonts w:ascii="Comic Sans MS" w:hAnsi="Comic Sans MS" w:cs="Comic Sans MS"/>
          <w:noProof/>
          <w:sz w:val="20"/>
          <w:szCs w:val="20"/>
          <w:u w:val="single"/>
          <w:lang w:eastAsia="tr-TR"/>
        </w:rPr>
        <w:t>Defterlerimi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kapladım.           C) Eve </w:t>
      </w:r>
      <w:r w:rsidRPr="001E32BA">
        <w:rPr>
          <w:rFonts w:ascii="Comic Sans MS" w:hAnsi="Comic Sans MS" w:cs="Comic Sans MS"/>
          <w:noProof/>
          <w:sz w:val="20"/>
          <w:szCs w:val="20"/>
          <w:u w:val="single"/>
          <w:lang w:eastAsia="tr-TR"/>
        </w:rPr>
        <w:t>çalar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saat aldık.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8. Aşağıdaki cümlelerin hangisinde altı çizili sözcük </w:t>
      </w:r>
      <w:r w:rsidRPr="00110CF2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çoğul eki almamıştır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700DB1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A) Annem, reçelleri </w:t>
      </w:r>
      <w:r w:rsidRPr="00E67970">
        <w:rPr>
          <w:rFonts w:ascii="Comic Sans MS" w:hAnsi="Comic Sans MS" w:cs="Comic Sans MS"/>
          <w:noProof/>
          <w:sz w:val="20"/>
          <w:szCs w:val="20"/>
          <w:u w:val="single"/>
          <w:lang w:eastAsia="tr-TR"/>
        </w:rPr>
        <w:t>kilerde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saklıyor.                  B) Ağaçların </w:t>
      </w:r>
      <w:r w:rsidRPr="00E67970">
        <w:rPr>
          <w:rFonts w:ascii="Comic Sans MS" w:hAnsi="Comic Sans MS" w:cs="Comic Sans MS"/>
          <w:noProof/>
          <w:sz w:val="20"/>
          <w:szCs w:val="20"/>
          <w:u w:val="single"/>
          <w:lang w:eastAsia="tr-TR"/>
        </w:rPr>
        <w:t>dallarını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kırmayalım.</w:t>
      </w:r>
    </w:p>
    <w:p w:rsidR="004806D0" w:rsidRDefault="004806D0" w:rsidP="0084138C">
      <w:pPr>
        <w:spacing w:after="0"/>
        <w:ind w:left="-993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12" o:spid="_x0000_s1035" type="#_x0000_t75" style="position:absolute;left:0;text-align:left;margin-left:-30.35pt;margin-top:7.9pt;width:33pt;height:39.85pt;z-index:-251660800;visibility:visible">
            <v:imagedata r:id="rId8" o:title=""/>
          </v:shape>
        </w:pic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C) </w:t>
      </w:r>
      <w:r w:rsidRPr="00E67970">
        <w:rPr>
          <w:rFonts w:ascii="Comic Sans MS" w:hAnsi="Comic Sans MS" w:cs="Comic Sans MS"/>
          <w:noProof/>
          <w:sz w:val="20"/>
          <w:szCs w:val="20"/>
          <w:u w:val="single"/>
          <w:lang w:eastAsia="tr-TR"/>
        </w:rPr>
        <w:t>Büyüklerimize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saygı göstermeliyiz.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13" o:spid="_x0000_s1036" type="#_x0000_t202" style="position:absolute;left:0;text-align:left;margin-left:8.65pt;margin-top:.2pt;width:277.5pt;height:20.25pt;z-index:251656704;visibility:visible" fillcolor="window" strokeweight=".5pt">
            <v:textbox>
              <w:txbxContent>
                <w:p w:rsidR="004806D0" w:rsidRPr="00453CAB" w:rsidRDefault="004806D0" w:rsidP="0084138C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Bahçeden biber , domates , salatalık ve meyve topladı.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9.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ab/>
        <w:t>Uğur’un cümlesinde kaç tekil isim vardır?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A) 5                         B) 6                        C) 7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10. Aşağıdakilerden hangisi </w:t>
      </w:r>
      <w:r w:rsidRPr="00296FBC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özel ad değildir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A) Cumhuriyet Lisesi                B) İlköğretim Okulu                  C) Pamukkale Üniversitesi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11. Aşağıdaki cümlelerin hangisinde </w:t>
      </w:r>
      <w:r w:rsidRPr="00296FBC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yazım yanlışı yoktur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A) Zeyneb’i bizim mahallede gördüm.         B) Cumhuriyet İlköğretim Okulu’nda okuduğunu bilmiyorum.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C) Cumhuriyet bayramında şiir okudum.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>12.        I- Minnoş ile pisican bahçede oynuyor.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II- Seda Vana gideceğini söyledi.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III- İzmir’in Karşıyaka ilçesinde oturuyorum.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IV- Karadeniz Bölgesin’de hava genelde yağmurlu oluyor.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Numaralandırılmış cümlelerin hangilerinde </w:t>
      </w:r>
      <w:r w:rsidRPr="00C04E8F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yazım yanlışı vardır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A) I , II ve III                    B) I , II ve IV                  C) II , III ve IV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13. Aşağıdaki altı çizili sözcüklerden hangisi </w:t>
      </w:r>
      <w:r w:rsidRPr="00F96A7F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cins addır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A) Bizim evin </w:t>
      </w:r>
      <w:r w:rsidRPr="00F96A7F">
        <w:rPr>
          <w:rFonts w:ascii="Comic Sans MS" w:hAnsi="Comic Sans MS" w:cs="Comic Sans MS"/>
          <w:noProof/>
          <w:sz w:val="20"/>
          <w:szCs w:val="20"/>
          <w:u w:val="single"/>
          <w:lang w:eastAsia="tr-TR"/>
        </w:rPr>
        <w:t>penceresi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kırıldı.                    B) Üzgün olduğu </w:t>
      </w:r>
      <w:r w:rsidRPr="00F96A7F">
        <w:rPr>
          <w:rFonts w:ascii="Comic Sans MS" w:hAnsi="Comic Sans MS" w:cs="Comic Sans MS"/>
          <w:noProof/>
          <w:sz w:val="20"/>
          <w:szCs w:val="20"/>
          <w:u w:val="single"/>
          <w:lang w:eastAsia="tr-TR"/>
        </w:rPr>
        <w:t>her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halinden belliydi.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C) Akşam, </w:t>
      </w:r>
      <w:r w:rsidRPr="00F96A7F">
        <w:rPr>
          <w:rFonts w:ascii="Comic Sans MS" w:hAnsi="Comic Sans MS" w:cs="Comic Sans MS"/>
          <w:noProof/>
          <w:sz w:val="20"/>
          <w:szCs w:val="20"/>
          <w:u w:val="single"/>
          <w:lang w:eastAsia="tr-TR"/>
        </w:rPr>
        <w:t>gelemeyeceğini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söyledi.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14. Aşağıdaki cümlelerin hangisinde </w:t>
      </w:r>
      <w:r w:rsidRPr="006F7771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topluluk adı kullanılmıştır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A) Akvaryumdaki balıklar çok güzel görünüyorlar.           B) Bu sınıfın en çalışkan öğrencisisin.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C) Ağaçlar, yapraklarını döküyor.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15. “ </w:t>
      </w:r>
      <w:r w:rsidRPr="00E13E72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pırasalar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” sözcüğüyle ilgili aşağıdakilerden hangisi doğrudur?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A) özel ad – somut ad – tekil ad                      B) cins ad – soyut ad – çoğul ad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C) cins ad – somut ad – çoğul ad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16. “ Rüyalarımın şehrine gitmek istiyorum.” cümlesi için aşağıdakilerden </w:t>
      </w:r>
      <w:r w:rsidRPr="00221CB8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hangisi söylenemez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? 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A) “Rüya” sözcüğü soyut addır.                    B) Ünlü düşmesine uğramış kelime vardır.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C)  Dört isimden oluşmuştur.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17. Aşağıda verilen özel isimlerden hangisinin </w:t>
      </w:r>
      <w:r w:rsidRPr="00BD19A5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yazımı doğrudur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A) Konyalımısın?                B) Konya’damısın?              C) Konya’dan mısın?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18. “ </w:t>
      </w:r>
      <w:r w:rsidRPr="00C84915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Ağacın gölgesinde kitap okuyan adamı saygı ile selamladı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.” Tümcesinde geçen aşağıdaki sözcüklerden hangisi elle tutulmaz,gözle görülmez bir kavram adıdır?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A) Ağaç                              B) Kitap                            C) Saygı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19. “-ler, -lar” eki hangi tümcede, eklendiği sözcüğe çoğulluk anlamı </w:t>
      </w:r>
      <w:r w:rsidRPr="00060C3B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katmamıştır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A) Kitaplarını alıp tatile çıktı.                     B) Keremler yazlıktan dönmüş.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C) Çimenler üstünde yatıp dnlendim.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>20. Aşağıdaki tümcelerde geçen adlardan hangisi çoğul eki almadığı halde, birden çok varlığı belirtir?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A) Doğru söyleyeni dokuz köyden kovarlar.          B) Irmak kenarında çeşme yapılmaz.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C) Demokrasi ulus iradesine dayanır.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21. </w:t>
      </w:r>
      <w:r w:rsidRPr="00301023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“ Pencere………. park………. eğlenen çocuklar………..bakıyordum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.” tümcesinin anlamlı olabilmesi için noktalı yerlere sırasıyla hangi ekler gelmelidir?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A) –den, -de, -e                     B) –de, -den, -i                 C) –den, -e, -de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14" o:spid="_x0000_s1037" type="#_x0000_t202" style="position:absolute;left:0;text-align:left;margin-left:-26.6pt;margin-top:.6pt;width:147.75pt;height:106.5pt;z-index:251657728;visibility:visible" strokeweight=".5pt">
            <v:stroke linestyle="thinThin"/>
            <v:textbox>
              <w:txbxContent>
                <w:p w:rsidR="004806D0" w:rsidRDefault="004806D0" w:rsidP="00646B5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Vaktiyle bir mirasyedi,</w:t>
                  </w:r>
                </w:p>
                <w:p w:rsidR="004806D0" w:rsidRDefault="004806D0" w:rsidP="00646B5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Servetini çarçur etti.</w:t>
                  </w:r>
                </w:p>
                <w:p w:rsidR="004806D0" w:rsidRDefault="004806D0" w:rsidP="00646B5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Ne kaldıysa babasından,</w:t>
                  </w:r>
                </w:p>
                <w:p w:rsidR="004806D0" w:rsidRDefault="004806D0" w:rsidP="00646B5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Paradan, puldan, altından.</w:t>
                  </w:r>
                </w:p>
                <w:p w:rsidR="004806D0" w:rsidRDefault="004806D0" w:rsidP="00646B5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Har vurdu, harman savurdu,</w:t>
                  </w:r>
                </w:p>
                <w:p w:rsidR="004806D0" w:rsidRDefault="004806D0" w:rsidP="00646B5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Boş yere harcayıp durdu.</w:t>
                  </w:r>
                </w:p>
                <w:p w:rsidR="004806D0" w:rsidRPr="003B28B5" w:rsidRDefault="004806D0" w:rsidP="00646B5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22.                                                          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     Yandaki şiirde </w:t>
      </w:r>
      <w:r w:rsidRPr="00674117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ad durum eklerinden hangisi daha fazla kullanılmıştır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                       A) –i                 B) –den                 C) –e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23. Aşağıdaki adlardan hangisi durum eklerinden </w:t>
      </w:r>
      <w:r w:rsidRPr="00674117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bulunma hali ekini almıştır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A) perde                           B) gövde                      C) çayda</w:t>
      </w:r>
    </w:p>
    <w:p w:rsidR="004806D0" w:rsidRDefault="004806D0" w:rsidP="0084138C">
      <w:pPr>
        <w:tabs>
          <w:tab w:val="left" w:pos="5955"/>
        </w:tabs>
        <w:spacing w:after="0"/>
        <w:ind w:left="-993" w:righ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15" o:spid="_x0000_s1038" type="#_x0000_t75" style="position:absolute;left:0;text-align:left;margin-left:-26.6pt;margin-top:9.4pt;width:49.8pt;height:39.75pt;z-index:-251657728;visibility:visible">
            <v:imagedata r:id="rId9" o:title=""/>
          </v:shape>
        </w:pic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24.</w:t>
      </w:r>
    </w:p>
    <w:p w:rsidR="004806D0" w:rsidRDefault="004806D0" w:rsidP="00336E21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Helikopter, “petek” sözcüğünün özel ad olarak kullanıldığı cümlenin yazılı olduğu alana inecektir.</w:t>
      </w:r>
    </w:p>
    <w:p w:rsidR="004806D0" w:rsidRDefault="004806D0" w:rsidP="00336E21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Bu durumda helikopter hangi alana iner?</w:t>
      </w:r>
    </w:p>
    <w:p w:rsidR="004806D0" w:rsidRDefault="004806D0" w:rsidP="00E14D40">
      <w:pPr>
        <w:spacing w:after="0"/>
        <w:ind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17" o:spid="_x0000_s1039" type="#_x0000_t202" style="position:absolute;margin-left:298.15pt;margin-top:13.8pt;width:192.75pt;height:23.25pt;z-index:251660800;visibility:visible" fillcolor="window" strokeweight=".5pt">
            <v:textbox>
              <w:txbxContent>
                <w:p w:rsidR="004806D0" w:rsidRPr="005A430C" w:rsidRDefault="004806D0" w:rsidP="00315E87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Petek, annesinin çalıştığı yere gitti.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40" type="#_x0000_t202" style="position:absolute;margin-left:41.65pt;margin-top:13.8pt;width:237pt;height:23.25pt;z-index:251659776;visibility:visible" strokeweight=".5pt">
            <v:textbox>
              <w:txbxContent>
                <w:p w:rsidR="004806D0" w:rsidRPr="005A430C" w:rsidRDefault="004806D0" w:rsidP="005A430C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Bu petek diğerlerine göre daha çok bal ile dolu.</w:t>
                  </w:r>
                </w:p>
              </w:txbxContent>
            </v:textbox>
          </v:shape>
        </w:pict>
      </w:r>
    </w:p>
    <w:p w:rsidR="004806D0" w:rsidRDefault="004806D0" w:rsidP="00E14D40">
      <w:pPr>
        <w:spacing w:after="0"/>
        <w:ind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A)                                                                                  B)</w:t>
      </w:r>
      <w:r w:rsidRPr="00315E87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</w:p>
    <w:p w:rsidR="004806D0" w:rsidRDefault="004806D0" w:rsidP="00336E21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18" o:spid="_x0000_s1041" type="#_x0000_t202" style="position:absolute;left:0;text-align:left;margin-left:82.15pt;margin-top:10.8pt;width:302.25pt;height:23.25pt;z-index:251661824;visibility:visible" fillcolor="window" strokeweight=".5pt">
            <v:textbox>
              <w:txbxContent>
                <w:p w:rsidR="004806D0" w:rsidRPr="005A430C" w:rsidRDefault="004806D0" w:rsidP="003B12C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İyi ısınabilmek için odaya birkaç petek daha taktırdık.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</w:t>
      </w:r>
    </w:p>
    <w:p w:rsidR="004806D0" w:rsidRDefault="004806D0" w:rsidP="00336E21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C)</w:t>
      </w:r>
    </w:p>
    <w:p w:rsidR="004806D0" w:rsidRDefault="004806D0" w:rsidP="00336E21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336E21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3" o:spid="_x0000_s1042" type="#_x0000_t75" style="position:absolute;left:0;text-align:left;margin-left:-26.25pt;margin-top:13.7pt;width:38.25pt;height:37.85pt;z-index:-251653632;visibility:visible">
            <v:imagedata r:id="rId10" o:title=""/>
          </v:shape>
        </w:pict>
      </w:r>
    </w:p>
    <w:p w:rsidR="004806D0" w:rsidRDefault="004806D0" w:rsidP="00336E21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19" o:spid="_x0000_s1043" type="#_x0000_t75" style="position:absolute;left:0;text-align:left;margin-left:174.4pt;margin-top:2.75pt;width:39.75pt;height:39.75pt;z-index:-251651584;visibility:visible">
            <v:imagedata r:id="rId11" o:title=""/>
          </v:shape>
        </w:pict>
      </w:r>
      <w:r>
        <w:rPr>
          <w:noProof/>
          <w:lang w:eastAsia="tr-TR"/>
        </w:rPr>
        <w:pict>
          <v:shape id="_x0000_s1044" type="#_x0000_t202" style="position:absolute;left:0;text-align:left;margin-left:206.65pt;margin-top:11pt;width:230.25pt;height:23.25pt;z-index:251666944;visibility:visible" fillcolor="window" strokeweight=".5pt">
            <v:textbox>
              <w:txbxContent>
                <w:p w:rsidR="004806D0" w:rsidRDefault="004806D0" w:rsidP="005E69A2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Dilara:Kilerden kuruyemiş kavanozunu aldım.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11.65pt;margin-top:10.25pt;width:152.25pt;height:23.25pt;z-index:251663872;visibility:visible" fillcolor="window" strokeweight=".5pt">
            <v:textbox>
              <w:txbxContent>
                <w:p w:rsidR="004806D0" w:rsidRDefault="004806D0" w:rsidP="005E69A2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İrem: İki düzine kalemim var.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25.</w:t>
      </w:r>
      <w:r w:rsidRPr="003B12C3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</w:p>
    <w:p w:rsidR="004806D0" w:rsidRDefault="004806D0" w:rsidP="00336E21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336E21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20" o:spid="_x0000_s1046" type="#_x0000_t75" style="position:absolute;left:0;text-align:left;margin-left:59.65pt;margin-top:2.95pt;width:38.7pt;height:26.25pt;z-index:-251650560;visibility:visible">
            <v:imagedata r:id="rId12" o:title=""/>
          </v:shape>
        </w:pict>
      </w:r>
      <w:r>
        <w:rPr>
          <w:noProof/>
          <w:lang w:eastAsia="tr-TR"/>
        </w:rPr>
        <w:pict>
          <v:shape id="_x0000_s1047" type="#_x0000_t202" style="position:absolute;left:0;text-align:left;margin-left:100.9pt;margin-top:10.45pt;width:237pt;height:23.25pt;z-index:251667968;visibility:visible" fillcolor="window" strokeweight=".5pt">
            <v:textbox>
              <w:txbxContent>
                <w:p w:rsidR="004806D0" w:rsidRDefault="004806D0" w:rsidP="005E69A2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Ekin: Derslerime çalıştım, şu an çok rahatladım.</w:t>
                  </w:r>
                </w:p>
              </w:txbxContent>
            </v:textbox>
          </v:shape>
        </w:pict>
      </w:r>
    </w:p>
    <w:p w:rsidR="004806D0" w:rsidRDefault="004806D0" w:rsidP="00336E21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BD26DF">
      <w:pPr>
        <w:spacing w:after="0"/>
        <w:ind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>Yukarıdaki öğrencilerden hangisi cümlesinde çoğul ad kullanmıştır?</w:t>
      </w:r>
    </w:p>
    <w:p w:rsidR="004806D0" w:rsidRDefault="004806D0" w:rsidP="00BD26DF">
      <w:pPr>
        <w:spacing w:after="0"/>
        <w:ind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A) İrem                           B) Dilara                           C) Ekin</w:t>
      </w: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26. Aşağıdaki cümlelerin hangisinde </w:t>
      </w:r>
      <w:r w:rsidRPr="00C7622A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yönelme durum eki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almış bir </w:t>
      </w:r>
      <w:r w:rsidRPr="00674117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ad vardır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A) Bile bile yine hata yaptım.                  B) Neyse ki sürücü fren yaptı ve ucuz kurtuldum.</w:t>
      </w: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C) Bundan sonra karşıya geçerken daha dikkatli olacağım.</w:t>
      </w: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27. Özel ad, aşağıdaki cümlelerin hangisinde ad durumlarına göre </w:t>
      </w:r>
      <w:r w:rsidRPr="00674117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yalın haldedir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A) Taha, müjdeyi duyunca çok sevindi.         B) Babası onu hafta sonunda Kıbrıs’a götürecek.</w:t>
      </w: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C) Vapur Antalya’dan hareket edecek.</w:t>
      </w: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48" type="#_x0000_t202" style="position:absolute;left:0;text-align:left;margin-left:-43.1pt;margin-top:1.55pt;width:528.75pt;height:105.75pt;z-index:251668992;visibility:visible" fillcolor="window" strokeweight=".5pt">
            <v:textbox>
              <w:txbxContent>
                <w:p w:rsidR="004806D0" w:rsidRDefault="004806D0" w:rsidP="00E14D2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Bir ağacın dalında asılı olan kafesteki kuş, sadece geceleri ötüyormuş. Gündüzleri hiç ses çıkarmıyormuş. Bir yarasa durumu fark etmiş. Kuşa, niye gündüzleri hiç ötmediğini sormuş. Kuş iç çekerek cevap vermiş:</w:t>
                  </w:r>
                </w:p>
                <w:p w:rsidR="004806D0" w:rsidRDefault="004806D0" w:rsidP="00E14D2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_ Gündüzleri öterken yakalandım ve bu kafese kondum. Bu bana ders oldu. O günden beri gündüzleri ötmüyorum.</w:t>
                  </w:r>
                </w:p>
                <w:p w:rsidR="004806D0" w:rsidRDefault="004806D0" w:rsidP="00E14D2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Yarasa, kuşa gülerek şöyle demiş:</w:t>
                  </w:r>
                </w:p>
                <w:p w:rsidR="004806D0" w:rsidRDefault="004806D0" w:rsidP="00E14D2B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_ Evet, ama iş işten geçmiş. Yakalanmadan bunu düşünmen gerekirdi.</w:t>
                  </w:r>
                </w:p>
              </w:txbxContent>
            </v:textbox>
          </v:shape>
        </w:pict>
      </w: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</w:t>
      </w:r>
      <w:r w:rsidRPr="00881D93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(Aşağıdaki </w:t>
      </w:r>
      <w:r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 ilk 28,29 ve 30. soruları</w:t>
      </w:r>
      <w:r w:rsidRPr="00881D93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 yukarıdaki metne göre cevaplayınız.)</w:t>
      </w:r>
    </w:p>
    <w:p w:rsidR="004806D0" w:rsidRDefault="004806D0" w:rsidP="00721803">
      <w:pPr>
        <w:spacing w:after="0"/>
        <w:ind w:left="-993" w:right="-709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28. Kuşun, sadece geceleri ötmesinin sebebi nedir?</w:t>
      </w:r>
    </w:p>
    <w:p w:rsidR="004806D0" w:rsidRPr="00881D93" w:rsidRDefault="004806D0" w:rsidP="00721803">
      <w:pPr>
        <w:spacing w:after="0"/>
        <w:ind w:left="-993" w:right="-709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A)</w:t>
      </w:r>
      <w:bookmarkStart w:id="0" w:name="_GoBack"/>
      <w:bookmarkEnd w:id="0"/>
    </w:p>
    <w:sectPr w:rsidR="004806D0" w:rsidRPr="00881D93" w:rsidSect="00C03A23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A23"/>
    <w:rsid w:val="00032E45"/>
    <w:rsid w:val="0004131D"/>
    <w:rsid w:val="00060C3B"/>
    <w:rsid w:val="0007100A"/>
    <w:rsid w:val="000B227E"/>
    <w:rsid w:val="000C075C"/>
    <w:rsid w:val="00110CF2"/>
    <w:rsid w:val="00110ED9"/>
    <w:rsid w:val="00143D85"/>
    <w:rsid w:val="0015141B"/>
    <w:rsid w:val="001C6CE4"/>
    <w:rsid w:val="001C7E9B"/>
    <w:rsid w:val="001E32BA"/>
    <w:rsid w:val="00201329"/>
    <w:rsid w:val="00221CB8"/>
    <w:rsid w:val="002269D8"/>
    <w:rsid w:val="00241C62"/>
    <w:rsid w:val="00253D93"/>
    <w:rsid w:val="00296FBC"/>
    <w:rsid w:val="00301023"/>
    <w:rsid w:val="00315E87"/>
    <w:rsid w:val="00316024"/>
    <w:rsid w:val="0032427E"/>
    <w:rsid w:val="00336E21"/>
    <w:rsid w:val="0035459E"/>
    <w:rsid w:val="003B12C3"/>
    <w:rsid w:val="003B2803"/>
    <w:rsid w:val="003B28B5"/>
    <w:rsid w:val="00422ECD"/>
    <w:rsid w:val="0043655D"/>
    <w:rsid w:val="00453CAB"/>
    <w:rsid w:val="004806D0"/>
    <w:rsid w:val="005A3D25"/>
    <w:rsid w:val="005A430C"/>
    <w:rsid w:val="005A6675"/>
    <w:rsid w:val="005B02F0"/>
    <w:rsid w:val="005E66C8"/>
    <w:rsid w:val="005E69A2"/>
    <w:rsid w:val="00646B5B"/>
    <w:rsid w:val="00674117"/>
    <w:rsid w:val="006D37E7"/>
    <w:rsid w:val="006D5CE1"/>
    <w:rsid w:val="006F7771"/>
    <w:rsid w:val="00700ABE"/>
    <w:rsid w:val="00700DB1"/>
    <w:rsid w:val="00705E83"/>
    <w:rsid w:val="0070729E"/>
    <w:rsid w:val="00721803"/>
    <w:rsid w:val="007573DF"/>
    <w:rsid w:val="007A6D42"/>
    <w:rsid w:val="007E117E"/>
    <w:rsid w:val="008058F0"/>
    <w:rsid w:val="0084138C"/>
    <w:rsid w:val="00881D93"/>
    <w:rsid w:val="008A3138"/>
    <w:rsid w:val="009119EE"/>
    <w:rsid w:val="00930850"/>
    <w:rsid w:val="00951D9D"/>
    <w:rsid w:val="009738E9"/>
    <w:rsid w:val="00B24498"/>
    <w:rsid w:val="00B63E66"/>
    <w:rsid w:val="00B66FC8"/>
    <w:rsid w:val="00B82E00"/>
    <w:rsid w:val="00B846BC"/>
    <w:rsid w:val="00BA3029"/>
    <w:rsid w:val="00BB4668"/>
    <w:rsid w:val="00BD19A5"/>
    <w:rsid w:val="00BD26DF"/>
    <w:rsid w:val="00C03A23"/>
    <w:rsid w:val="00C04E8F"/>
    <w:rsid w:val="00C30632"/>
    <w:rsid w:val="00C66678"/>
    <w:rsid w:val="00C7622A"/>
    <w:rsid w:val="00C84915"/>
    <w:rsid w:val="00CE431D"/>
    <w:rsid w:val="00D11AAE"/>
    <w:rsid w:val="00D17D93"/>
    <w:rsid w:val="00D20A1F"/>
    <w:rsid w:val="00DB5D84"/>
    <w:rsid w:val="00DC53EA"/>
    <w:rsid w:val="00E115D4"/>
    <w:rsid w:val="00E13E72"/>
    <w:rsid w:val="00E14D2B"/>
    <w:rsid w:val="00E14D40"/>
    <w:rsid w:val="00E60A44"/>
    <w:rsid w:val="00E67970"/>
    <w:rsid w:val="00E71342"/>
    <w:rsid w:val="00F70203"/>
    <w:rsid w:val="00F81DBD"/>
    <w:rsid w:val="00F8736F"/>
    <w:rsid w:val="00F96A7F"/>
    <w:rsid w:val="00FE037A"/>
    <w:rsid w:val="00FE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A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5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3CA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119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gif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3</Pages>
  <Words>1032</Words>
  <Characters>5888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YETER</dc:creator>
  <cp:keywords>www.sorubak.com</cp:keywords>
  <dc:description>www.sorubak.com</dc:description>
  <cp:lastModifiedBy>EDANUR</cp:lastModifiedBy>
  <cp:revision>88</cp:revision>
  <dcterms:created xsi:type="dcterms:W3CDTF">2013-03-02T14:03:00Z</dcterms:created>
  <dcterms:modified xsi:type="dcterms:W3CDTF">2013-03-27T11:06:00Z</dcterms:modified>
  <cp:category>www.sorubak.com</cp:category>
  <cp:version>www.sorubak.com</cp:version>
</cp:coreProperties>
</file>