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151"/>
      </w:tblGrid>
      <w:tr w:rsidR="0053269B" w:rsidRPr="00CE0A5D">
        <w:trPr>
          <w:trHeight w:val="310"/>
        </w:trPr>
        <w:tc>
          <w:tcPr>
            <w:tcW w:w="10301" w:type="dxa"/>
            <w:gridSpan w:val="2"/>
            <w:vAlign w:val="center"/>
          </w:tcPr>
          <w:p w:rsidR="0053269B" w:rsidRPr="00A17240" w:rsidRDefault="0053269B" w:rsidP="00615B47">
            <w:p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 xml:space="preserve">                 TÜRKÇE ÇALIŞMA  YAPRAĞI -1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</w:t>
            </w:r>
            <w:hyperlink r:id="rId5" w:history="1">
              <w:r>
                <w:rPr>
                  <w:rStyle w:val="Hyperlink"/>
                  <w:b/>
                  <w:bCs/>
                </w:rPr>
                <w:t>www.sorubak.com</w:t>
              </w:r>
            </w:hyperlink>
          </w:p>
        </w:tc>
      </w:tr>
      <w:tr w:rsidR="0053269B" w:rsidRPr="00987C3E"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KUMBARAM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Benim bir kumbaram var,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Para ile beslenir.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/>
                <w:b/>
                <w:bCs/>
                <w:sz w:val="24"/>
                <w:szCs w:val="24"/>
              </w:rPr>
              <w:t>İ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çinde çil çil paralar,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/>
                <w:b/>
                <w:bCs/>
                <w:sz w:val="24"/>
                <w:szCs w:val="24"/>
              </w:rPr>
              <w:t>Ş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ıkır şıkır seslenir.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Elime ne geçerse,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Mutlaka istiyor pay.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Bir doydum derse,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Aç içini; otur say.</w:t>
            </w:r>
          </w:p>
          <w:p w:rsidR="0053269B" w:rsidRPr="00A17240" w:rsidRDefault="0053269B" w:rsidP="00E20EDF">
            <w:pPr>
              <w:rPr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Çok iyi bir arkadaş,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Severim kumbarayı.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On, yirmi, yavaş yavaş,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Biriktirir parayı...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1.) Kumbara niçin gereklidir?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 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2.)Biriktirdiğiniz paralarla neler yapıyorsunuz?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 ........................................................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3.)Tutumlu olmanın yararları nelerdir?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4.) Tutumlulukla ilgili bir atasözü yazınız. 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5.)Aşağıdaki sözcüklerin eş anlamlıları-nı yazınız.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fakir     ............ 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fayda  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doktor   ..............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millet  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beyaz    .............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cümle  .............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isim      .............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mektep 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hediye    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sene    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hikaye   .............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yaşlı  .............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misafir  .............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7B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küçük 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</w:tc>
        <w:tc>
          <w:tcPr>
            <w:tcW w:w="5151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6.)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Aşağıdaki sözcüklerin zıt anlamlıla-rını yazınız.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çalışkan  ...........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gece   ............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gülmek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geniş 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ucuz  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yaz  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tok    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zayıf  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iyi    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zengin 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zor   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güzel  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kısa     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soru   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dost     ............ 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4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açık   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</w:p>
          <w:p w:rsidR="0053269B" w:rsidRPr="00A17240" w:rsidRDefault="0053269B" w:rsidP="00A17240">
            <w:pPr>
              <w:tabs>
                <w:tab w:val="left" w:pos="2676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7.) Aşağıdaki tümcelerde zıt anlamlı kelimeler bir arada kullanılmıştır. Bu sözcüklerin altını çiziniz.</w:t>
            </w:r>
          </w:p>
          <w:p w:rsidR="0053269B" w:rsidRPr="00A17240" w:rsidRDefault="0053269B" w:rsidP="00A17240">
            <w:pPr>
              <w:tabs>
                <w:tab w:val="left" w:pos="2676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  <w:u w:val="single"/>
              </w:rPr>
              <w:t>Acı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yemeklerin üzerine </w:t>
            </w:r>
            <w:r w:rsidRPr="00A17240">
              <w:rPr>
                <w:rFonts w:ascii="Hand writing Mutlu" w:hAnsi="Hand writing Mutlu" w:cs="Hand writing Mutlu"/>
                <w:i/>
                <w:iCs/>
                <w:sz w:val="24"/>
                <w:szCs w:val="24"/>
                <w:u w:val="single"/>
              </w:rPr>
              <w:t>t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  <w:u w:val="single"/>
              </w:rPr>
              <w:t>atlı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iyi gider.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Çirkinlerin güzel şansı olur.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Az, çok demeden iyilik yapalım.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Kalın ders kitapları ile ince hikaye kitapları çantamda.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İyi insanlar kötü günde belli olur.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Kısa boylu olmak mı yoksa uzun boylu olmak mı istersin.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B2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Çalışkan olmak tembellikten iyidir.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alt="j0304933" style="width:210.75pt;height:138pt;visibility:visible">
                  <v:imagedata r:id="rId6" o:title="" grayscale="t" bilevel="t"/>
                </v:shape>
              </w:pic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53269B" w:rsidRPr="00CE0A5D">
        <w:trPr>
          <w:trHeight w:val="131"/>
        </w:trPr>
        <w:tc>
          <w:tcPr>
            <w:tcW w:w="10301" w:type="dxa"/>
            <w:gridSpan w:val="2"/>
            <w:vAlign w:val="center"/>
          </w:tcPr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>TÜRKÇE ÇALIŞMA  YAPRAĞI 2</w:t>
            </w:r>
          </w:p>
        </w:tc>
      </w:tr>
      <w:tr w:rsidR="0053269B" w:rsidRPr="00987C3E"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YAZIM  KURALLARI :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2"/>
                <w:szCs w:val="22"/>
                <w:u w:val="single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2"/>
                <w:szCs w:val="22"/>
                <w:u w:val="single"/>
              </w:rPr>
              <w:t>BÜYÜK  HARFLERİN  YAZILIŞI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b/>
                <w:bCs/>
                <w:sz w:val="22"/>
                <w:szCs w:val="22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Tümcenin ilk harfi her zaman büyük harfle yazılır.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  <w:u w:val="single"/>
              </w:rPr>
              <w:t xml:space="preserve">Örnek :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Bugün çok mutluyum.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Özel isimlerin ilk harfleri tümcenin neresinde olursa olsun büyük harfle yazılır.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  <w:u w:val="single"/>
              </w:rPr>
              <w:t>Örnek :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Annem beni Topkapı Sarayı</w:t>
            </w:r>
            <w:r w:rsidRPr="00A17240">
              <w:rPr>
                <w:sz w:val="22"/>
                <w:szCs w:val="22"/>
              </w:rPr>
              <w:t>’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na       götürdü.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Dil, din, ulus, şehir, göl, ırmak, dağ, mahalle, sokak, kurum ve kuruluş, kitap gibi isimlerin ilk harfleri büyük yazılır.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  <w:u w:val="single"/>
              </w:rPr>
              <w:t xml:space="preserve">Örnek : </w:t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Türkçe , İslamiyet, İstanbul, Manyas Gölü, Uludağ, Gül sokak, 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Şiirlerin ilk harfleri büyük harfle yazılır.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Elindeki kalem bile,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Yapılıyor ağaç ile, 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Her eşyada gelir dile,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Ağacı sev, ağacı sev.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Mektuplarda hitaplar büyük harfle yazılır.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Sevgili Dedeciğim,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 xml:space="preserve">  Sevgili Ebru,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2"/>
                <w:szCs w:val="22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Hayvanlara verilen isimlerin de ilk harfi büyük yazılır.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Kedim Yumak çok yaramazdır.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sym w:font="Wingdings" w:char="F021"/>
            </w:r>
            <w:r w:rsidRPr="00A17240">
              <w:rPr>
                <w:rFonts w:ascii="Hand writing Mutlu" w:hAnsi="Hand writing Mutlu" w:cs="Hand writing Mutlu"/>
                <w:sz w:val="22"/>
                <w:szCs w:val="22"/>
              </w:rPr>
              <w:t>Tarihlerde yazılan gün ve ay isimlerinin ilk harfleri büyük yazılır.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Aylin 25 Eylül 1998 Salı günü doğdu.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1.)Aşağıdaki tümcelerde yazım yanlışı yapılmıştır. Yanlışları bularak doğrularını yazalım.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10"/>
                <w:szCs w:val="10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meriç ve makbule anıtkabir</w:t>
            </w:r>
            <w:r w:rsidRPr="00A17240">
              <w:rPr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e gittiler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kardeşim </w:t>
            </w:r>
            <w:r w:rsidRPr="00A17240">
              <w:rPr>
                <w:rFonts w:ascii="Hand writing Mutlu" w:hAnsi="Hand writing Mutlu"/>
                <w:sz w:val="24"/>
                <w:szCs w:val="24"/>
              </w:rPr>
              <w:t>İngilizce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dersini seviyor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...........................................................</w:t>
            </w:r>
          </w:p>
        </w:tc>
        <w:tc>
          <w:tcPr>
            <w:tcW w:w="5151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29 ekim 1923 te cumhuriyet ilan edildi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tavşanım pamuk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un 3 yavrusu oldu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babam adana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ya iş gezisine gitti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.............................................................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yurdumuzun en yüksek dağı ağrı dağıdır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atatürk bandırma vapuruyla samsun</w:t>
            </w:r>
            <w:r w:rsidRPr="00A17240">
              <w:rPr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a çıktı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arkadaşımla ders çalışmaya metinlere gideceğiz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pazardan erik elma muz şeftali aldım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F6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uludağ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da kayak mevsimi başladı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</w:rPr>
              <w:pict>
                <v:rect id="_x0000_s1026" style="position:absolute;margin-left:13.65pt;margin-top:14pt;width:215.8pt;height:206.75pt;z-index:251658240">
                  <v:fill r:id="rId7" o:title="" type="frame"/>
                </v:rect>
              </w:pic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tbl>
      <w:tblPr>
        <w:tblW w:w="103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151"/>
      </w:tblGrid>
      <w:tr w:rsidR="0053269B" w:rsidRPr="00CE0A5D">
        <w:trPr>
          <w:trHeight w:val="330"/>
        </w:trPr>
        <w:tc>
          <w:tcPr>
            <w:tcW w:w="10301" w:type="dxa"/>
            <w:gridSpan w:val="2"/>
            <w:vAlign w:val="center"/>
          </w:tcPr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>TÜRKÇE ÇALIŞMA  YAPRAĞI-3</w:t>
            </w:r>
          </w:p>
        </w:tc>
      </w:tr>
      <w:tr w:rsidR="0053269B" w:rsidRPr="00987C3E">
        <w:trPr>
          <w:trHeight w:val="549"/>
        </w:trPr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1.) Aşağıdaki cümlelerde boş bırakılan yerlere uygun zamirler yazınız.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Bunları .............. aldın?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 elbise .......... çok yakıştı.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Pazardan .............. alacaksın?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Zil ................. çalmış?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Okuldaki .............. beni tanır?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Bunu ............ al, onu ben alayım.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 bakkala gideceğim.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Elbiseni .......... aldı?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.......... ödevini çok beğendim.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 senin mi?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 güzel şiir okuyor?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......... erkenden uynmış.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ebdings" w:char="F098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......  çok güzel.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2.)Aşağıdaki cümlelerde geçen zamirle-rin altını çiziniz.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Bunu hangi marketten aldın?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Yarın benimle geleceksin.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Bardağı bana uzatır mısın?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Hepsini sana veremem.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 soruyu kim yanıtlayacak?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Bu, benim kalemim değil.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Çamaşırları buraya yerleştir.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Kim kahvaltısını yapmadı?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Şunu da Zeynep taşısın.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Bazıları kutudan kırık çıktı.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26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Pazarda kimi gördün?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3.) Biraz oyun oynayalım.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Aşağıda verilen sözcüklerin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  <w:u w:val="single"/>
              </w:rPr>
              <w:t>son harfine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göre yeni sözcük türetelim.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okul </w:t>
            </w:r>
            <w:r w:rsidRPr="00A17240">
              <w:rPr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lale </w:t>
            </w:r>
            <w:r w:rsidRPr="00A17240">
              <w:rPr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elma </w:t>
            </w:r>
            <w:r w:rsidRPr="00A17240">
              <w:rPr>
                <w:sz w:val="24"/>
                <w:szCs w:val="24"/>
              </w:rPr>
              <w:t xml:space="preserve">–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asker - resim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su - ........ - ........ - ........ - ...........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sınıf - ........ - ........ - ........ - ..........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kalem -........ - ........ - ........ - 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</w:p>
        </w:tc>
        <w:tc>
          <w:tcPr>
            <w:tcW w:w="5151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ayran - ....... - ........ - ........ - 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bayram - ........ - ....... - ....... - 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Ankara - ....... - ........ - ....... - ........ 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sepet - ........ - ........ - ........ - 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Uğur - ........ - ........ - ........ - .......... 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sümbül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- ........ - ........ - ........ - 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kitap - ........ - ........ - ........ - 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4.) Aşağıdaki kelimeleri uygun şekilde gruplayarak birleşik kelimeler oluşturalım.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Diyar     öz     baba     dik   bahçe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4"/>
                <w:szCs w:val="14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Dörtgen   yüzü     fener    gök   kel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   Öğretim     ciğer     anne     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Ay    çiçeği       çanak      altı    ilk  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6"/>
                <w:szCs w:val="16"/>
              </w:rPr>
            </w:pPr>
            <w:r w:rsidRPr="00A17240">
              <w:rPr>
                <w:rFonts w:ascii="Hand writing Mutlu" w:hAnsi="Hand writing Mutlu" w:cs="Hand writing Mutlu"/>
                <w:sz w:val="16"/>
                <w:szCs w:val="16"/>
              </w:rPr>
              <w:t xml:space="preserve">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  Deniz    hane       kale      deyiş    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Bakır    hasta       kara   aynak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Fenerbahçe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   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  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  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  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A17240">
            <w:pPr>
              <w:tabs>
                <w:tab w:val="left" w:pos="624"/>
                <w:tab w:val="center" w:pos="2467"/>
              </w:tabs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ab/>
              <w:t xml:space="preserve">     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.....................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7B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ab/>
              <w:t xml:space="preserve">        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ayta" w:hAnsi="ayta" w:cs="ayta"/>
                <w:b/>
                <w:bCs/>
                <w:noProof/>
                <w:color w:val="000000"/>
                <w:sz w:val="28"/>
                <w:szCs w:val="28"/>
              </w:rPr>
              <w:pict>
                <v:shape id="Resim 4" o:spid="_x0000_i1026" type="#_x0000_t75" alt="adsız" style="width:97.5pt;height:111pt;visibility:visible">
                  <v:imagedata r:id="rId8" o:title=""/>
                </v:shape>
              </w:pict>
            </w:r>
          </w:p>
        </w:tc>
      </w:tr>
    </w:tbl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tbl>
      <w:tblPr>
        <w:tblW w:w="103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151"/>
      </w:tblGrid>
      <w:tr w:rsidR="0053269B" w:rsidRPr="00445C51">
        <w:trPr>
          <w:trHeight w:val="310"/>
        </w:trPr>
        <w:tc>
          <w:tcPr>
            <w:tcW w:w="10301" w:type="dxa"/>
            <w:gridSpan w:val="2"/>
          </w:tcPr>
          <w:p w:rsidR="0053269B" w:rsidRPr="00A17240" w:rsidRDefault="0053269B" w:rsidP="00E20EDF">
            <w:pPr>
              <w:rPr>
                <w:rFonts w:ascii="Hand Center" w:hAnsi="Hand Center" w:cs="Hand Center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 xml:space="preserve">                TÜRKÇE ÇALIŞMA  YAPRAĞI-4</w:t>
            </w:r>
          </w:p>
        </w:tc>
      </w:tr>
      <w:tr w:rsidR="0053269B" w:rsidRPr="00445C51"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1.) Aşağıdaki kelimelerde bulunan ünlü ve ünsüz harfleri yazınız.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39"/>
              <w:gridCol w:w="1640"/>
              <w:gridCol w:w="1640"/>
            </w:tblGrid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Sözcük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Ünlüler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Ünsüzler</w:t>
                  </w: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kalemlik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a-e-i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k-l-l-k</w:t>
                  </w: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elbise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kitaplık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bahçıvan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kiracı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ormanlık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gözlük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öğrenci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samanlık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pilot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çocukluk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tavşan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ömür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1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mektup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2.) Yan yana gelen üç harfin hangisi alfabede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  <w:u w:val="single"/>
              </w:rPr>
              <w:t>önce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gelir. İşaretleyiniz.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  <w:r>
              <w:rPr>
                <w:noProof/>
              </w:rPr>
              <w:pict>
                <v:oval id="_x0000_s1027" style="position:absolute;margin-left:55.25pt;margin-top:5pt;width:18pt;height:18pt;z-index:-251657216"/>
              </w:pic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k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z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d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  ş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d - a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b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n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z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 l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 - i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ç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a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c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e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t - s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o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u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a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 m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f - g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f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c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t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p - k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s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k - ö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ab/>
              <w:t xml:space="preserve">         y </w:t>
            </w:r>
            <w:r w:rsidRPr="00A17240">
              <w:rPr>
                <w:b/>
                <w:bCs/>
                <w:sz w:val="24"/>
                <w:szCs w:val="24"/>
              </w:rPr>
              <w:t>–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b - a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3.) Aşağıdaki boşlulara ünlü harfler yazarak kelimeleri bulunuz.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0"/>
                <w:szCs w:val="10"/>
              </w:rPr>
            </w:pPr>
          </w:p>
          <w:p w:rsidR="0053269B" w:rsidRPr="00A17240" w:rsidRDefault="0053269B" w:rsidP="00A17240">
            <w:pPr>
              <w:tabs>
                <w:tab w:val="left" w:pos="1956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S..n..f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ab/>
              <w:t>m..n..kş         t..zg..h</w:t>
            </w:r>
          </w:p>
          <w:p w:rsidR="0053269B" w:rsidRPr="00A17240" w:rsidRDefault="0053269B" w:rsidP="00A17240">
            <w:pPr>
              <w:tabs>
                <w:tab w:val="center" w:pos="2467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M..h..ll         b..yr..k         m..d..r</w:t>
            </w:r>
          </w:p>
          <w:p w:rsidR="0053269B" w:rsidRPr="00A17240" w:rsidRDefault="0053269B" w:rsidP="00A17240">
            <w:pPr>
              <w:tabs>
                <w:tab w:val="left" w:pos="1980"/>
                <w:tab w:val="left" w:pos="3696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S..zc..k          k..l..m          k..t..p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Ç..c..k           k..hr..m..n      s..n..v</w:t>
            </w:r>
          </w:p>
          <w:p w:rsidR="0053269B" w:rsidRPr="00A17240" w:rsidRDefault="0053269B" w:rsidP="00A17240">
            <w:pPr>
              <w:tabs>
                <w:tab w:val="left" w:pos="1980"/>
                <w:tab w:val="left" w:pos="3792"/>
              </w:tabs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H..k..y          ç..l..şk..n        m..nd..l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4.)Aşağıdaki kelimeleri oluşturan harflerin türlerini sırasıyla karşılarına yaznız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40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Ezgi   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40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üç     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40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serçe   ....................</w:t>
            </w:r>
          </w:p>
        </w:tc>
        <w:tc>
          <w:tcPr>
            <w:tcW w:w="5151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ingdings" w:char="F040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göz    ................................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5.) Aşağıdaki cümlelerin kelime, hece ve harf sayılarını karşılarına yazınız.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0"/>
                <w:szCs w:val="10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              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02"/>
              <w:gridCol w:w="425"/>
              <w:gridCol w:w="425"/>
              <w:gridCol w:w="426"/>
            </w:tblGrid>
            <w:tr w:rsidR="0053269B">
              <w:trPr>
                <w:gridBefore w:val="1"/>
                <w:cantSplit/>
                <w:trHeight w:val="100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69B" w:rsidRPr="00A17240" w:rsidRDefault="0053269B" w:rsidP="00A17240">
                  <w:pPr>
                    <w:ind w:left="113" w:right="113"/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kelimeee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69B" w:rsidRPr="00A17240" w:rsidRDefault="0053269B" w:rsidP="00A17240">
                  <w:pPr>
                    <w:ind w:left="113" w:right="113"/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hece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3269B" w:rsidRPr="00A17240" w:rsidRDefault="0053269B" w:rsidP="00A17240">
                  <w:pPr>
                    <w:ind w:left="113" w:right="113"/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harf</w:t>
                  </w: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Bu kitapları yeni aldım.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Ali ve Ece kitap okuyor.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Hangi takımı tutuyorsun?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Evin içi çok sıcaktı.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Sen okula gelecek misin?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Çocuklar top oynuyordu.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  <w:tr w:rsidR="0053269B"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>Hikaye kitabı okuyorum.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5.)Aşağıdaki kelimeleri hecelerine ayırınız.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çocuklar       : 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hanımeli       : 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yağmurluk    : 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dondurmacı   : 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çalışkan       : 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öğrenmek      : 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kitaplar      : 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bilgisayar   : 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kütüphane   : 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sınıfımız     : 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park         : 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diş           : 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sym w:font="Webdings" w:char="F08E"/>
            </w: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mevsimlerimiz  : .......................</w:t>
            </w:r>
          </w:p>
        </w:tc>
      </w:tr>
      <w:tr w:rsidR="0053269B" w:rsidRPr="00D91B9F">
        <w:tc>
          <w:tcPr>
            <w:tcW w:w="10301" w:type="dxa"/>
            <w:gridSpan w:val="2"/>
          </w:tcPr>
          <w:p w:rsidR="0053269B" w:rsidRPr="00A17240" w:rsidRDefault="0053269B" w:rsidP="00A17240">
            <w:pPr>
              <w:jc w:val="center"/>
              <w:rPr>
                <w:rFonts w:ascii="Hand Center" w:hAnsi="Hand Center" w:cs="Hand Center"/>
              </w:rPr>
            </w:pPr>
            <w:r w:rsidRPr="00D91B9F">
              <w:t>…</w:t>
            </w:r>
          </w:p>
        </w:tc>
      </w:tr>
    </w:tbl>
    <w:p w:rsidR="0053269B" w:rsidRDefault="0053269B"/>
    <w:p w:rsidR="0053269B" w:rsidRPr="00BE78B7" w:rsidRDefault="0053269B" w:rsidP="00615B47">
      <w:pPr>
        <w:rPr>
          <w:sz w:val="28"/>
          <w:szCs w:val="28"/>
        </w:rPr>
      </w:pPr>
      <w:r>
        <w:t xml:space="preserve">      </w:t>
      </w:r>
      <w:r w:rsidRPr="00BE78B7">
        <w:rPr>
          <w:sz w:val="28"/>
          <w:szCs w:val="28"/>
        </w:rPr>
        <w:t xml:space="preserve">TÜRKÇE  ÇALIŞMA YAPRAĞI </w:t>
      </w:r>
      <w:r>
        <w:rPr>
          <w:sz w:val="28"/>
          <w:szCs w:val="28"/>
        </w:rPr>
        <w:t>5</w:t>
      </w:r>
    </w:p>
    <w:tbl>
      <w:tblPr>
        <w:tblW w:w="103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151"/>
      </w:tblGrid>
      <w:tr w:rsidR="0053269B"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1.) Aşağıdaki tümcelerde boş bırakılan yerleri uygun sıfatlarla tamamlayınız.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Pazardan ........... kilo domates aldım.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............ çocuklar sütü çok sever.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Sinemaya ....... kişi gideceksiniz?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Biz ........ kardeşiz.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Üzerinde .......... bir gömlek vardı.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............ havalarda şemsiyesiz sokağa çıkma.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 çocuklar hiç yalan söylemezler.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Çocuğun elinde ........... bir balon vardı.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............ çimenlerin üzerine biraz uzandık.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Masanın üzerinde .......... bir saat vardı.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Ablam ........... sınıfa gidiyor.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.............. saat sonra görüşürüz.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............ söz sahibine aittir.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Buraya geleli ......... gün oldu?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Evde ............ bir kahvaltı yaptım.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4A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 çocuklar derslerinde başarılı olur.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2.) Aşağıdaki tümcelerdeki sıfatların altını çiziniz.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Yaşlı kadın torununu gezdiriyordu.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Ağaçta küçük kuşlar vardı.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Beyaz gömleği leke oldu.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Kızılay kara gün dostudur.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Dalda kırmızı elmalar vardı.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Çalışkan çocukları herkes sever.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Gülen gözlerle etrafa bakıyordu.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Polis kısa sürede suçluyu yakaladı.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sym w:font="Wingdings" w:char="F096"/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Annesine turuncu bir kazak aldı.</w:t>
            </w:r>
          </w:p>
        </w:tc>
        <w:tc>
          <w:tcPr>
            <w:tcW w:w="5151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3.)Aşağıdaki yazıyı dikkatlice okuyalım ve en güzel yazımızla defterimize yazalım.</w:t>
            </w: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YALNIZLIK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Annemin bir dağ köyünde öğretmen, babamın da memur olarak atandığı kasabaya yeni gelmiştik. Burası çok güzel bir yer. Yemyeşil ve Anadolu</w:t>
            </w:r>
            <w:r w:rsidRPr="00A17240">
              <w:rPr>
                <w:sz w:val="24"/>
                <w:szCs w:val="24"/>
              </w:rPr>
              <w:t>’</w:t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nun sakin bir yeri.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Bize, dereye yakın bir ev vermişlerdi. Oraya kısa sürede yerleşmiştik. Annem ve babam işlerine başlamışlardı. Biz de kardeşimle okul çıkışlarında oyun oynayarak, annemizle babamızı bekleyerek geçiriyorduk zamanımızı.</w:t>
            </w:r>
          </w:p>
          <w:p w:rsidR="0053269B" w:rsidRPr="00A17240" w:rsidRDefault="0053269B" w:rsidP="00A17240">
            <w:pPr>
              <w:jc w:val="both"/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   Bazı akşamlar, babam eve erken dönüyor, motosikletle annemin öğretmenlik yaptığı köye gidiyorduk. 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4.) Aşağıdaki tümceleri uygun fiillerle tamamlayınız.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Birlikte top 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Pamuk şekerini çok 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Marketten peynir ve zeytin 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Yağmur yağmazsa pikniğe 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Dayım her bayram bizi ziyarete 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Hasta olduğum için ödevimi 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Dün gece Hasan beni 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Her sabah bu yoldan 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Annesinin yaptığı pastayı afiyetle 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Kardeşi ile alışverişten 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Hangi mahallede 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Ortalığı güzel bir koku 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Küçük çocuk bahçede oyun 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Bütün çocuklar başarılı olmak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sym w:font="Wingdings" w:char="F059"/>
            </w: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 Üçüncü sınıflar çok 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tbl>
      <w:tblPr>
        <w:tblW w:w="104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317"/>
      </w:tblGrid>
      <w:tr w:rsidR="0053269B" w:rsidRPr="00CE0A5D">
        <w:trPr>
          <w:trHeight w:val="510"/>
        </w:trPr>
        <w:tc>
          <w:tcPr>
            <w:tcW w:w="10467" w:type="dxa"/>
            <w:gridSpan w:val="2"/>
            <w:vAlign w:val="center"/>
          </w:tcPr>
          <w:p w:rsidR="0053269B" w:rsidRPr="00A17240" w:rsidRDefault="0053269B" w:rsidP="00A17240">
            <w:pPr>
              <w:ind w:right="-94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>TÜRKÇE ÇALIŞMA  YAPRAĞI -6</w:t>
            </w:r>
          </w:p>
        </w:tc>
      </w:tr>
      <w:tr w:rsidR="0053269B" w:rsidRPr="00987C3E"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1.) Aşağıdaki boşluklara uygun adlar yazınız.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büyük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altı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güzel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ince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acı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kslın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bütün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ikişer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bu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kırmızı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hangi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çirkin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birkaç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pahalı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mavi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taze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uzun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bazı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üçüncü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yuvarlak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mavi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huzurlu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</w:p>
        </w:tc>
        <w:tc>
          <w:tcPr>
            <w:tcW w:w="5317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2.) Aşağıdaki boşluklara uygun sıfatlar yazınız.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balon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masa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öğrenci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ev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araba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bahçe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ağaç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kitap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hava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arkadaş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deniz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ekmek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kalem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bulmaca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öğretmen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kazak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adam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elma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kedi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bebek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kız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01"/>
              <w:gridCol w:w="1985"/>
            </w:tblGrid>
            <w:tr w:rsidR="0053269B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b/>
                      <w:bCs/>
                      <w:sz w:val="24"/>
                      <w:szCs w:val="24"/>
                    </w:rPr>
                    <w:t>çocuk</w:t>
                  </w: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53269B" w:rsidRDefault="0053269B"/>
    <w:p w:rsidR="0053269B" w:rsidRDefault="0053269B"/>
    <w:p w:rsidR="0053269B" w:rsidRDefault="0053269B"/>
    <w:p w:rsidR="0053269B" w:rsidRDefault="0053269B"/>
    <w:p w:rsidR="0053269B" w:rsidRDefault="0053269B"/>
    <w:tbl>
      <w:tblPr>
        <w:tblW w:w="104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50"/>
        <w:gridCol w:w="5317"/>
      </w:tblGrid>
      <w:tr w:rsidR="0053269B" w:rsidRPr="00CE0A5D">
        <w:trPr>
          <w:trHeight w:val="265"/>
        </w:trPr>
        <w:tc>
          <w:tcPr>
            <w:tcW w:w="10467" w:type="dxa"/>
            <w:gridSpan w:val="2"/>
            <w:vAlign w:val="center"/>
          </w:tcPr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A17240">
              <w:rPr>
                <w:rFonts w:ascii="Hand writing Mutlu" w:hAnsi="Hand writing Mutlu" w:cs="Hand writing Mutlu"/>
                <w:sz w:val="28"/>
                <w:szCs w:val="28"/>
              </w:rPr>
              <w:t>TÜRKÇE  ÇALIŞMA  YAPRAĞI-7</w:t>
            </w:r>
          </w:p>
        </w:tc>
      </w:tr>
      <w:tr w:rsidR="0053269B" w:rsidRPr="00956795">
        <w:trPr>
          <w:trHeight w:val="13835"/>
        </w:trPr>
        <w:tc>
          <w:tcPr>
            <w:tcW w:w="5150" w:type="dxa"/>
          </w:tcPr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A17240">
            <w:pPr>
              <w:jc w:val="center"/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SAĞLIKLI  OLMAK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Kimdir sağlıklı çocuk?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Nasıl sağlıklı olunur?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/>
                <w:b/>
                <w:bCs/>
                <w:sz w:val="24"/>
                <w:szCs w:val="24"/>
              </w:rPr>
              <w:t>İ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yi besleniyor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Spor yapıyor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Suyu temiz içiyor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Erken yatıyor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Aşı oluyor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Kendini üşümekten koruyor musun?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Yanıtın evet ise;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Sağlıklı bir çocuksun sen.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6"/>
                <w:szCs w:val="16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Sen sağlıklı olunca,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Ulusun sağlıklı olur.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Sağlıklı uluslar ilerler;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Uygarlıkta öne geçer.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1.) Sağlıklı olabilmek için neler gereklidir?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2.) Kimler sağlıklı olunca ulus sağlıklı olur?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3.) Şiir kaç dizeden oluşmuştur?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4.) Şiir kaç mısradan oluşmuştur?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5.)  Sevdiğiniz 5 hayvanın ismini yazınız.</w:t>
            </w:r>
          </w:p>
          <w:p w:rsidR="0053269B" w:rsidRPr="00A17240" w:rsidRDefault="0053269B" w:rsidP="00A17240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</w:t>
            </w:r>
          </w:p>
          <w:p w:rsidR="0053269B" w:rsidRPr="00A17240" w:rsidRDefault="0053269B" w:rsidP="00A17240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</w:t>
            </w:r>
          </w:p>
          <w:p w:rsidR="0053269B" w:rsidRPr="00A17240" w:rsidRDefault="0053269B" w:rsidP="00A17240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</w:t>
            </w:r>
          </w:p>
          <w:p w:rsidR="0053269B" w:rsidRPr="00A17240" w:rsidRDefault="0053269B" w:rsidP="00A17240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</w:t>
            </w:r>
          </w:p>
          <w:p w:rsidR="0053269B" w:rsidRPr="00A17240" w:rsidRDefault="0053269B" w:rsidP="00A17240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>...............................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10"/>
                <w:szCs w:val="10"/>
              </w:rPr>
            </w:pPr>
          </w:p>
        </w:tc>
        <w:tc>
          <w:tcPr>
            <w:tcW w:w="5317" w:type="dxa"/>
          </w:tcPr>
          <w:p w:rsidR="0053269B" w:rsidRPr="00A17240" w:rsidRDefault="0053269B" w:rsidP="00E20ED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6.) Haftanın günlerini yazınız.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</w:t>
            </w:r>
          </w:p>
          <w:p w:rsidR="0053269B" w:rsidRPr="00A17240" w:rsidRDefault="0053269B" w:rsidP="00A17240">
            <w:pPr>
              <w:numPr>
                <w:ilvl w:val="0"/>
                <w:numId w:val="2"/>
              </w:num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>.....................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 xml:space="preserve">7.) 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920"/>
            </w:tblGrid>
            <w:tr w:rsidR="0053269B">
              <w:tc>
                <w:tcPr>
                  <w:tcW w:w="4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  <w:p w:rsidR="0053269B" w:rsidRPr="00A17240" w:rsidRDefault="0053269B" w:rsidP="00A17240">
                  <w:pPr>
                    <w:jc w:val="both"/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Keloğlan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çocuk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Ali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İstanbul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kuş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anne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kumbara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para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kitap-</w:t>
                  </w:r>
                </w:p>
                <w:p w:rsidR="0053269B" w:rsidRPr="00A17240" w:rsidRDefault="0053269B" w:rsidP="00A17240">
                  <w:pPr>
                    <w:jc w:val="both"/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araba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toprak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Bahar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Ceylan -masa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Antalya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Topkapı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Ankara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Fenerbahçe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öğretmen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kazak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Ufuk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nehir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fındık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kalem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uçak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sıra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Hanımeli </w:t>
                  </w:r>
                  <w:r w:rsidRPr="00A17240">
                    <w:rPr>
                      <w:sz w:val="24"/>
                      <w:szCs w:val="24"/>
                    </w:rPr>
                    <w:t>–</w:t>
                  </w:r>
                  <w:r w:rsidRPr="00A17240">
                    <w:rPr>
                      <w:rFonts w:ascii="Hand writing Mutlu" w:hAnsi="Hand writing Mutlu" w:cs="Hand writing Mutlu"/>
                      <w:sz w:val="24"/>
                      <w:szCs w:val="24"/>
                    </w:rPr>
                    <w:t xml:space="preserve"> Karanfil - Mustafa</w:t>
                  </w:r>
                </w:p>
                <w:p w:rsidR="0053269B" w:rsidRPr="00A17240" w:rsidRDefault="0053269B" w:rsidP="00E20EDF">
                  <w:pPr>
                    <w:rPr>
                      <w:rFonts w:ascii="Hand writing Mutlu" w:hAnsi="Hand writing Mutlu" w:cs="Hand writing Mutlu"/>
                      <w:sz w:val="24"/>
                      <w:szCs w:val="24"/>
                    </w:rPr>
                  </w:pPr>
                </w:p>
              </w:tc>
            </w:tr>
          </w:tbl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10"/>
                <w:szCs w:val="10"/>
              </w:rPr>
            </w:pP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sz w:val="24"/>
                <w:szCs w:val="24"/>
              </w:rPr>
              <w:t>Yukarıda karışık olarak verilen adları aşağıya gruplayarak yazınız.</w:t>
            </w:r>
          </w:p>
          <w:p w:rsidR="0053269B" w:rsidRPr="00A17240" w:rsidRDefault="0053269B" w:rsidP="00E20EDF">
            <w:pPr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</w:pP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  <w:u w:val="single"/>
              </w:rPr>
              <w:t>Özel isimler :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</w:rPr>
              <w:t xml:space="preserve">             </w:t>
            </w:r>
            <w:r w:rsidRPr="00A17240">
              <w:rPr>
                <w:rFonts w:ascii="Hand writing Mutlu" w:hAnsi="Hand writing Mutlu" w:cs="Hand writing Mutlu"/>
                <w:b/>
                <w:bCs/>
                <w:sz w:val="24"/>
                <w:szCs w:val="24"/>
                <w:u w:val="single"/>
              </w:rPr>
              <w:t>Cins isimler :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A17240">
              <w:rPr>
                <w:rFonts w:ascii="Comic Sans MS" w:hAnsi="Comic Sans MS" w:cs="Comic Sans MS"/>
                <w:sz w:val="24"/>
                <w:szCs w:val="24"/>
              </w:rPr>
              <w:t xml:space="preserve">  ......................                      ......................</w:t>
            </w:r>
          </w:p>
          <w:p w:rsidR="0053269B" w:rsidRPr="00A17240" w:rsidRDefault="0053269B" w:rsidP="00E20EDF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53269B" w:rsidRDefault="0053269B"/>
    <w:sectPr w:rsidR="0053269B" w:rsidSect="00615B47">
      <w:pgSz w:w="11906" w:h="16838"/>
      <w:pgMar w:top="567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864B5"/>
    <w:multiLevelType w:val="hybridMultilevel"/>
    <w:tmpl w:val="7284C1C8"/>
    <w:lvl w:ilvl="0" w:tplc="6D221118">
      <w:start w:val="1"/>
      <w:numFmt w:val="bullet"/>
      <w:lvlText w:val="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1940F37"/>
    <w:multiLevelType w:val="hybridMultilevel"/>
    <w:tmpl w:val="D3CA9EBA"/>
    <w:lvl w:ilvl="0" w:tplc="58F06778">
      <w:start w:val="1"/>
      <w:numFmt w:val="bullet"/>
      <w:lvlText w:val="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B47"/>
    <w:rsid w:val="001A5B5C"/>
    <w:rsid w:val="00445C51"/>
    <w:rsid w:val="0053269B"/>
    <w:rsid w:val="00615B47"/>
    <w:rsid w:val="00620053"/>
    <w:rsid w:val="007725D5"/>
    <w:rsid w:val="00875A05"/>
    <w:rsid w:val="00897091"/>
    <w:rsid w:val="009518AB"/>
    <w:rsid w:val="00956795"/>
    <w:rsid w:val="00987C3E"/>
    <w:rsid w:val="00A17240"/>
    <w:rsid w:val="00BE78B7"/>
    <w:rsid w:val="00CE0A5D"/>
    <w:rsid w:val="00D32464"/>
    <w:rsid w:val="00D91B9F"/>
    <w:rsid w:val="00E2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="Calibri" w:hAnsi="Hand writing Mutlu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B47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5B4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15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5B47"/>
    <w:rPr>
      <w:rFonts w:ascii="Tahoma" w:hAnsi="Tahoma" w:cs="Tahoma"/>
      <w:color w:val="auto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725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7</Pages>
  <Words>2122</Words>
  <Characters>12098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MUT2</dc:creator>
  <cp:keywords/>
  <dc:description/>
  <cp:lastModifiedBy>EDANUR</cp:lastModifiedBy>
  <cp:revision>2</cp:revision>
  <dcterms:created xsi:type="dcterms:W3CDTF">2013-04-19T06:48:00Z</dcterms:created>
  <dcterms:modified xsi:type="dcterms:W3CDTF">2013-04-22T20:28:00Z</dcterms:modified>
</cp:coreProperties>
</file>