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BD2" w:rsidRPr="00F71007" w:rsidRDefault="003B4BD2" w:rsidP="006C315A">
      <w:pPr>
        <w:rPr>
          <w:rFonts w:ascii="Century Gothic" w:hAnsi="Century Gothic" w:cs="Century Gothic"/>
          <w:b/>
          <w:bCs/>
          <w:i/>
          <w:iCs/>
        </w:rPr>
      </w:pPr>
      <w:r w:rsidRPr="00F71007">
        <w:rPr>
          <w:rFonts w:ascii="Century Gothic" w:hAnsi="Century Gothic" w:cs="Century Gothic"/>
          <w:b/>
          <w:bCs/>
          <w:i/>
          <w:iCs/>
        </w:rPr>
        <w:t>Adı-Soyadı:……………………………..</w:t>
      </w:r>
    </w:p>
    <w:p w:rsidR="003B4BD2" w:rsidRPr="00F71007" w:rsidRDefault="003B4BD2" w:rsidP="006C315A">
      <w:pPr>
        <w:rPr>
          <w:rFonts w:ascii="Century Gothic" w:hAnsi="Century Gothic" w:cs="Century Gothic"/>
          <w:b/>
          <w:bCs/>
          <w:i/>
          <w:iCs/>
        </w:rPr>
      </w:pPr>
    </w:p>
    <w:p w:rsidR="003B4BD2" w:rsidRPr="00F71007" w:rsidRDefault="003B4BD2" w:rsidP="0052263C">
      <w:pPr>
        <w:rPr>
          <w:rFonts w:ascii="Century Gothic" w:hAnsi="Century Gothic" w:cs="Century Gothic"/>
          <w:b/>
          <w:bCs/>
          <w:i/>
          <w:iCs/>
        </w:rPr>
      </w:pPr>
      <w:hyperlink r:id="rId5" w:history="1">
        <w:r>
          <w:rPr>
            <w:rStyle w:val="Hyperlink"/>
            <w:b/>
            <w:bCs/>
          </w:rPr>
          <w:t>www.sorubak.com</w:t>
        </w:r>
      </w:hyperlink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89pt;margin-top:6.55pt;width:21.75pt;height:35.25pt;z-index:-251662336;mso-position-horizontal-relative:text;mso-position-vertical-relative:text">
            <v:imagedata r:id="rId6" o:title=""/>
          </v:shape>
        </w:pict>
      </w:r>
    </w:p>
    <w:p w:rsidR="003B4BD2" w:rsidRDefault="003B4BD2" w:rsidP="00F71007">
      <w:pPr>
        <w:numPr>
          <w:ilvl w:val="0"/>
          <w:numId w:val="1"/>
        </w:numPr>
        <w:tabs>
          <w:tab w:val="clear" w:pos="720"/>
          <w:tab w:val="num" w:pos="180"/>
        </w:tabs>
        <w:ind w:left="180" w:firstLine="0"/>
        <w:rPr>
          <w:rFonts w:ascii="Century Gothic" w:hAnsi="Century Gothic" w:cs="Century Gothic"/>
          <w:b/>
          <w:bCs/>
        </w:rPr>
      </w:pPr>
      <w:r w:rsidRPr="00F71007">
        <w:rPr>
          <w:rFonts w:ascii="Century Gothic" w:hAnsi="Century Gothic" w:cs="Century Gothic"/>
          <w:b/>
          <w:bCs/>
        </w:rPr>
        <w:t>Bir markette 120 şişe sütün</w:t>
      </w:r>
      <w:r>
        <w:rPr>
          <w:rFonts w:ascii="Century Gothic" w:hAnsi="Century Gothic" w:cs="Century Gothic"/>
          <w:b/>
          <w:bCs/>
        </w:rPr>
        <w:t xml:space="preserve">         ‘ü</w:t>
      </w:r>
    </w:p>
    <w:p w:rsidR="003B4BD2" w:rsidRDefault="003B4BD2" w:rsidP="00F71007">
      <w:pPr>
        <w:rPr>
          <w:rFonts w:ascii="Century Gothic" w:hAnsi="Century Gothic" w:cs="Century Gothic"/>
          <w:b/>
          <w:bCs/>
        </w:rPr>
      </w:pPr>
    </w:p>
    <w:p w:rsidR="003B4BD2" w:rsidRPr="00F71007" w:rsidRDefault="003B4BD2" w:rsidP="00F71007">
      <w:pPr>
        <w:rPr>
          <w:rFonts w:ascii="Century Gothic" w:hAnsi="Century Gothic" w:cs="Century Gothic"/>
          <w:b/>
          <w:bCs/>
        </w:rPr>
      </w:pPr>
      <w:r>
        <w:rPr>
          <w:rFonts w:ascii="Century Gothic" w:hAnsi="Century Gothic" w:cs="Century Gothic"/>
          <w:b/>
          <w:bCs/>
        </w:rPr>
        <w:t>satılmıştır geriye kaç tane süt kalmıştır</w:t>
      </w:r>
      <w:r w:rsidRPr="00F71007">
        <w:rPr>
          <w:rFonts w:ascii="Century Gothic" w:hAnsi="Century Gothic" w:cs="Century Gothic"/>
          <w:b/>
          <w:bCs/>
        </w:rPr>
        <w:t>?</w:t>
      </w:r>
      <w:r w:rsidRPr="00F71007">
        <w:rPr>
          <w:rFonts w:ascii="Century Gothic" w:hAnsi="Century Gothic" w:cs="Century Gothic"/>
        </w:rPr>
        <w:t xml:space="preserve"> </w:t>
      </w:r>
    </w:p>
    <w:tbl>
      <w:tblPr>
        <w:tblW w:w="0" w:type="auto"/>
        <w:tblInd w:w="-10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/>
      </w:tblPr>
      <w:tblGrid>
        <w:gridCol w:w="291"/>
        <w:gridCol w:w="291"/>
        <w:gridCol w:w="291"/>
        <w:gridCol w:w="291"/>
        <w:gridCol w:w="291"/>
        <w:gridCol w:w="291"/>
        <w:gridCol w:w="291"/>
        <w:gridCol w:w="291"/>
        <w:gridCol w:w="292"/>
        <w:gridCol w:w="292"/>
        <w:gridCol w:w="292"/>
        <w:gridCol w:w="292"/>
        <w:gridCol w:w="292"/>
        <w:gridCol w:w="292"/>
        <w:gridCol w:w="292"/>
        <w:gridCol w:w="292"/>
        <w:gridCol w:w="292"/>
        <w:gridCol w:w="292"/>
      </w:tblGrid>
      <w:tr w:rsidR="003B4BD2" w:rsidRPr="00F71007">
        <w:tc>
          <w:tcPr>
            <w:tcW w:w="291" w:type="dxa"/>
          </w:tcPr>
          <w:p w:rsidR="003B4BD2" w:rsidRPr="00F71007" w:rsidRDefault="003B4BD2" w:rsidP="00F30A93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F71007" w:rsidRDefault="003B4BD2" w:rsidP="00F30A93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F71007" w:rsidRDefault="003B4BD2" w:rsidP="00F30A93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F71007" w:rsidRDefault="003B4BD2" w:rsidP="00F30A93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F71007" w:rsidRDefault="003B4BD2" w:rsidP="00F30A93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F71007" w:rsidRDefault="003B4BD2" w:rsidP="00F30A93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F71007" w:rsidRDefault="003B4BD2" w:rsidP="00F30A93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F71007" w:rsidRDefault="003B4BD2" w:rsidP="00F30A93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F30A93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F30A93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F30A93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F30A93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F30A93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F30A93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F30A93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F30A93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F30A93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F30A93">
            <w:pPr>
              <w:rPr>
                <w:rFonts w:ascii="Century Gothic" w:hAnsi="Century Gothic" w:cs="Century Gothic"/>
              </w:rPr>
            </w:pPr>
          </w:p>
        </w:tc>
      </w:tr>
      <w:tr w:rsidR="003B4BD2" w:rsidRPr="00F71007">
        <w:tc>
          <w:tcPr>
            <w:tcW w:w="291" w:type="dxa"/>
          </w:tcPr>
          <w:p w:rsidR="003B4BD2" w:rsidRPr="00F71007" w:rsidRDefault="003B4BD2" w:rsidP="00F30A93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F71007" w:rsidRDefault="003B4BD2" w:rsidP="00F30A93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F71007" w:rsidRDefault="003B4BD2" w:rsidP="00F30A93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F71007" w:rsidRDefault="003B4BD2" w:rsidP="00F30A93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F71007" w:rsidRDefault="003B4BD2" w:rsidP="00F30A93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F71007" w:rsidRDefault="003B4BD2" w:rsidP="00F30A93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F71007" w:rsidRDefault="003B4BD2" w:rsidP="00F30A93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F71007" w:rsidRDefault="003B4BD2" w:rsidP="00F30A93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F30A93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F30A93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F30A93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F30A93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F30A93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F30A93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F30A93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F30A93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F30A93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F30A93">
            <w:pPr>
              <w:rPr>
                <w:rFonts w:ascii="Century Gothic" w:hAnsi="Century Gothic" w:cs="Century Gothic"/>
              </w:rPr>
            </w:pPr>
          </w:p>
        </w:tc>
      </w:tr>
      <w:tr w:rsidR="003B4BD2" w:rsidRPr="00F71007">
        <w:tc>
          <w:tcPr>
            <w:tcW w:w="291" w:type="dxa"/>
          </w:tcPr>
          <w:p w:rsidR="003B4BD2" w:rsidRPr="00F71007" w:rsidRDefault="003B4BD2" w:rsidP="00F30A93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F71007" w:rsidRDefault="003B4BD2" w:rsidP="00F30A93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F71007" w:rsidRDefault="003B4BD2" w:rsidP="00F30A93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F71007" w:rsidRDefault="003B4BD2" w:rsidP="00F30A93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F71007" w:rsidRDefault="003B4BD2" w:rsidP="00F30A93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F71007" w:rsidRDefault="003B4BD2" w:rsidP="00F30A93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F71007" w:rsidRDefault="003B4BD2" w:rsidP="00F30A93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F71007" w:rsidRDefault="003B4BD2" w:rsidP="00F30A93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F30A93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F30A93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F30A93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F30A93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F30A93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F30A93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F30A93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F30A93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F30A93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F30A93">
            <w:pPr>
              <w:rPr>
                <w:rFonts w:ascii="Century Gothic" w:hAnsi="Century Gothic" w:cs="Century Gothic"/>
              </w:rPr>
            </w:pPr>
          </w:p>
        </w:tc>
      </w:tr>
      <w:tr w:rsidR="003B4BD2" w:rsidRPr="00F71007">
        <w:tc>
          <w:tcPr>
            <w:tcW w:w="291" w:type="dxa"/>
          </w:tcPr>
          <w:p w:rsidR="003B4BD2" w:rsidRPr="00F71007" w:rsidRDefault="003B4BD2" w:rsidP="00F30A93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F71007" w:rsidRDefault="003B4BD2" w:rsidP="00F30A93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F71007" w:rsidRDefault="003B4BD2" w:rsidP="00F30A93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F71007" w:rsidRDefault="003B4BD2" w:rsidP="00F30A93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F71007" w:rsidRDefault="003B4BD2" w:rsidP="00F30A93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F71007" w:rsidRDefault="003B4BD2" w:rsidP="00F30A93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F71007" w:rsidRDefault="003B4BD2" w:rsidP="00F30A93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F71007" w:rsidRDefault="003B4BD2" w:rsidP="00F30A93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F30A93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F30A93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F30A93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F30A93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F30A93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F30A93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F30A93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F30A93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F30A93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F30A93">
            <w:pPr>
              <w:rPr>
                <w:rFonts w:ascii="Century Gothic" w:hAnsi="Century Gothic" w:cs="Century Gothic"/>
              </w:rPr>
            </w:pPr>
          </w:p>
        </w:tc>
      </w:tr>
      <w:tr w:rsidR="003B4BD2" w:rsidRPr="00F71007">
        <w:tc>
          <w:tcPr>
            <w:tcW w:w="291" w:type="dxa"/>
          </w:tcPr>
          <w:p w:rsidR="003B4BD2" w:rsidRPr="00F71007" w:rsidRDefault="003B4BD2" w:rsidP="00F30A93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F71007" w:rsidRDefault="003B4BD2" w:rsidP="00F30A93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F71007" w:rsidRDefault="003B4BD2" w:rsidP="00F30A93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F71007" w:rsidRDefault="003B4BD2" w:rsidP="00F30A93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F71007" w:rsidRDefault="003B4BD2" w:rsidP="00F30A93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F71007" w:rsidRDefault="003B4BD2" w:rsidP="00F30A93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F71007" w:rsidRDefault="003B4BD2" w:rsidP="00F30A93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F71007" w:rsidRDefault="003B4BD2" w:rsidP="00F30A93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F30A93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F30A93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F30A93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F30A93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F30A93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F30A93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F30A93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F30A93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F30A93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F30A93">
            <w:pPr>
              <w:rPr>
                <w:rFonts w:ascii="Century Gothic" w:hAnsi="Century Gothic" w:cs="Century Gothic"/>
              </w:rPr>
            </w:pPr>
          </w:p>
        </w:tc>
      </w:tr>
      <w:tr w:rsidR="003B4BD2" w:rsidRPr="00F71007">
        <w:tc>
          <w:tcPr>
            <w:tcW w:w="291" w:type="dxa"/>
          </w:tcPr>
          <w:p w:rsidR="003B4BD2" w:rsidRPr="00F71007" w:rsidRDefault="003B4BD2" w:rsidP="00F30A93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F71007" w:rsidRDefault="003B4BD2" w:rsidP="00F30A93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F71007" w:rsidRDefault="003B4BD2" w:rsidP="00F30A93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F71007" w:rsidRDefault="003B4BD2" w:rsidP="00F30A93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F71007" w:rsidRDefault="003B4BD2" w:rsidP="00F30A93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F71007" w:rsidRDefault="003B4BD2" w:rsidP="00F30A93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F71007" w:rsidRDefault="003B4BD2" w:rsidP="00F30A93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F71007" w:rsidRDefault="003B4BD2" w:rsidP="00F30A93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F30A93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F30A93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F30A93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F30A93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F30A93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F30A93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F30A93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F30A93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F30A93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F30A93">
            <w:pPr>
              <w:rPr>
                <w:rFonts w:ascii="Century Gothic" w:hAnsi="Century Gothic" w:cs="Century Gothic"/>
              </w:rPr>
            </w:pPr>
          </w:p>
        </w:tc>
      </w:tr>
      <w:tr w:rsidR="003B4BD2" w:rsidRPr="00F71007">
        <w:tc>
          <w:tcPr>
            <w:tcW w:w="291" w:type="dxa"/>
          </w:tcPr>
          <w:p w:rsidR="003B4BD2" w:rsidRPr="00F71007" w:rsidRDefault="003B4BD2" w:rsidP="00F30A93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F71007" w:rsidRDefault="003B4BD2" w:rsidP="00F30A93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F71007" w:rsidRDefault="003B4BD2" w:rsidP="00F30A93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F71007" w:rsidRDefault="003B4BD2" w:rsidP="00F30A93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F71007" w:rsidRDefault="003B4BD2" w:rsidP="00F30A93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F71007" w:rsidRDefault="003B4BD2" w:rsidP="00F30A93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F71007" w:rsidRDefault="003B4BD2" w:rsidP="00F30A93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F71007" w:rsidRDefault="003B4BD2" w:rsidP="00F30A93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F30A93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F30A93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F30A93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F30A93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F30A93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F30A93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F30A93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F30A93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F30A93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F30A93">
            <w:pPr>
              <w:rPr>
                <w:rFonts w:ascii="Century Gothic" w:hAnsi="Century Gothic" w:cs="Century Gothic"/>
              </w:rPr>
            </w:pPr>
          </w:p>
        </w:tc>
      </w:tr>
      <w:tr w:rsidR="003B4BD2" w:rsidRPr="00F71007">
        <w:tc>
          <w:tcPr>
            <w:tcW w:w="291" w:type="dxa"/>
          </w:tcPr>
          <w:p w:rsidR="003B4BD2" w:rsidRPr="00F71007" w:rsidRDefault="003B4BD2" w:rsidP="00F30A93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F71007" w:rsidRDefault="003B4BD2" w:rsidP="00F30A93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F71007" w:rsidRDefault="003B4BD2" w:rsidP="00F30A93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F71007" w:rsidRDefault="003B4BD2" w:rsidP="00F30A93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F71007" w:rsidRDefault="003B4BD2" w:rsidP="00F30A93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F71007" w:rsidRDefault="003B4BD2" w:rsidP="00F30A93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F71007" w:rsidRDefault="003B4BD2" w:rsidP="00F30A93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F71007" w:rsidRDefault="003B4BD2" w:rsidP="00F30A93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F30A93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F30A93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F30A93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F30A93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F30A93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F30A93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F30A93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F30A93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F30A93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F30A93">
            <w:pPr>
              <w:rPr>
                <w:rFonts w:ascii="Century Gothic" w:hAnsi="Century Gothic" w:cs="Century Gothic"/>
              </w:rPr>
            </w:pPr>
          </w:p>
        </w:tc>
      </w:tr>
    </w:tbl>
    <w:p w:rsidR="003B4BD2" w:rsidRPr="00F71007" w:rsidRDefault="003B4BD2" w:rsidP="00F30A93">
      <w:pPr>
        <w:rPr>
          <w:rFonts w:ascii="Century Gothic" w:hAnsi="Century Gothic" w:cs="Century Gothic"/>
          <w:b/>
          <w:bCs/>
          <w:sz w:val="16"/>
          <w:szCs w:val="16"/>
        </w:rPr>
      </w:pPr>
      <w:r>
        <w:rPr>
          <w:noProof/>
        </w:rPr>
        <w:pict>
          <v:shape id="_x0000_s1027" type="#_x0000_t75" style="position:absolute;margin-left:171pt;margin-top:5.5pt;width:23.85pt;height:32.8pt;z-index:-251661312;mso-position-horizontal-relative:text;mso-position-vertical-relative:text">
            <v:imagedata r:id="rId7" o:title=""/>
          </v:shape>
        </w:pict>
      </w:r>
    </w:p>
    <w:p w:rsidR="003B4BD2" w:rsidRDefault="003B4BD2" w:rsidP="00F30A93">
      <w:pPr>
        <w:rPr>
          <w:rFonts w:ascii="Century Gothic" w:hAnsi="Century Gothic" w:cs="Century Gothic"/>
          <w:b/>
          <w:bCs/>
        </w:rPr>
      </w:pPr>
      <w:r w:rsidRPr="00F71007">
        <w:rPr>
          <w:rFonts w:ascii="Century Gothic" w:hAnsi="Century Gothic" w:cs="Century Gothic"/>
          <w:b/>
          <w:bCs/>
        </w:rPr>
        <w:t xml:space="preserve">2) Bir </w:t>
      </w:r>
      <w:r>
        <w:rPr>
          <w:rFonts w:ascii="Century Gothic" w:hAnsi="Century Gothic" w:cs="Century Gothic"/>
          <w:b/>
          <w:bCs/>
        </w:rPr>
        <w:t xml:space="preserve">ağıldaki 425 hayvanın             ‘si koyun </w:t>
      </w:r>
    </w:p>
    <w:p w:rsidR="003B4BD2" w:rsidRDefault="003B4BD2" w:rsidP="00F30A93">
      <w:pPr>
        <w:rPr>
          <w:rFonts w:ascii="Century Gothic" w:hAnsi="Century Gothic" w:cs="Century Gothic"/>
          <w:b/>
          <w:bCs/>
        </w:rPr>
      </w:pPr>
    </w:p>
    <w:p w:rsidR="003B4BD2" w:rsidRPr="00F71007" w:rsidRDefault="003B4BD2" w:rsidP="00F30A93">
      <w:pPr>
        <w:rPr>
          <w:rFonts w:ascii="Century Gothic" w:hAnsi="Century Gothic" w:cs="Century Gothic"/>
          <w:b/>
          <w:bCs/>
        </w:rPr>
      </w:pPr>
      <w:r>
        <w:rPr>
          <w:rFonts w:ascii="Century Gothic" w:hAnsi="Century Gothic" w:cs="Century Gothic"/>
          <w:b/>
          <w:bCs/>
        </w:rPr>
        <w:t>geriye kalanları kuzudur. Bu ağılda kaç tane kuzu vardır?</w:t>
      </w:r>
    </w:p>
    <w:tbl>
      <w:tblPr>
        <w:tblW w:w="0" w:type="auto"/>
        <w:tblInd w:w="-10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/>
      </w:tblPr>
      <w:tblGrid>
        <w:gridCol w:w="291"/>
        <w:gridCol w:w="291"/>
        <w:gridCol w:w="291"/>
        <w:gridCol w:w="291"/>
        <w:gridCol w:w="291"/>
        <w:gridCol w:w="291"/>
        <w:gridCol w:w="291"/>
        <w:gridCol w:w="291"/>
        <w:gridCol w:w="292"/>
        <w:gridCol w:w="292"/>
        <w:gridCol w:w="292"/>
        <w:gridCol w:w="292"/>
        <w:gridCol w:w="292"/>
        <w:gridCol w:w="292"/>
        <w:gridCol w:w="292"/>
        <w:gridCol w:w="292"/>
        <w:gridCol w:w="292"/>
        <w:gridCol w:w="292"/>
      </w:tblGrid>
      <w:tr w:rsidR="003B4BD2" w:rsidRPr="00F71007">
        <w:tc>
          <w:tcPr>
            <w:tcW w:w="291" w:type="dxa"/>
          </w:tcPr>
          <w:p w:rsidR="003B4BD2" w:rsidRPr="00F71007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F71007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F71007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F71007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F71007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F71007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F71007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F71007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1B1487">
            <w:pPr>
              <w:rPr>
                <w:rFonts w:ascii="Century Gothic" w:hAnsi="Century Gothic" w:cs="Century Gothic"/>
              </w:rPr>
            </w:pPr>
          </w:p>
        </w:tc>
      </w:tr>
      <w:tr w:rsidR="003B4BD2" w:rsidRPr="00F71007">
        <w:tc>
          <w:tcPr>
            <w:tcW w:w="291" w:type="dxa"/>
          </w:tcPr>
          <w:p w:rsidR="003B4BD2" w:rsidRPr="00F71007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F71007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F71007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F71007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F71007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F71007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F71007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F71007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1B1487">
            <w:pPr>
              <w:rPr>
                <w:rFonts w:ascii="Century Gothic" w:hAnsi="Century Gothic" w:cs="Century Gothic"/>
              </w:rPr>
            </w:pPr>
          </w:p>
        </w:tc>
      </w:tr>
      <w:tr w:rsidR="003B4BD2" w:rsidRPr="00F71007">
        <w:tc>
          <w:tcPr>
            <w:tcW w:w="291" w:type="dxa"/>
          </w:tcPr>
          <w:p w:rsidR="003B4BD2" w:rsidRPr="00F71007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F71007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F71007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F71007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F71007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F71007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F71007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F71007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1B1487">
            <w:pPr>
              <w:rPr>
                <w:rFonts w:ascii="Century Gothic" w:hAnsi="Century Gothic" w:cs="Century Gothic"/>
              </w:rPr>
            </w:pPr>
          </w:p>
        </w:tc>
      </w:tr>
      <w:tr w:rsidR="003B4BD2" w:rsidRPr="00F71007">
        <w:tc>
          <w:tcPr>
            <w:tcW w:w="291" w:type="dxa"/>
          </w:tcPr>
          <w:p w:rsidR="003B4BD2" w:rsidRPr="00F71007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F71007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F71007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F71007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F71007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F71007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F71007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F71007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1B1487">
            <w:pPr>
              <w:rPr>
                <w:rFonts w:ascii="Century Gothic" w:hAnsi="Century Gothic" w:cs="Century Gothic"/>
              </w:rPr>
            </w:pPr>
          </w:p>
        </w:tc>
      </w:tr>
      <w:tr w:rsidR="003B4BD2" w:rsidRPr="00F71007">
        <w:tc>
          <w:tcPr>
            <w:tcW w:w="291" w:type="dxa"/>
          </w:tcPr>
          <w:p w:rsidR="003B4BD2" w:rsidRPr="00F71007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F71007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F71007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F71007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F71007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F71007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F71007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F71007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1B1487">
            <w:pPr>
              <w:rPr>
                <w:rFonts w:ascii="Century Gothic" w:hAnsi="Century Gothic" w:cs="Century Gothic"/>
              </w:rPr>
            </w:pPr>
          </w:p>
        </w:tc>
      </w:tr>
      <w:tr w:rsidR="003B4BD2" w:rsidRPr="00F71007">
        <w:tc>
          <w:tcPr>
            <w:tcW w:w="291" w:type="dxa"/>
          </w:tcPr>
          <w:p w:rsidR="003B4BD2" w:rsidRPr="00F71007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F71007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F71007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F71007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F71007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F71007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F71007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F71007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1B1487">
            <w:pPr>
              <w:rPr>
                <w:rFonts w:ascii="Century Gothic" w:hAnsi="Century Gothic" w:cs="Century Gothic"/>
              </w:rPr>
            </w:pPr>
          </w:p>
        </w:tc>
      </w:tr>
      <w:tr w:rsidR="003B4BD2" w:rsidRPr="00F71007">
        <w:tc>
          <w:tcPr>
            <w:tcW w:w="291" w:type="dxa"/>
          </w:tcPr>
          <w:p w:rsidR="003B4BD2" w:rsidRPr="00F71007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F71007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F71007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F71007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F71007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F71007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F71007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F71007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1B1487">
            <w:pPr>
              <w:rPr>
                <w:rFonts w:ascii="Century Gothic" w:hAnsi="Century Gothic" w:cs="Century Gothic"/>
              </w:rPr>
            </w:pPr>
          </w:p>
        </w:tc>
      </w:tr>
      <w:tr w:rsidR="003B4BD2" w:rsidRPr="00F71007">
        <w:tc>
          <w:tcPr>
            <w:tcW w:w="291" w:type="dxa"/>
          </w:tcPr>
          <w:p w:rsidR="003B4BD2" w:rsidRPr="00F71007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F71007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F71007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F71007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F71007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F71007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F71007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F71007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F71007" w:rsidRDefault="003B4BD2" w:rsidP="001B1487">
            <w:pPr>
              <w:rPr>
                <w:rFonts w:ascii="Century Gothic" w:hAnsi="Century Gothic" w:cs="Century Gothic"/>
              </w:rPr>
            </w:pPr>
          </w:p>
        </w:tc>
      </w:tr>
    </w:tbl>
    <w:p w:rsidR="003B4BD2" w:rsidRPr="00F71007" w:rsidRDefault="003B4BD2" w:rsidP="00F30A93">
      <w:pPr>
        <w:rPr>
          <w:rFonts w:ascii="Century Gothic" w:hAnsi="Century Gothic" w:cs="Century Gothic"/>
          <w:b/>
          <w:bCs/>
          <w:sz w:val="16"/>
          <w:szCs w:val="16"/>
        </w:rPr>
      </w:pPr>
    </w:p>
    <w:p w:rsidR="003B4BD2" w:rsidRPr="00206AA0" w:rsidRDefault="003B4BD2" w:rsidP="00206AA0">
      <w:pPr>
        <w:numPr>
          <w:ilvl w:val="0"/>
          <w:numId w:val="2"/>
        </w:numPr>
        <w:ind w:left="284" w:hanging="426"/>
        <w:rPr>
          <w:rFonts w:ascii="Century Gothic" w:hAnsi="Century Gothic" w:cs="Century Gothic"/>
          <w:b/>
          <w:bCs/>
        </w:rPr>
      </w:pPr>
      <w:r>
        <w:rPr>
          <w:noProof/>
        </w:rPr>
        <w:pict>
          <v:shape id="_x0000_s1028" type="#_x0000_t75" style="position:absolute;left:0;text-align:left;margin-left:73.9pt;margin-top:13pt;width:22.15pt;height:32.5pt;z-index:-251659264">
            <v:imagedata r:id="rId8" o:title=""/>
          </v:shape>
        </w:pict>
      </w:r>
      <w:r>
        <w:rPr>
          <w:rFonts w:ascii="Century Gothic" w:hAnsi="Century Gothic" w:cs="Century Gothic"/>
          <w:b/>
          <w:bCs/>
        </w:rPr>
        <w:t xml:space="preserve">Bir bahçede bulanan 96 tane elma ağacını             </w:t>
      </w:r>
      <w:r w:rsidRPr="00CA41A2">
        <w:rPr>
          <w:rFonts w:ascii="Century Gothic" w:hAnsi="Century Gothic" w:cs="Century Gothic"/>
          <w:b/>
          <w:bCs/>
        </w:rPr>
        <w:t xml:space="preserve">‘i,  84 tane kiraz </w:t>
      </w:r>
      <w:r w:rsidRPr="00206AA0">
        <w:rPr>
          <w:rFonts w:ascii="Century Gothic" w:hAnsi="Century Gothic" w:cs="Century Gothic"/>
          <w:b/>
          <w:bCs/>
        </w:rPr>
        <w:t xml:space="preserve">ağacının      </w:t>
      </w:r>
    </w:p>
    <w:p w:rsidR="003B4BD2" w:rsidRDefault="003B4BD2" w:rsidP="00CA41A2">
      <w:pPr>
        <w:ind w:left="284"/>
        <w:rPr>
          <w:rFonts w:ascii="Century Gothic" w:hAnsi="Century Gothic" w:cs="Century Gothic"/>
          <w:b/>
          <w:bCs/>
        </w:rPr>
      </w:pPr>
      <w:r>
        <w:rPr>
          <w:noProof/>
        </w:rPr>
        <w:pict>
          <v:shape id="_x0000_s1029" type="#_x0000_t75" style="position:absolute;left:0;text-align:left;margin-left:11.65pt;margin-top:3.15pt;width:23.15pt;height:33.05pt;z-index:-251658240">
            <v:imagedata r:id="rId9" o:title=""/>
          </v:shape>
        </w:pict>
      </w:r>
    </w:p>
    <w:p w:rsidR="003B4BD2" w:rsidRPr="003875EC" w:rsidRDefault="003B4BD2" w:rsidP="00206AA0">
      <w:pPr>
        <w:ind w:left="284"/>
        <w:rPr>
          <w:rFonts w:ascii="Century Gothic" w:hAnsi="Century Gothic" w:cs="Century Gothic"/>
          <w:b/>
          <w:bCs/>
        </w:rPr>
      </w:pPr>
      <w:r>
        <w:rPr>
          <w:rFonts w:ascii="Century Gothic" w:hAnsi="Century Gothic" w:cs="Century Gothic"/>
          <w:b/>
          <w:bCs/>
        </w:rPr>
        <w:t xml:space="preserve">      ‘ i kurudu. Bu bahçede kaç ağaç kurumuştur?</w:t>
      </w:r>
    </w:p>
    <w:tbl>
      <w:tblPr>
        <w:tblW w:w="0" w:type="auto"/>
        <w:tblInd w:w="-10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/>
      </w:tblPr>
      <w:tblGrid>
        <w:gridCol w:w="291"/>
        <w:gridCol w:w="291"/>
        <w:gridCol w:w="291"/>
        <w:gridCol w:w="291"/>
        <w:gridCol w:w="291"/>
        <w:gridCol w:w="291"/>
        <w:gridCol w:w="291"/>
        <w:gridCol w:w="291"/>
        <w:gridCol w:w="292"/>
        <w:gridCol w:w="292"/>
        <w:gridCol w:w="292"/>
        <w:gridCol w:w="292"/>
        <w:gridCol w:w="292"/>
        <w:gridCol w:w="292"/>
        <w:gridCol w:w="292"/>
        <w:gridCol w:w="292"/>
        <w:gridCol w:w="292"/>
        <w:gridCol w:w="292"/>
      </w:tblGrid>
      <w:tr w:rsidR="003B4BD2" w:rsidRPr="00782D1D">
        <w:tc>
          <w:tcPr>
            <w:tcW w:w="291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</w:tr>
      <w:tr w:rsidR="003B4BD2" w:rsidRPr="00782D1D">
        <w:tc>
          <w:tcPr>
            <w:tcW w:w="291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</w:tr>
      <w:tr w:rsidR="003B4BD2" w:rsidRPr="00782D1D">
        <w:tc>
          <w:tcPr>
            <w:tcW w:w="291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</w:tr>
      <w:tr w:rsidR="003B4BD2" w:rsidRPr="00782D1D">
        <w:tc>
          <w:tcPr>
            <w:tcW w:w="291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</w:tr>
      <w:tr w:rsidR="003B4BD2" w:rsidRPr="00782D1D">
        <w:tc>
          <w:tcPr>
            <w:tcW w:w="291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</w:tr>
      <w:tr w:rsidR="003B4BD2" w:rsidRPr="00782D1D">
        <w:tc>
          <w:tcPr>
            <w:tcW w:w="291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</w:tr>
      <w:tr w:rsidR="003B4BD2" w:rsidRPr="00782D1D">
        <w:tc>
          <w:tcPr>
            <w:tcW w:w="291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</w:tr>
      <w:tr w:rsidR="003B4BD2" w:rsidRPr="00782D1D">
        <w:tc>
          <w:tcPr>
            <w:tcW w:w="291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</w:tr>
    </w:tbl>
    <w:p w:rsidR="003B4BD2" w:rsidRPr="00F71007" w:rsidRDefault="003B4BD2" w:rsidP="00F30A93">
      <w:pPr>
        <w:rPr>
          <w:rFonts w:ascii="Century Gothic" w:hAnsi="Century Gothic" w:cs="Century Gothic"/>
          <w:b/>
          <w:bCs/>
          <w:sz w:val="16"/>
          <w:szCs w:val="16"/>
        </w:rPr>
      </w:pPr>
      <w:r>
        <w:rPr>
          <w:noProof/>
        </w:rPr>
        <w:pict>
          <v:shape id="_x0000_s1030" type="#_x0000_t75" style="position:absolute;margin-left:201.15pt;margin-top:.85pt;width:21pt;height:33.85pt;z-index:-251660288;mso-position-horizontal-relative:text;mso-position-vertical-relative:text">
            <v:imagedata r:id="rId10" o:title=""/>
          </v:shape>
        </w:pict>
      </w:r>
    </w:p>
    <w:p w:rsidR="003B4BD2" w:rsidRDefault="003B4BD2" w:rsidP="00F30A93">
      <w:pPr>
        <w:rPr>
          <w:rFonts w:ascii="Century Gothic" w:hAnsi="Century Gothic" w:cs="Century Gothic"/>
          <w:b/>
          <w:bCs/>
        </w:rPr>
      </w:pPr>
      <w:r w:rsidRPr="00F71007">
        <w:rPr>
          <w:rFonts w:ascii="Century Gothic" w:hAnsi="Century Gothic" w:cs="Century Gothic"/>
          <w:b/>
          <w:bCs/>
        </w:rPr>
        <w:t>4) Üç basamaklı en büyük sayı</w:t>
      </w:r>
      <w:r>
        <w:rPr>
          <w:rFonts w:ascii="Century Gothic" w:hAnsi="Century Gothic" w:cs="Century Gothic"/>
          <w:b/>
          <w:bCs/>
        </w:rPr>
        <w:t>nın           ‘si kaç eder?</w:t>
      </w:r>
    </w:p>
    <w:p w:rsidR="003B4BD2" w:rsidRPr="00F71007" w:rsidRDefault="003B4BD2" w:rsidP="00F30A93">
      <w:pPr>
        <w:rPr>
          <w:rFonts w:ascii="Century Gothic" w:hAnsi="Century Gothic" w:cs="Century Gothic"/>
          <w:b/>
          <w:bCs/>
        </w:rPr>
      </w:pPr>
    </w:p>
    <w:tbl>
      <w:tblPr>
        <w:tblW w:w="0" w:type="auto"/>
        <w:tblInd w:w="-10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/>
      </w:tblPr>
      <w:tblGrid>
        <w:gridCol w:w="291"/>
        <w:gridCol w:w="291"/>
        <w:gridCol w:w="291"/>
        <w:gridCol w:w="291"/>
        <w:gridCol w:w="291"/>
        <w:gridCol w:w="291"/>
        <w:gridCol w:w="291"/>
        <w:gridCol w:w="291"/>
        <w:gridCol w:w="292"/>
        <w:gridCol w:w="292"/>
        <w:gridCol w:w="292"/>
        <w:gridCol w:w="292"/>
        <w:gridCol w:w="292"/>
        <w:gridCol w:w="292"/>
        <w:gridCol w:w="292"/>
        <w:gridCol w:w="292"/>
        <w:gridCol w:w="292"/>
        <w:gridCol w:w="292"/>
      </w:tblGrid>
      <w:tr w:rsidR="003B4BD2" w:rsidRPr="00782D1D">
        <w:tc>
          <w:tcPr>
            <w:tcW w:w="291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</w:tr>
      <w:tr w:rsidR="003B4BD2" w:rsidRPr="00782D1D">
        <w:tc>
          <w:tcPr>
            <w:tcW w:w="291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</w:tr>
      <w:tr w:rsidR="003B4BD2" w:rsidRPr="00782D1D">
        <w:tc>
          <w:tcPr>
            <w:tcW w:w="291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</w:tr>
      <w:tr w:rsidR="003B4BD2" w:rsidRPr="00782D1D">
        <w:tc>
          <w:tcPr>
            <w:tcW w:w="291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</w:tr>
      <w:tr w:rsidR="003B4BD2" w:rsidRPr="00782D1D">
        <w:tc>
          <w:tcPr>
            <w:tcW w:w="291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</w:tr>
      <w:tr w:rsidR="003B4BD2" w:rsidRPr="00782D1D">
        <w:tc>
          <w:tcPr>
            <w:tcW w:w="291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</w:tr>
      <w:tr w:rsidR="003B4BD2" w:rsidRPr="00782D1D">
        <w:tc>
          <w:tcPr>
            <w:tcW w:w="291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</w:tr>
      <w:tr w:rsidR="003B4BD2" w:rsidRPr="00782D1D">
        <w:tc>
          <w:tcPr>
            <w:tcW w:w="291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782D1D" w:rsidRDefault="003B4BD2" w:rsidP="001B1487">
            <w:pPr>
              <w:rPr>
                <w:rFonts w:ascii="Century Gothic" w:hAnsi="Century Gothic" w:cs="Century Gothic"/>
              </w:rPr>
            </w:pPr>
          </w:p>
        </w:tc>
      </w:tr>
    </w:tbl>
    <w:p w:rsidR="003B4BD2" w:rsidRPr="00F71007" w:rsidRDefault="003B4BD2" w:rsidP="00F30A93">
      <w:pPr>
        <w:rPr>
          <w:rFonts w:ascii="Century Gothic" w:hAnsi="Century Gothic" w:cs="Century Gothic"/>
          <w:sz w:val="16"/>
          <w:szCs w:val="16"/>
        </w:rPr>
      </w:pPr>
      <w:r>
        <w:rPr>
          <w:noProof/>
        </w:rPr>
        <w:pict>
          <v:shape id="_x0000_s1031" type="#_x0000_t75" style="position:absolute;margin-left:130.65pt;margin-top:-3.6pt;width:21pt;height:33.6pt;z-index:-251657216;mso-position-horizontal-relative:text;mso-position-vertical-relative:text">
            <v:imagedata r:id="rId11" o:title=""/>
          </v:shape>
        </w:pict>
      </w:r>
    </w:p>
    <w:p w:rsidR="003B4BD2" w:rsidRPr="00CB13FA" w:rsidRDefault="003B4BD2" w:rsidP="00F30A93">
      <w:pPr>
        <w:rPr>
          <w:rFonts w:ascii="Century Gothic" w:hAnsi="Century Gothic" w:cs="Century Gothic"/>
          <w:i/>
          <w:iCs/>
        </w:rPr>
      </w:pPr>
      <w:r>
        <w:rPr>
          <w:rFonts w:ascii="Century Gothic" w:hAnsi="Century Gothic" w:cs="Century Gothic"/>
          <w:b/>
          <w:bCs/>
        </w:rPr>
        <w:t xml:space="preserve">5)  14 düzine </w:t>
      </w:r>
      <w:r w:rsidRPr="00CB13FA">
        <w:rPr>
          <w:rFonts w:ascii="Century Gothic" w:hAnsi="Century Gothic" w:cs="Century Gothic"/>
          <w:b/>
          <w:bCs/>
        </w:rPr>
        <w:t xml:space="preserve">kalemin </w:t>
      </w:r>
      <w:r w:rsidRPr="00CB13FA">
        <w:rPr>
          <w:rFonts w:ascii="Century Gothic" w:hAnsi="Century Gothic" w:cs="Century Gothic"/>
          <w:b/>
          <w:bCs/>
          <w:sz w:val="20"/>
          <w:szCs w:val="20"/>
        </w:rPr>
        <w:t xml:space="preserve">          </w:t>
      </w:r>
      <w:r w:rsidRPr="00CB13FA">
        <w:rPr>
          <w:rFonts w:ascii="Century Gothic" w:hAnsi="Century Gothic" w:cs="Century Gothic"/>
          <w:b/>
          <w:bCs/>
        </w:rPr>
        <w:t>‘sı</w:t>
      </w:r>
      <w:r>
        <w:rPr>
          <w:rFonts w:ascii="Century Gothic" w:hAnsi="Century Gothic" w:cs="Century Gothic"/>
          <w:b/>
          <w:bCs/>
        </w:rPr>
        <w:t xml:space="preserve"> satılmıştır. Satılmayan kalem sayısı kaçtır?</w:t>
      </w:r>
    </w:p>
    <w:p w:rsidR="003B4BD2" w:rsidRPr="00F71007" w:rsidRDefault="003B4BD2" w:rsidP="00F30A93">
      <w:pPr>
        <w:rPr>
          <w:rFonts w:ascii="Century Gothic" w:hAnsi="Century Gothic" w:cs="Century Gothic"/>
          <w:b/>
          <w:bCs/>
        </w:rPr>
      </w:pPr>
    </w:p>
    <w:tbl>
      <w:tblPr>
        <w:tblW w:w="0" w:type="auto"/>
        <w:tblInd w:w="-10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/>
      </w:tblPr>
      <w:tblGrid>
        <w:gridCol w:w="291"/>
        <w:gridCol w:w="291"/>
        <w:gridCol w:w="291"/>
        <w:gridCol w:w="291"/>
        <w:gridCol w:w="291"/>
        <w:gridCol w:w="291"/>
        <w:gridCol w:w="291"/>
        <w:gridCol w:w="291"/>
        <w:gridCol w:w="292"/>
        <w:gridCol w:w="292"/>
        <w:gridCol w:w="292"/>
        <w:gridCol w:w="292"/>
        <w:gridCol w:w="292"/>
        <w:gridCol w:w="292"/>
        <w:gridCol w:w="292"/>
        <w:gridCol w:w="292"/>
        <w:gridCol w:w="292"/>
        <w:gridCol w:w="292"/>
      </w:tblGrid>
      <w:tr w:rsidR="003B4BD2" w:rsidRPr="00206AA0">
        <w:tc>
          <w:tcPr>
            <w:tcW w:w="291" w:type="dxa"/>
          </w:tcPr>
          <w:p w:rsidR="003B4BD2" w:rsidRPr="00206AA0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206AA0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206AA0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206AA0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206AA0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206AA0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206AA0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206AA0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206AA0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206AA0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206AA0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206AA0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206AA0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206AA0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206AA0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206AA0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206AA0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206AA0" w:rsidRDefault="003B4BD2" w:rsidP="001B1487">
            <w:pPr>
              <w:rPr>
                <w:rFonts w:ascii="Century Gothic" w:hAnsi="Century Gothic" w:cs="Century Gothic"/>
              </w:rPr>
            </w:pPr>
          </w:p>
        </w:tc>
      </w:tr>
      <w:tr w:rsidR="003B4BD2" w:rsidRPr="00206AA0">
        <w:tc>
          <w:tcPr>
            <w:tcW w:w="291" w:type="dxa"/>
          </w:tcPr>
          <w:p w:rsidR="003B4BD2" w:rsidRPr="00206AA0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206AA0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206AA0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206AA0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206AA0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206AA0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206AA0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206AA0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206AA0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206AA0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206AA0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206AA0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206AA0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206AA0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206AA0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206AA0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206AA0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206AA0" w:rsidRDefault="003B4BD2" w:rsidP="001B1487">
            <w:pPr>
              <w:rPr>
                <w:rFonts w:ascii="Century Gothic" w:hAnsi="Century Gothic" w:cs="Century Gothic"/>
              </w:rPr>
            </w:pPr>
          </w:p>
        </w:tc>
      </w:tr>
      <w:tr w:rsidR="003B4BD2" w:rsidRPr="00206AA0">
        <w:tc>
          <w:tcPr>
            <w:tcW w:w="291" w:type="dxa"/>
          </w:tcPr>
          <w:p w:rsidR="003B4BD2" w:rsidRPr="00206AA0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206AA0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206AA0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206AA0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206AA0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206AA0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206AA0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206AA0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206AA0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206AA0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206AA0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206AA0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206AA0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206AA0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206AA0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206AA0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206AA0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206AA0" w:rsidRDefault="003B4BD2" w:rsidP="001B1487">
            <w:pPr>
              <w:rPr>
                <w:rFonts w:ascii="Century Gothic" w:hAnsi="Century Gothic" w:cs="Century Gothic"/>
              </w:rPr>
            </w:pPr>
          </w:p>
        </w:tc>
      </w:tr>
      <w:tr w:rsidR="003B4BD2" w:rsidRPr="00206AA0">
        <w:tc>
          <w:tcPr>
            <w:tcW w:w="291" w:type="dxa"/>
          </w:tcPr>
          <w:p w:rsidR="003B4BD2" w:rsidRPr="00206AA0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206AA0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206AA0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206AA0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206AA0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206AA0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206AA0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206AA0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206AA0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206AA0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206AA0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206AA0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206AA0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206AA0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206AA0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206AA0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206AA0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206AA0" w:rsidRDefault="003B4BD2" w:rsidP="001B1487">
            <w:pPr>
              <w:rPr>
                <w:rFonts w:ascii="Century Gothic" w:hAnsi="Century Gothic" w:cs="Century Gothic"/>
              </w:rPr>
            </w:pPr>
          </w:p>
        </w:tc>
      </w:tr>
      <w:tr w:rsidR="003B4BD2" w:rsidRPr="00206AA0">
        <w:tc>
          <w:tcPr>
            <w:tcW w:w="291" w:type="dxa"/>
          </w:tcPr>
          <w:p w:rsidR="003B4BD2" w:rsidRPr="00206AA0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206AA0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206AA0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206AA0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206AA0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206AA0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206AA0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206AA0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206AA0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206AA0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206AA0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206AA0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206AA0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206AA0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206AA0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206AA0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206AA0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206AA0" w:rsidRDefault="003B4BD2" w:rsidP="001B1487">
            <w:pPr>
              <w:rPr>
                <w:rFonts w:ascii="Century Gothic" w:hAnsi="Century Gothic" w:cs="Century Gothic"/>
              </w:rPr>
            </w:pPr>
          </w:p>
        </w:tc>
      </w:tr>
      <w:tr w:rsidR="003B4BD2" w:rsidRPr="00206AA0">
        <w:tc>
          <w:tcPr>
            <w:tcW w:w="291" w:type="dxa"/>
          </w:tcPr>
          <w:p w:rsidR="003B4BD2" w:rsidRPr="00206AA0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206AA0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206AA0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206AA0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206AA0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206AA0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206AA0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206AA0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206AA0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206AA0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206AA0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206AA0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206AA0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206AA0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206AA0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206AA0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206AA0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206AA0" w:rsidRDefault="003B4BD2" w:rsidP="001B1487">
            <w:pPr>
              <w:rPr>
                <w:rFonts w:ascii="Century Gothic" w:hAnsi="Century Gothic" w:cs="Century Gothic"/>
              </w:rPr>
            </w:pPr>
          </w:p>
        </w:tc>
      </w:tr>
      <w:tr w:rsidR="003B4BD2" w:rsidRPr="00206AA0">
        <w:tc>
          <w:tcPr>
            <w:tcW w:w="291" w:type="dxa"/>
          </w:tcPr>
          <w:p w:rsidR="003B4BD2" w:rsidRPr="00206AA0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206AA0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206AA0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206AA0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206AA0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206AA0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206AA0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206AA0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206AA0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206AA0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206AA0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206AA0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206AA0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206AA0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206AA0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206AA0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206AA0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206AA0" w:rsidRDefault="003B4BD2" w:rsidP="001B1487">
            <w:pPr>
              <w:rPr>
                <w:rFonts w:ascii="Century Gothic" w:hAnsi="Century Gothic" w:cs="Century Gothic"/>
              </w:rPr>
            </w:pPr>
          </w:p>
        </w:tc>
      </w:tr>
      <w:tr w:rsidR="003B4BD2" w:rsidRPr="00206AA0">
        <w:tc>
          <w:tcPr>
            <w:tcW w:w="291" w:type="dxa"/>
          </w:tcPr>
          <w:p w:rsidR="003B4BD2" w:rsidRPr="00206AA0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206AA0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206AA0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206AA0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206AA0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206AA0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206AA0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206AA0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206AA0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206AA0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206AA0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206AA0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206AA0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206AA0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206AA0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206AA0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206AA0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206AA0" w:rsidRDefault="003B4BD2" w:rsidP="001B1487">
            <w:pPr>
              <w:rPr>
                <w:rFonts w:ascii="Century Gothic" w:hAnsi="Century Gothic" w:cs="Century Gothic"/>
              </w:rPr>
            </w:pPr>
          </w:p>
        </w:tc>
      </w:tr>
    </w:tbl>
    <w:p w:rsidR="003B4BD2" w:rsidRDefault="003B4BD2" w:rsidP="00F30A93">
      <w:pPr>
        <w:rPr>
          <w:rFonts w:ascii="Century Gothic" w:hAnsi="Century Gothic" w:cs="Century Gothic"/>
          <w:i/>
          <w:iCs/>
          <w:sz w:val="20"/>
          <w:szCs w:val="20"/>
        </w:rPr>
      </w:pPr>
      <w:r>
        <w:rPr>
          <w:rFonts w:ascii="Century Gothic" w:hAnsi="Century Gothic" w:cs="Century Gothic"/>
          <w:b/>
          <w:bCs/>
        </w:rPr>
        <w:t>6) Babam 56 yaşındadır annem babamdan 8 yaş küçüktür Ben ise annemin yaşının çeyrek yaşındayım. Benim yaşım kaçtır</w:t>
      </w:r>
      <w:r w:rsidRPr="00F71007">
        <w:rPr>
          <w:rFonts w:ascii="Century Gothic" w:hAnsi="Century Gothic" w:cs="Century Gothic"/>
          <w:b/>
          <w:bCs/>
        </w:rPr>
        <w:t>?</w:t>
      </w:r>
      <w:r w:rsidRPr="00F71007">
        <w:rPr>
          <w:rFonts w:ascii="Century Gothic" w:hAnsi="Century Gothic" w:cs="Century Gothic"/>
          <w:i/>
          <w:iCs/>
          <w:sz w:val="20"/>
          <w:szCs w:val="20"/>
        </w:rPr>
        <w:t xml:space="preserve"> </w:t>
      </w:r>
    </w:p>
    <w:p w:rsidR="003B4BD2" w:rsidRPr="00F71007" w:rsidRDefault="003B4BD2" w:rsidP="00F30A93">
      <w:pPr>
        <w:rPr>
          <w:rFonts w:ascii="Century Gothic" w:hAnsi="Century Gothic" w:cs="Century Gothic"/>
          <w:b/>
          <w:bCs/>
        </w:rPr>
      </w:pPr>
    </w:p>
    <w:tbl>
      <w:tblPr>
        <w:tblW w:w="0" w:type="auto"/>
        <w:tblInd w:w="-10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/>
      </w:tblPr>
      <w:tblGrid>
        <w:gridCol w:w="291"/>
        <w:gridCol w:w="291"/>
        <w:gridCol w:w="291"/>
        <w:gridCol w:w="291"/>
        <w:gridCol w:w="291"/>
        <w:gridCol w:w="291"/>
        <w:gridCol w:w="291"/>
        <w:gridCol w:w="291"/>
        <w:gridCol w:w="292"/>
        <w:gridCol w:w="292"/>
        <w:gridCol w:w="292"/>
        <w:gridCol w:w="292"/>
        <w:gridCol w:w="292"/>
        <w:gridCol w:w="292"/>
        <w:gridCol w:w="292"/>
        <w:gridCol w:w="292"/>
        <w:gridCol w:w="292"/>
        <w:gridCol w:w="292"/>
      </w:tblGrid>
      <w:tr w:rsidR="003B4BD2" w:rsidRPr="004E6B35">
        <w:tc>
          <w:tcPr>
            <w:tcW w:w="291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</w:tr>
      <w:tr w:rsidR="003B4BD2" w:rsidRPr="004E6B35">
        <w:tc>
          <w:tcPr>
            <w:tcW w:w="291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</w:tr>
      <w:tr w:rsidR="003B4BD2" w:rsidRPr="004E6B35">
        <w:tc>
          <w:tcPr>
            <w:tcW w:w="291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</w:tr>
      <w:tr w:rsidR="003B4BD2" w:rsidRPr="004E6B35">
        <w:tc>
          <w:tcPr>
            <w:tcW w:w="291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</w:tr>
      <w:tr w:rsidR="003B4BD2" w:rsidRPr="004E6B35">
        <w:tc>
          <w:tcPr>
            <w:tcW w:w="291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</w:tr>
      <w:tr w:rsidR="003B4BD2" w:rsidRPr="004E6B35">
        <w:tc>
          <w:tcPr>
            <w:tcW w:w="291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</w:tr>
      <w:tr w:rsidR="003B4BD2" w:rsidRPr="004E6B35">
        <w:tc>
          <w:tcPr>
            <w:tcW w:w="291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</w:tr>
      <w:tr w:rsidR="003B4BD2" w:rsidRPr="004E6B35">
        <w:tc>
          <w:tcPr>
            <w:tcW w:w="291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</w:tr>
      <w:tr w:rsidR="003B4BD2" w:rsidRPr="004E6B35">
        <w:tc>
          <w:tcPr>
            <w:tcW w:w="291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</w:tr>
      <w:tr w:rsidR="003B4BD2" w:rsidRPr="004E6B35">
        <w:tc>
          <w:tcPr>
            <w:tcW w:w="291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4E6B35" w:rsidRDefault="003B4BD2" w:rsidP="001B1487">
            <w:pPr>
              <w:rPr>
                <w:rFonts w:ascii="Century Gothic" w:hAnsi="Century Gothic" w:cs="Century Gothic"/>
              </w:rPr>
            </w:pPr>
          </w:p>
        </w:tc>
      </w:tr>
    </w:tbl>
    <w:p w:rsidR="003B4BD2" w:rsidRDefault="003B4BD2" w:rsidP="00F30A93">
      <w:pPr>
        <w:rPr>
          <w:rFonts w:ascii="Century Gothic" w:hAnsi="Century Gothic" w:cs="Century Gothic"/>
          <w:b/>
          <w:bCs/>
        </w:rPr>
      </w:pPr>
      <w:r>
        <w:rPr>
          <w:noProof/>
        </w:rPr>
        <w:pict>
          <v:shape id="_x0000_s1032" type="#_x0000_t75" style="position:absolute;margin-left:233.7pt;margin-top:6.25pt;width:14.15pt;height:29.4pt;z-index:-251655168;mso-position-horizontal-relative:text;mso-position-vertical-relative:text">
            <v:imagedata r:id="rId12" o:title=""/>
          </v:shape>
        </w:pict>
      </w:r>
      <w:r>
        <w:rPr>
          <w:noProof/>
        </w:rPr>
        <w:pict>
          <v:shape id="_x0000_s1033" type="#_x0000_t75" style="position:absolute;margin-left:147.9pt;margin-top:3.4pt;width:14.25pt;height:33.75pt;z-index:-251656192;mso-position-horizontal-relative:text;mso-position-vertical-relative:text">
            <v:imagedata r:id="rId13" o:title=""/>
          </v:shape>
        </w:pict>
      </w:r>
    </w:p>
    <w:p w:rsidR="003B4BD2" w:rsidRDefault="003B4BD2" w:rsidP="00BF2065">
      <w:pPr>
        <w:spacing w:line="360" w:lineRule="auto"/>
        <w:rPr>
          <w:rFonts w:ascii="Century Gothic" w:hAnsi="Century Gothic" w:cs="Century Gothic"/>
          <w:b/>
          <w:bCs/>
        </w:rPr>
      </w:pPr>
      <w:r>
        <w:rPr>
          <w:rFonts w:ascii="Century Gothic" w:hAnsi="Century Gothic" w:cs="Century Gothic"/>
          <w:b/>
          <w:bCs/>
        </w:rPr>
        <w:t>7) Bir terzi 287 m kumaşın      ‘si ile ceket     ‘ü</w:t>
      </w:r>
    </w:p>
    <w:p w:rsidR="003B4BD2" w:rsidRPr="00F71007" w:rsidRDefault="003B4BD2" w:rsidP="00BF2065">
      <w:pPr>
        <w:spacing w:line="360" w:lineRule="auto"/>
        <w:rPr>
          <w:rFonts w:ascii="Century Gothic" w:hAnsi="Century Gothic" w:cs="Century Gothic"/>
          <w:b/>
          <w:bCs/>
        </w:rPr>
      </w:pPr>
      <w:r>
        <w:rPr>
          <w:rFonts w:ascii="Century Gothic" w:hAnsi="Century Gothic" w:cs="Century Gothic"/>
          <w:b/>
          <w:bCs/>
        </w:rPr>
        <w:t>ile etek dikmiştir. Geriye kaç metre kumaş kalmıştır?</w:t>
      </w:r>
    </w:p>
    <w:tbl>
      <w:tblPr>
        <w:tblW w:w="0" w:type="auto"/>
        <w:tblInd w:w="-10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/>
      </w:tblPr>
      <w:tblGrid>
        <w:gridCol w:w="291"/>
        <w:gridCol w:w="291"/>
        <w:gridCol w:w="291"/>
        <w:gridCol w:w="291"/>
        <w:gridCol w:w="291"/>
        <w:gridCol w:w="291"/>
        <w:gridCol w:w="291"/>
        <w:gridCol w:w="291"/>
        <w:gridCol w:w="292"/>
        <w:gridCol w:w="292"/>
        <w:gridCol w:w="292"/>
        <w:gridCol w:w="292"/>
        <w:gridCol w:w="292"/>
        <w:gridCol w:w="292"/>
        <w:gridCol w:w="292"/>
        <w:gridCol w:w="292"/>
        <w:gridCol w:w="292"/>
        <w:gridCol w:w="292"/>
      </w:tblGrid>
      <w:tr w:rsidR="003B4BD2" w:rsidRPr="00BF2065">
        <w:tc>
          <w:tcPr>
            <w:tcW w:w="291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</w:tr>
      <w:tr w:rsidR="003B4BD2" w:rsidRPr="00BF2065">
        <w:tc>
          <w:tcPr>
            <w:tcW w:w="291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</w:tr>
      <w:tr w:rsidR="003B4BD2" w:rsidRPr="00BF2065">
        <w:tc>
          <w:tcPr>
            <w:tcW w:w="291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</w:tr>
      <w:tr w:rsidR="003B4BD2" w:rsidRPr="00BF2065">
        <w:tc>
          <w:tcPr>
            <w:tcW w:w="291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</w:tr>
      <w:tr w:rsidR="003B4BD2" w:rsidRPr="00BF2065">
        <w:tc>
          <w:tcPr>
            <w:tcW w:w="291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</w:tr>
      <w:tr w:rsidR="003B4BD2" w:rsidRPr="00BF2065">
        <w:tc>
          <w:tcPr>
            <w:tcW w:w="291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</w:tr>
      <w:tr w:rsidR="003B4BD2" w:rsidRPr="00BF2065">
        <w:tc>
          <w:tcPr>
            <w:tcW w:w="291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</w:tr>
      <w:tr w:rsidR="003B4BD2" w:rsidRPr="00BF2065">
        <w:tc>
          <w:tcPr>
            <w:tcW w:w="291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</w:tr>
      <w:tr w:rsidR="003B4BD2" w:rsidRPr="00BF2065">
        <w:tc>
          <w:tcPr>
            <w:tcW w:w="291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BF2065" w:rsidRDefault="003B4BD2" w:rsidP="001B1487">
            <w:pPr>
              <w:rPr>
                <w:rFonts w:ascii="Century Gothic" w:hAnsi="Century Gothic" w:cs="Century Gothic"/>
              </w:rPr>
            </w:pPr>
          </w:p>
        </w:tc>
      </w:tr>
    </w:tbl>
    <w:p w:rsidR="003B4BD2" w:rsidRDefault="003B4BD2" w:rsidP="00F30A93">
      <w:pPr>
        <w:rPr>
          <w:rFonts w:ascii="Century Gothic" w:hAnsi="Century Gothic" w:cs="Century Gothic"/>
          <w:b/>
          <w:bCs/>
        </w:rPr>
      </w:pPr>
    </w:p>
    <w:p w:rsidR="003B4BD2" w:rsidRDefault="003B4BD2" w:rsidP="00F30A93">
      <w:pPr>
        <w:rPr>
          <w:rFonts w:ascii="Century Gothic" w:hAnsi="Century Gothic" w:cs="Century Gothic"/>
          <w:b/>
          <w:bCs/>
        </w:rPr>
      </w:pPr>
      <w:r w:rsidRPr="00F71007">
        <w:rPr>
          <w:rFonts w:ascii="Century Gothic" w:hAnsi="Century Gothic" w:cs="Century Gothic"/>
          <w:b/>
          <w:bCs/>
        </w:rPr>
        <w:t xml:space="preserve">8) </w:t>
      </w:r>
      <w:r>
        <w:rPr>
          <w:rFonts w:ascii="Century Gothic" w:hAnsi="Century Gothic" w:cs="Century Gothic"/>
          <w:b/>
          <w:bCs/>
        </w:rPr>
        <w:t>360 sayısının yarısının çeyreği kaç eder?</w:t>
      </w:r>
    </w:p>
    <w:p w:rsidR="003B4BD2" w:rsidRPr="00F71007" w:rsidRDefault="003B4BD2" w:rsidP="00F30A93">
      <w:pPr>
        <w:rPr>
          <w:rFonts w:ascii="Century Gothic" w:hAnsi="Century Gothic" w:cs="Century Gothic"/>
          <w:b/>
          <w:bCs/>
        </w:rPr>
      </w:pPr>
    </w:p>
    <w:tbl>
      <w:tblPr>
        <w:tblW w:w="0" w:type="auto"/>
        <w:tblInd w:w="-10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/>
      </w:tblPr>
      <w:tblGrid>
        <w:gridCol w:w="291"/>
        <w:gridCol w:w="291"/>
        <w:gridCol w:w="291"/>
        <w:gridCol w:w="291"/>
        <w:gridCol w:w="291"/>
        <w:gridCol w:w="291"/>
        <w:gridCol w:w="291"/>
        <w:gridCol w:w="291"/>
        <w:gridCol w:w="292"/>
        <w:gridCol w:w="292"/>
        <w:gridCol w:w="292"/>
        <w:gridCol w:w="292"/>
        <w:gridCol w:w="292"/>
        <w:gridCol w:w="292"/>
        <w:gridCol w:w="292"/>
        <w:gridCol w:w="292"/>
        <w:gridCol w:w="292"/>
        <w:gridCol w:w="292"/>
      </w:tblGrid>
      <w:tr w:rsidR="003B4BD2" w:rsidRPr="008C3A5F">
        <w:tc>
          <w:tcPr>
            <w:tcW w:w="291" w:type="dxa"/>
          </w:tcPr>
          <w:p w:rsidR="003B4BD2" w:rsidRPr="008C3A5F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8C3A5F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8C3A5F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8C3A5F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8C3A5F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8C3A5F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8C3A5F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8C3A5F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8C3A5F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8C3A5F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8C3A5F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8C3A5F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8C3A5F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8C3A5F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8C3A5F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8C3A5F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8C3A5F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8C3A5F" w:rsidRDefault="003B4BD2" w:rsidP="001B1487">
            <w:pPr>
              <w:rPr>
                <w:rFonts w:ascii="Century Gothic" w:hAnsi="Century Gothic" w:cs="Century Gothic"/>
              </w:rPr>
            </w:pPr>
          </w:p>
        </w:tc>
      </w:tr>
      <w:tr w:rsidR="003B4BD2" w:rsidRPr="008C3A5F">
        <w:tc>
          <w:tcPr>
            <w:tcW w:w="291" w:type="dxa"/>
          </w:tcPr>
          <w:p w:rsidR="003B4BD2" w:rsidRPr="008C3A5F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8C3A5F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8C3A5F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8C3A5F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8C3A5F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8C3A5F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8C3A5F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8C3A5F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8C3A5F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8C3A5F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8C3A5F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8C3A5F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8C3A5F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8C3A5F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8C3A5F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8C3A5F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8C3A5F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8C3A5F" w:rsidRDefault="003B4BD2" w:rsidP="001B1487">
            <w:pPr>
              <w:rPr>
                <w:rFonts w:ascii="Century Gothic" w:hAnsi="Century Gothic" w:cs="Century Gothic"/>
              </w:rPr>
            </w:pPr>
          </w:p>
        </w:tc>
      </w:tr>
      <w:tr w:rsidR="003B4BD2" w:rsidRPr="008C3A5F">
        <w:tc>
          <w:tcPr>
            <w:tcW w:w="291" w:type="dxa"/>
          </w:tcPr>
          <w:p w:rsidR="003B4BD2" w:rsidRPr="008C3A5F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8C3A5F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8C3A5F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8C3A5F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8C3A5F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8C3A5F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8C3A5F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8C3A5F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8C3A5F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8C3A5F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8C3A5F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8C3A5F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8C3A5F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8C3A5F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8C3A5F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8C3A5F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8C3A5F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8C3A5F" w:rsidRDefault="003B4BD2" w:rsidP="001B1487">
            <w:pPr>
              <w:rPr>
                <w:rFonts w:ascii="Century Gothic" w:hAnsi="Century Gothic" w:cs="Century Gothic"/>
              </w:rPr>
            </w:pPr>
          </w:p>
        </w:tc>
      </w:tr>
      <w:tr w:rsidR="003B4BD2" w:rsidRPr="008C3A5F">
        <w:tc>
          <w:tcPr>
            <w:tcW w:w="291" w:type="dxa"/>
          </w:tcPr>
          <w:p w:rsidR="003B4BD2" w:rsidRPr="008C3A5F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8C3A5F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8C3A5F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8C3A5F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8C3A5F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8C3A5F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8C3A5F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8C3A5F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8C3A5F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8C3A5F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8C3A5F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8C3A5F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8C3A5F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8C3A5F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8C3A5F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8C3A5F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8C3A5F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8C3A5F" w:rsidRDefault="003B4BD2" w:rsidP="001B1487">
            <w:pPr>
              <w:rPr>
                <w:rFonts w:ascii="Century Gothic" w:hAnsi="Century Gothic" w:cs="Century Gothic"/>
              </w:rPr>
            </w:pPr>
          </w:p>
        </w:tc>
      </w:tr>
      <w:tr w:rsidR="003B4BD2" w:rsidRPr="008C3A5F">
        <w:tc>
          <w:tcPr>
            <w:tcW w:w="291" w:type="dxa"/>
          </w:tcPr>
          <w:p w:rsidR="003B4BD2" w:rsidRPr="008C3A5F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8C3A5F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8C3A5F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8C3A5F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8C3A5F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8C3A5F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8C3A5F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8C3A5F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8C3A5F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8C3A5F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8C3A5F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8C3A5F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8C3A5F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8C3A5F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8C3A5F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8C3A5F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8C3A5F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8C3A5F" w:rsidRDefault="003B4BD2" w:rsidP="001B1487">
            <w:pPr>
              <w:rPr>
                <w:rFonts w:ascii="Century Gothic" w:hAnsi="Century Gothic" w:cs="Century Gothic"/>
              </w:rPr>
            </w:pPr>
          </w:p>
        </w:tc>
      </w:tr>
      <w:tr w:rsidR="003B4BD2" w:rsidRPr="008C3A5F">
        <w:tc>
          <w:tcPr>
            <w:tcW w:w="291" w:type="dxa"/>
          </w:tcPr>
          <w:p w:rsidR="003B4BD2" w:rsidRPr="008C3A5F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8C3A5F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8C3A5F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8C3A5F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8C3A5F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8C3A5F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8C3A5F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8C3A5F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8C3A5F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8C3A5F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8C3A5F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8C3A5F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8C3A5F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8C3A5F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8C3A5F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8C3A5F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8C3A5F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8C3A5F" w:rsidRDefault="003B4BD2" w:rsidP="001B1487">
            <w:pPr>
              <w:rPr>
                <w:rFonts w:ascii="Century Gothic" w:hAnsi="Century Gothic" w:cs="Century Gothic"/>
              </w:rPr>
            </w:pPr>
          </w:p>
        </w:tc>
      </w:tr>
      <w:tr w:rsidR="003B4BD2" w:rsidRPr="008C3A5F">
        <w:tc>
          <w:tcPr>
            <w:tcW w:w="291" w:type="dxa"/>
          </w:tcPr>
          <w:p w:rsidR="003B4BD2" w:rsidRPr="008C3A5F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8C3A5F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8C3A5F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8C3A5F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8C3A5F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8C3A5F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8C3A5F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8C3A5F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8C3A5F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8C3A5F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8C3A5F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8C3A5F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8C3A5F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8C3A5F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8C3A5F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8C3A5F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8C3A5F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8C3A5F" w:rsidRDefault="003B4BD2" w:rsidP="001B1487">
            <w:pPr>
              <w:rPr>
                <w:rFonts w:ascii="Century Gothic" w:hAnsi="Century Gothic" w:cs="Century Gothic"/>
              </w:rPr>
            </w:pPr>
          </w:p>
        </w:tc>
      </w:tr>
      <w:tr w:rsidR="003B4BD2" w:rsidRPr="008C3A5F">
        <w:tc>
          <w:tcPr>
            <w:tcW w:w="291" w:type="dxa"/>
          </w:tcPr>
          <w:p w:rsidR="003B4BD2" w:rsidRPr="008C3A5F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8C3A5F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8C3A5F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8C3A5F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8C3A5F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8C3A5F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8C3A5F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1" w:type="dxa"/>
          </w:tcPr>
          <w:p w:rsidR="003B4BD2" w:rsidRPr="008C3A5F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8C3A5F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8C3A5F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8C3A5F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8C3A5F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8C3A5F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8C3A5F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8C3A5F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8C3A5F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8C3A5F" w:rsidRDefault="003B4BD2" w:rsidP="001B1487">
            <w:pPr>
              <w:rPr>
                <w:rFonts w:ascii="Century Gothic" w:hAnsi="Century Gothic" w:cs="Century Gothic"/>
              </w:rPr>
            </w:pPr>
          </w:p>
        </w:tc>
        <w:tc>
          <w:tcPr>
            <w:tcW w:w="292" w:type="dxa"/>
          </w:tcPr>
          <w:p w:rsidR="003B4BD2" w:rsidRPr="008C3A5F" w:rsidRDefault="003B4BD2" w:rsidP="001B1487">
            <w:pPr>
              <w:rPr>
                <w:rFonts w:ascii="Century Gothic" w:hAnsi="Century Gothic" w:cs="Century Gothic"/>
              </w:rPr>
            </w:pPr>
          </w:p>
        </w:tc>
      </w:tr>
    </w:tbl>
    <w:p w:rsidR="003B4BD2" w:rsidRPr="00F71007" w:rsidRDefault="003B4BD2" w:rsidP="00782D1D"/>
    <w:sectPr w:rsidR="003B4BD2" w:rsidRPr="00F71007" w:rsidSect="00BF2065">
      <w:pgSz w:w="11906" w:h="16838"/>
      <w:pgMar w:top="567" w:right="424" w:bottom="540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F43322"/>
    <w:multiLevelType w:val="hybridMultilevel"/>
    <w:tmpl w:val="9BEC4C96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29E4D98"/>
    <w:multiLevelType w:val="hybridMultilevel"/>
    <w:tmpl w:val="A58C792A"/>
    <w:lvl w:ilvl="0" w:tplc="041F0011">
      <w:start w:val="3"/>
      <w:numFmt w:val="decimal"/>
      <w:lvlText w:val="%1)"/>
      <w:lvlJc w:val="left"/>
      <w:pPr>
        <w:ind w:left="1572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292" w:hanging="360"/>
      </w:pPr>
    </w:lvl>
    <w:lvl w:ilvl="2" w:tplc="041F001B">
      <w:start w:val="1"/>
      <w:numFmt w:val="lowerRoman"/>
      <w:lvlText w:val="%3."/>
      <w:lvlJc w:val="right"/>
      <w:pPr>
        <w:ind w:left="3012" w:hanging="180"/>
      </w:pPr>
    </w:lvl>
    <w:lvl w:ilvl="3" w:tplc="041F000F">
      <w:start w:val="1"/>
      <w:numFmt w:val="decimal"/>
      <w:lvlText w:val="%4."/>
      <w:lvlJc w:val="left"/>
      <w:pPr>
        <w:ind w:left="3732" w:hanging="360"/>
      </w:pPr>
    </w:lvl>
    <w:lvl w:ilvl="4" w:tplc="041F0019">
      <w:start w:val="1"/>
      <w:numFmt w:val="lowerLetter"/>
      <w:lvlText w:val="%5."/>
      <w:lvlJc w:val="left"/>
      <w:pPr>
        <w:ind w:left="4452" w:hanging="360"/>
      </w:pPr>
    </w:lvl>
    <w:lvl w:ilvl="5" w:tplc="041F001B">
      <w:start w:val="1"/>
      <w:numFmt w:val="lowerRoman"/>
      <w:lvlText w:val="%6."/>
      <w:lvlJc w:val="right"/>
      <w:pPr>
        <w:ind w:left="5172" w:hanging="180"/>
      </w:pPr>
    </w:lvl>
    <w:lvl w:ilvl="6" w:tplc="041F000F">
      <w:start w:val="1"/>
      <w:numFmt w:val="decimal"/>
      <w:lvlText w:val="%7."/>
      <w:lvlJc w:val="left"/>
      <w:pPr>
        <w:ind w:left="5892" w:hanging="360"/>
      </w:pPr>
    </w:lvl>
    <w:lvl w:ilvl="7" w:tplc="041F0019">
      <w:start w:val="1"/>
      <w:numFmt w:val="lowerLetter"/>
      <w:lvlText w:val="%8."/>
      <w:lvlJc w:val="left"/>
      <w:pPr>
        <w:ind w:left="6612" w:hanging="360"/>
      </w:pPr>
    </w:lvl>
    <w:lvl w:ilvl="8" w:tplc="041F001B">
      <w:start w:val="1"/>
      <w:numFmt w:val="lowerRoman"/>
      <w:lvlText w:val="%9."/>
      <w:lvlJc w:val="right"/>
      <w:pPr>
        <w:ind w:left="733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30A93"/>
    <w:rsid w:val="0007092D"/>
    <w:rsid w:val="000D015C"/>
    <w:rsid w:val="001B1487"/>
    <w:rsid w:val="00206AA0"/>
    <w:rsid w:val="00214072"/>
    <w:rsid w:val="002B479D"/>
    <w:rsid w:val="003255CB"/>
    <w:rsid w:val="00366F81"/>
    <w:rsid w:val="003875EC"/>
    <w:rsid w:val="003933F6"/>
    <w:rsid w:val="003A6021"/>
    <w:rsid w:val="003A68E5"/>
    <w:rsid w:val="003B4BD2"/>
    <w:rsid w:val="003C0D19"/>
    <w:rsid w:val="003C67D6"/>
    <w:rsid w:val="004A234D"/>
    <w:rsid w:val="004A567F"/>
    <w:rsid w:val="004E6B35"/>
    <w:rsid w:val="0052263C"/>
    <w:rsid w:val="00586FAE"/>
    <w:rsid w:val="006044B1"/>
    <w:rsid w:val="00621EF7"/>
    <w:rsid w:val="00670E07"/>
    <w:rsid w:val="00697D11"/>
    <w:rsid w:val="006C315A"/>
    <w:rsid w:val="006F4708"/>
    <w:rsid w:val="00772D6D"/>
    <w:rsid w:val="00782D1D"/>
    <w:rsid w:val="007E703A"/>
    <w:rsid w:val="00867968"/>
    <w:rsid w:val="008B75F6"/>
    <w:rsid w:val="008C3A5F"/>
    <w:rsid w:val="008D0D6F"/>
    <w:rsid w:val="00984A28"/>
    <w:rsid w:val="009A3E66"/>
    <w:rsid w:val="009B2A76"/>
    <w:rsid w:val="009C397B"/>
    <w:rsid w:val="00A53427"/>
    <w:rsid w:val="00AC1F99"/>
    <w:rsid w:val="00B1389F"/>
    <w:rsid w:val="00B215FE"/>
    <w:rsid w:val="00BF2065"/>
    <w:rsid w:val="00C069D9"/>
    <w:rsid w:val="00C546B5"/>
    <w:rsid w:val="00C94338"/>
    <w:rsid w:val="00CA41A2"/>
    <w:rsid w:val="00CB13FA"/>
    <w:rsid w:val="00CB1963"/>
    <w:rsid w:val="00CE5935"/>
    <w:rsid w:val="00D107E5"/>
    <w:rsid w:val="00D53D2C"/>
    <w:rsid w:val="00D77F3F"/>
    <w:rsid w:val="00E5508B"/>
    <w:rsid w:val="00E74DCD"/>
    <w:rsid w:val="00F30A93"/>
    <w:rsid w:val="00F548F4"/>
    <w:rsid w:val="00F71007"/>
    <w:rsid w:val="00F77C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0A93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3A60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A6021"/>
    <w:rPr>
      <w:rFonts w:ascii="Tahoma" w:hAnsi="Tahoma" w:cs="Tahoma"/>
      <w:sz w:val="16"/>
      <w:szCs w:val="16"/>
      <w:lang w:eastAsia="tr-TR"/>
    </w:rPr>
  </w:style>
  <w:style w:type="table" w:styleId="TableGrid">
    <w:name w:val="Table Grid"/>
    <w:basedOn w:val="TableNormal"/>
    <w:uiPriority w:val="99"/>
    <w:locked/>
    <w:rsid w:val="00C94338"/>
    <w:rPr>
      <w:rFonts w:eastAsia="Times New Roman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4A234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://www.sorubak.com/" TargetMode="Externa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132</TotalTime>
  <Pages>1</Pages>
  <Words>315</Words>
  <Characters>1799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PROBLEMLER</dc:title>
  <dc:subject/>
  <dc:creator>TEZAY&amp;ZAFER</dc:creator>
  <cp:keywords/>
  <dc:description/>
  <cp:lastModifiedBy>EDANUR</cp:lastModifiedBy>
  <cp:revision>7</cp:revision>
  <cp:lastPrinted>2012-02-21T10:08:00Z</cp:lastPrinted>
  <dcterms:created xsi:type="dcterms:W3CDTF">2013-04-12T06:22:00Z</dcterms:created>
  <dcterms:modified xsi:type="dcterms:W3CDTF">2013-04-22T20:28:00Z</dcterms:modified>
</cp:coreProperties>
</file>