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98"/>
        <w:gridCol w:w="4690"/>
      </w:tblGrid>
      <w:tr w:rsidR="008B148D">
        <w:tc>
          <w:tcPr>
            <w:tcW w:w="5456" w:type="dxa"/>
          </w:tcPr>
          <w:p w:rsidR="008B148D" w:rsidRPr="001C10AA" w:rsidRDefault="008B148D" w:rsidP="002F58F9">
            <w:pPr>
              <w:rPr>
                <w:b/>
                <w:bCs/>
              </w:rPr>
            </w:pPr>
            <w:bookmarkStart w:id="0" w:name="_GoBack"/>
            <w:r w:rsidRPr="001C10AA">
              <w:rPr>
                <w:b/>
                <w:bCs/>
              </w:rPr>
              <w:t xml:space="preserve">Örnek:  Beyza’nın 56 fındığı vardı. </w:t>
            </w:r>
            <w:r w:rsidRPr="001C10AA">
              <w:rPr>
                <w:b/>
                <w:bCs/>
                <w:position w:val="-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30.75pt">
                  <v:imagedata r:id="rId6" o:title=""/>
                </v:shape>
              </w:pict>
            </w:r>
            <w:r w:rsidRPr="001C10AA">
              <w:rPr>
                <w:b/>
                <w:bCs/>
              </w:rPr>
              <w:t>ünü yedi. Beyza kaç tane fındık yemiştir?</w:t>
            </w:r>
          </w:p>
          <w:tbl>
            <w:tblPr>
              <w:tblpPr w:leftFromText="141" w:rightFromText="141" w:vertAnchor="text" w:horzAnchor="page" w:tblpX="2983" w:tblpY="14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41"/>
              <w:gridCol w:w="841"/>
            </w:tblGrid>
            <w:tr w:rsidR="008B148D">
              <w:trPr>
                <w:trHeight w:val="242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48D" w:rsidRDefault="008B148D" w:rsidP="001C10AA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48D" w:rsidRDefault="008B148D" w:rsidP="001C10AA">
                  <w:pPr>
                    <w:jc w:val="center"/>
                  </w:pPr>
                  <w:r>
                    <w:t>7</w:t>
                  </w:r>
                </w:p>
              </w:tc>
            </w:tr>
            <w:tr w:rsidR="008B148D">
              <w:trPr>
                <w:trHeight w:val="229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48D" w:rsidRDefault="008B148D" w:rsidP="001C10AA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48D" w:rsidRDefault="008B148D" w:rsidP="002F58F9"/>
              </w:tc>
            </w:tr>
            <w:tr w:rsidR="008B148D">
              <w:trPr>
                <w:trHeight w:val="229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48D" w:rsidRDefault="008B148D" w:rsidP="002F58F9"/>
              </w:tc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48D" w:rsidRDefault="008B148D" w:rsidP="002F58F9"/>
              </w:tc>
            </w:tr>
            <w:tr w:rsidR="008B148D">
              <w:trPr>
                <w:trHeight w:val="229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48D" w:rsidRDefault="008B148D" w:rsidP="002F58F9"/>
              </w:tc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48D" w:rsidRDefault="008B148D" w:rsidP="002F58F9"/>
              </w:tc>
            </w:tr>
          </w:tbl>
          <w:p w:rsidR="008B148D" w:rsidRDefault="008B148D" w:rsidP="002F58F9"/>
          <w:p w:rsidR="008B148D" w:rsidRDefault="008B148D" w:rsidP="002F58F9">
            <w:r>
              <w:rPr>
                <w:noProof/>
              </w:rPr>
              <w:pict>
                <v:line id="Düz Bağlayıcı 9" o:spid="_x0000_s1026" style="position:absolute;flip:x;z-index:251653632;visibility:visible" from="66.1pt,1.95pt" to="66.2pt,28.35pt"/>
              </w:pict>
            </w:r>
            <w:r>
              <w:t xml:space="preserve">Çözüm:   56     8 </w:t>
            </w:r>
          </w:p>
          <w:p w:rsidR="008B148D" w:rsidRDefault="008B148D" w:rsidP="002F58F9">
            <w:r>
              <w:rPr>
                <w:noProof/>
              </w:rPr>
              <w:pict>
                <v:line id="Düz Bağlayıcı 8" o:spid="_x0000_s1027" style="position:absolute;z-index:251655680;visibility:visible" from="30pt,19.35pt" to="66pt,19.35pt"/>
              </w:pict>
            </w:r>
            <w:r>
              <w:rPr>
                <w:noProof/>
              </w:rPr>
              <w:pict>
                <v:line id="Düz Bağlayıcı 7" o:spid="_x0000_s1028" style="position:absolute;z-index:251654656;visibility:visible" from="66pt,1.35pt" to="90pt,1.35pt"/>
              </w:pict>
            </w:r>
            <w:r>
              <w:t xml:space="preserve">          -    56     7  (</w:t>
            </w:r>
            <w:r w:rsidRPr="001C10AA">
              <w:rPr>
                <w:position w:val="-24"/>
              </w:rPr>
              <w:object w:dxaOrig="220" w:dyaOrig="620">
                <v:shape id="_x0000_i1026" type="#_x0000_t75" style="width:11.25pt;height:30.75pt" o:ole="">
                  <v:imagedata r:id="rId7" o:title=""/>
                </v:shape>
                <o:OLEObject Type="Embed" ProgID="Equation.3" ShapeID="_x0000_i1026" DrawAspect="Content" ObjectID="_1426451806" r:id="rId8"/>
              </w:object>
            </w:r>
            <w:r>
              <w:t xml:space="preserve">‘i )      </w:t>
            </w:r>
          </w:p>
          <w:p w:rsidR="008B148D" w:rsidRDefault="008B148D" w:rsidP="002F58F9">
            <w:r>
              <w:t xml:space="preserve">                00</w:t>
            </w:r>
          </w:p>
          <w:p w:rsidR="008B148D" w:rsidRDefault="008B148D" w:rsidP="002F58F9">
            <w:r>
              <w:t xml:space="preserve">                                                      7</w:t>
            </w:r>
          </w:p>
          <w:p w:rsidR="008B148D" w:rsidRDefault="008B148D" w:rsidP="002F58F9">
            <w:r>
              <w:rPr>
                <w:noProof/>
              </w:rPr>
              <w:pict>
                <v:line id="Düz Bağlayıcı 6" o:spid="_x0000_s1029" style="position:absolute;z-index:251656704;visibility:visible" from="150.1pt,10.55pt" to="186.1pt,10.55pt"/>
              </w:pict>
            </w:r>
            <w:r>
              <w:t xml:space="preserve">                                                  x   3</w:t>
            </w:r>
          </w:p>
          <w:p w:rsidR="008B148D" w:rsidRDefault="008B148D" w:rsidP="002F58F9">
            <w:r>
              <w:t xml:space="preserve">                                                     21  fındık yemiştir.</w:t>
            </w:r>
          </w:p>
          <w:p w:rsidR="008B148D" w:rsidRDefault="008B148D" w:rsidP="002F58F9"/>
        </w:tc>
        <w:tc>
          <w:tcPr>
            <w:tcW w:w="5456" w:type="dxa"/>
          </w:tcPr>
          <w:p w:rsidR="008B148D" w:rsidRDefault="008B148D" w:rsidP="00325DC2">
            <w:r w:rsidRPr="001C10AA">
              <w:rPr>
                <w:b/>
                <w:bCs/>
              </w:rPr>
              <w:t xml:space="preserve">4. Bir manifaturacı 81 m kumaşın </w:t>
            </w:r>
            <w:r w:rsidRPr="001C10AA">
              <w:rPr>
                <w:b/>
                <w:bCs/>
                <w:position w:val="-24"/>
              </w:rPr>
              <w:object w:dxaOrig="240" w:dyaOrig="620">
                <v:shape id="_x0000_i1027" type="#_x0000_t75" style="width:12pt;height:30.75pt" o:ole="">
                  <v:imagedata r:id="rId9" o:title=""/>
                </v:shape>
                <o:OLEObject Type="Embed" ProgID="Equation.3" ShapeID="_x0000_i1027" DrawAspect="Content" ObjectID="_1426451807" r:id="rId10"/>
              </w:object>
            </w:r>
            <w:r w:rsidRPr="001C10AA">
              <w:rPr>
                <w:b/>
                <w:bCs/>
              </w:rPr>
              <w:t>sını sattı. Manifaturacı kaç metre kumaş satmıştır?</w:t>
            </w:r>
            <w:r>
              <w:t xml:space="preserve"> </w:t>
            </w:r>
            <w:hyperlink r:id="rId11" w:history="1">
              <w:r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</w:tc>
      </w:tr>
      <w:bookmarkEnd w:id="0"/>
      <w:tr w:rsidR="008B148D">
        <w:tc>
          <w:tcPr>
            <w:tcW w:w="5456" w:type="dxa"/>
          </w:tcPr>
          <w:p w:rsidR="008B148D" w:rsidRPr="001C10AA" w:rsidRDefault="008B148D" w:rsidP="002F58F9">
            <w:pPr>
              <w:rPr>
                <w:b/>
                <w:bCs/>
              </w:rPr>
            </w:pPr>
            <w:r w:rsidRPr="001C10AA">
              <w:rPr>
                <w:b/>
                <w:bCs/>
              </w:rPr>
              <w:t xml:space="preserve">1. Şeymanur’un 68 Ykr parası vardı. Parasının </w:t>
            </w:r>
            <w:r w:rsidRPr="001C10AA">
              <w:rPr>
                <w:b/>
                <w:bCs/>
                <w:position w:val="-24"/>
              </w:rPr>
              <w:object w:dxaOrig="240" w:dyaOrig="620">
                <v:shape id="_x0000_i1028" type="#_x0000_t75" style="width:12pt;height:30.75pt" o:ole="">
                  <v:imagedata r:id="rId12" o:title=""/>
                </v:shape>
                <o:OLEObject Type="Embed" ProgID="Equation.3" ShapeID="_x0000_i1028" DrawAspect="Content" ObjectID="_1426451808" r:id="rId13"/>
              </w:object>
            </w:r>
            <w:r w:rsidRPr="001C10AA">
              <w:rPr>
                <w:b/>
                <w:bCs/>
              </w:rPr>
              <w:t>ünü harcadı. Şeymanur kaç YKr. para harcamıştır?</w:t>
            </w: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</w:tc>
        <w:tc>
          <w:tcPr>
            <w:tcW w:w="5456" w:type="dxa"/>
          </w:tcPr>
          <w:p w:rsidR="008B148D" w:rsidRPr="001C10AA" w:rsidRDefault="008B148D" w:rsidP="002F58F9">
            <w:pPr>
              <w:rPr>
                <w:b/>
                <w:bCs/>
              </w:rPr>
            </w:pPr>
            <w:r w:rsidRPr="001C10AA">
              <w:rPr>
                <w:b/>
                <w:bCs/>
              </w:rPr>
              <w:t xml:space="preserve">5. Bir çiftlikteki 78 koyunun </w:t>
            </w:r>
            <w:r w:rsidRPr="001C10AA">
              <w:rPr>
                <w:b/>
                <w:bCs/>
                <w:position w:val="-24"/>
              </w:rPr>
              <w:object w:dxaOrig="240" w:dyaOrig="620">
                <v:shape id="_x0000_i1029" type="#_x0000_t75" style="width:12pt;height:30.75pt" o:ole="">
                  <v:imagedata r:id="rId14" o:title=""/>
                </v:shape>
                <o:OLEObject Type="Embed" ProgID="Equation.3" ShapeID="_x0000_i1029" DrawAspect="Content" ObjectID="_1426451809" r:id="rId15"/>
              </w:object>
            </w:r>
            <w:r w:rsidRPr="001C10AA">
              <w:rPr>
                <w:b/>
                <w:bCs/>
              </w:rPr>
              <w:t>i satıldı.  Çiftlikte kaç tane koyun satılmıştır?</w:t>
            </w:r>
          </w:p>
        </w:tc>
      </w:tr>
      <w:tr w:rsidR="008B148D" w:rsidRPr="00026150">
        <w:tc>
          <w:tcPr>
            <w:tcW w:w="5456" w:type="dxa"/>
          </w:tcPr>
          <w:p w:rsidR="008B148D" w:rsidRPr="001C10AA" w:rsidRDefault="008B148D" w:rsidP="002F58F9">
            <w:pPr>
              <w:rPr>
                <w:b/>
                <w:bCs/>
              </w:rPr>
            </w:pPr>
            <w:r w:rsidRPr="001C10AA">
              <w:rPr>
                <w:b/>
                <w:bCs/>
              </w:rPr>
              <w:t xml:space="preserve">2. Bir sepette 63 tane elma vardı. Elmaların </w:t>
            </w:r>
            <w:r w:rsidRPr="001C10AA">
              <w:rPr>
                <w:b/>
                <w:bCs/>
                <w:position w:val="-24"/>
              </w:rPr>
              <w:object w:dxaOrig="240" w:dyaOrig="620">
                <v:shape id="_x0000_i1030" type="#_x0000_t75" style="width:12pt;height:30.75pt" o:ole="">
                  <v:imagedata r:id="rId9" o:title=""/>
                </v:shape>
                <o:OLEObject Type="Embed" ProgID="Equation.3" ShapeID="_x0000_i1030" DrawAspect="Content" ObjectID="_1426451810" r:id="rId16"/>
              </w:object>
            </w:r>
            <w:r w:rsidRPr="001C10AA">
              <w:rPr>
                <w:b/>
                <w:bCs/>
              </w:rPr>
              <w:t>sı satıldı. Kaç tane elma satılmıştır?</w:t>
            </w: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</w:tc>
        <w:tc>
          <w:tcPr>
            <w:tcW w:w="5456" w:type="dxa"/>
          </w:tcPr>
          <w:p w:rsidR="008B148D" w:rsidRPr="001C10AA" w:rsidRDefault="008B148D" w:rsidP="002F58F9">
            <w:pPr>
              <w:rPr>
                <w:b/>
                <w:bCs/>
              </w:rPr>
            </w:pPr>
            <w:r w:rsidRPr="001C10AA">
              <w:rPr>
                <w:b/>
                <w:bCs/>
              </w:rPr>
              <w:t xml:space="preserve">6. Bir ağaca 91 kuş konmuştu. Kuşların </w:t>
            </w:r>
            <w:r w:rsidRPr="001C10AA">
              <w:rPr>
                <w:b/>
                <w:bCs/>
                <w:position w:val="-24"/>
              </w:rPr>
              <w:object w:dxaOrig="240" w:dyaOrig="620">
                <v:shape id="_x0000_i1031" type="#_x0000_t75" style="width:12pt;height:30.75pt" o:ole="">
                  <v:imagedata r:id="rId17" o:title=""/>
                </v:shape>
                <o:OLEObject Type="Embed" ProgID="Equation.3" ShapeID="_x0000_i1031" DrawAspect="Content" ObjectID="_1426451811" r:id="rId18"/>
              </w:object>
            </w:r>
            <w:r w:rsidRPr="001C10AA">
              <w:rPr>
                <w:b/>
                <w:bCs/>
              </w:rPr>
              <w:t>i uçtu. Ağaçtan kaç tane kuş uçmuştur?</w:t>
            </w:r>
          </w:p>
        </w:tc>
      </w:tr>
      <w:tr w:rsidR="008B148D">
        <w:tc>
          <w:tcPr>
            <w:tcW w:w="5456" w:type="dxa"/>
          </w:tcPr>
          <w:p w:rsidR="008B148D" w:rsidRPr="001C10AA" w:rsidRDefault="008B148D" w:rsidP="002F58F9">
            <w:pPr>
              <w:rPr>
                <w:b/>
                <w:bCs/>
              </w:rPr>
            </w:pPr>
            <w:r w:rsidRPr="001C10AA">
              <w:rPr>
                <w:b/>
                <w:bCs/>
              </w:rPr>
              <w:t xml:space="preserve">3. Okul kantininde satmak üzere 85 kek alan kantinci, bu keklerin  </w:t>
            </w:r>
            <w:r w:rsidRPr="001C10AA">
              <w:rPr>
                <w:b/>
                <w:bCs/>
                <w:position w:val="-24"/>
              </w:rPr>
              <w:object w:dxaOrig="240" w:dyaOrig="620">
                <v:shape id="_x0000_i1032" type="#_x0000_t75" style="width:12pt;height:30.75pt" o:ole="">
                  <v:imagedata r:id="rId19" o:title=""/>
                </v:shape>
                <o:OLEObject Type="Embed" ProgID="Equation.3" ShapeID="_x0000_i1032" DrawAspect="Content" ObjectID="_1426451812" r:id="rId20"/>
              </w:object>
            </w:r>
            <w:r w:rsidRPr="001C10AA">
              <w:rPr>
                <w:b/>
                <w:bCs/>
              </w:rPr>
              <w:t>ünü sattı. Kantinde kaç tane kek satılmıştır?</w:t>
            </w: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</w:tc>
        <w:tc>
          <w:tcPr>
            <w:tcW w:w="5456" w:type="dxa"/>
          </w:tcPr>
          <w:p w:rsidR="008B148D" w:rsidRPr="001C10AA" w:rsidRDefault="008B148D" w:rsidP="002F58F9">
            <w:pPr>
              <w:rPr>
                <w:b/>
                <w:bCs/>
              </w:rPr>
            </w:pPr>
            <w:r w:rsidRPr="001C10AA">
              <w:rPr>
                <w:b/>
                <w:bCs/>
              </w:rPr>
              <w:t xml:space="preserve">7. Fırat 42 tane test sorusunun </w:t>
            </w:r>
            <w:r w:rsidRPr="001C10AA">
              <w:rPr>
                <w:b/>
                <w:bCs/>
                <w:position w:val="-24"/>
              </w:rPr>
              <w:object w:dxaOrig="240" w:dyaOrig="620">
                <v:shape id="_x0000_i1033" type="#_x0000_t75" style="width:12pt;height:30.75pt" o:ole="">
                  <v:imagedata r:id="rId21" o:title=""/>
                </v:shape>
                <o:OLEObject Type="Embed" ProgID="Equation.3" ShapeID="_x0000_i1033" DrawAspect="Content" ObjectID="_1426451813" r:id="rId22"/>
              </w:object>
            </w:r>
            <w:r w:rsidRPr="001C10AA">
              <w:rPr>
                <w:b/>
                <w:bCs/>
              </w:rPr>
              <w:t>ünü çözdü. Fırat kaç tane test sorusu çözmüştür?</w:t>
            </w:r>
          </w:p>
        </w:tc>
      </w:tr>
      <w:tr w:rsidR="008B148D">
        <w:tc>
          <w:tcPr>
            <w:tcW w:w="5456" w:type="dxa"/>
          </w:tcPr>
          <w:p w:rsidR="008B148D" w:rsidRPr="001C10AA" w:rsidRDefault="008B148D" w:rsidP="002F58F9">
            <w:pPr>
              <w:rPr>
                <w:b/>
                <w:bCs/>
              </w:rPr>
            </w:pPr>
            <w:r>
              <w:rPr>
                <w:noProof/>
              </w:rPr>
              <w:pict>
                <v:line id="Düz Bağlayıcı 5" o:spid="_x0000_s1030" style="position:absolute;flip:x;z-index:251657728;visibility:visible;mso-position-horizontal-relative:text;mso-position-vertical-relative:text" from="1in,52.3pt" to="72.1pt,88.15pt"/>
              </w:pict>
            </w:r>
            <w:r w:rsidRPr="001C10AA">
              <w:rPr>
                <w:b/>
                <w:bCs/>
                <w:u w:val="single"/>
              </w:rPr>
              <w:t>Örnek:</w:t>
            </w:r>
            <w:r w:rsidRPr="001C10AA">
              <w:rPr>
                <w:b/>
                <w:bCs/>
              </w:rPr>
              <w:t xml:space="preserve"> Ezgi sınıf kitaplığında bulunan 54 kitabın </w:t>
            </w:r>
            <w:r w:rsidRPr="001C10AA">
              <w:rPr>
                <w:b/>
                <w:bCs/>
                <w:position w:val="-24"/>
              </w:rPr>
              <w:object w:dxaOrig="220" w:dyaOrig="620">
                <v:shape id="_x0000_i1034" type="#_x0000_t75" style="width:11.25pt;height:30.75pt" o:ole="">
                  <v:imagedata r:id="rId23" o:title=""/>
                </v:shape>
                <o:OLEObject Type="Embed" ProgID="Equation.3" ShapeID="_x0000_i1034" DrawAspect="Content" ObjectID="_1426451814" r:id="rId24"/>
              </w:object>
            </w:r>
            <w:r w:rsidRPr="001C10AA">
              <w:rPr>
                <w:b/>
                <w:bCs/>
              </w:rPr>
              <w:t>ini okudu. Ezgi’nin okumadığı kaç kitap kalmıştır?</w:t>
            </w:r>
          </w:p>
          <w:p w:rsidR="008B148D" w:rsidRPr="001C10AA" w:rsidRDefault="008B148D" w:rsidP="002F58F9">
            <w:pPr>
              <w:rPr>
                <w:b/>
                <w:bCs/>
              </w:rPr>
            </w:pPr>
            <w:r>
              <w:rPr>
                <w:noProof/>
              </w:rPr>
              <w:pict>
                <v:line id="Düz Bağlayıcı 4" o:spid="_x0000_s1031" style="position:absolute;z-index:251658752;visibility:visible" from="1in,11.55pt" to="96pt,11.55pt"/>
              </w:pict>
            </w:r>
            <w:r w:rsidRPr="001C10AA">
              <w:rPr>
                <w:b/>
                <w:bCs/>
                <w:u w:val="single"/>
              </w:rPr>
              <w:t>Çözüm:</w:t>
            </w:r>
            <w:r w:rsidRPr="001C10AA">
              <w:rPr>
                <w:b/>
                <w:bCs/>
              </w:rPr>
              <w:t xml:space="preserve">     54    9                              6</w:t>
            </w:r>
          </w:p>
          <w:p w:rsidR="008B148D" w:rsidRPr="001C10AA" w:rsidRDefault="008B148D" w:rsidP="002F58F9">
            <w:pPr>
              <w:rPr>
                <w:b/>
                <w:bCs/>
              </w:rPr>
            </w:pPr>
            <w:r>
              <w:rPr>
                <w:noProof/>
              </w:rPr>
              <w:pict>
                <v:line id="Düz Bağlayıcı 3" o:spid="_x0000_s1032" style="position:absolute;z-index:251659776;visibility:visible" from="42.1pt,24.9pt" to="78.1pt,24.9pt"/>
              </w:pict>
            </w:r>
            <w:r>
              <w:rPr>
                <w:noProof/>
              </w:rPr>
              <w:pict>
                <v:line id="Düz Bağlayıcı 2" o:spid="_x0000_s1033" style="position:absolute;z-index:251660800;visibility:visible" from="150pt,24.75pt" to="198pt,24.75pt"/>
              </w:pict>
            </w:r>
            <w:r w:rsidRPr="001C10AA">
              <w:rPr>
                <w:b/>
                <w:bCs/>
              </w:rPr>
              <w:t xml:space="preserve">              -   54    6  (</w:t>
            </w:r>
            <w:r w:rsidRPr="001C10AA">
              <w:rPr>
                <w:b/>
                <w:bCs/>
                <w:position w:val="-24"/>
              </w:rPr>
              <w:object w:dxaOrig="220" w:dyaOrig="620">
                <v:shape id="_x0000_i1035" type="#_x0000_t75" style="width:11.25pt;height:30.75pt" o:ole="">
                  <v:imagedata r:id="rId25" o:title=""/>
                </v:shape>
                <o:OLEObject Type="Embed" ProgID="Equation.3" ShapeID="_x0000_i1035" DrawAspect="Content" ObjectID="_1426451815" r:id="rId26"/>
              </w:object>
            </w:r>
            <w:r w:rsidRPr="001C10AA">
              <w:rPr>
                <w:b/>
                <w:bCs/>
              </w:rPr>
              <w:t xml:space="preserve">’i)           x      5    </w:t>
            </w:r>
          </w:p>
          <w:p w:rsidR="008B148D" w:rsidRPr="001C10AA" w:rsidRDefault="008B148D" w:rsidP="002F58F9">
            <w:pPr>
              <w:rPr>
                <w:b/>
                <w:bCs/>
              </w:rPr>
            </w:pPr>
            <w:r w:rsidRPr="001C10AA">
              <w:rPr>
                <w:b/>
                <w:bCs/>
              </w:rPr>
              <w:t xml:space="preserve">                  00                                  30 (</w:t>
            </w:r>
            <w:r w:rsidRPr="001C10AA">
              <w:rPr>
                <w:b/>
                <w:bCs/>
                <w:position w:val="-24"/>
              </w:rPr>
              <w:object w:dxaOrig="220" w:dyaOrig="620">
                <v:shape id="_x0000_i1036" type="#_x0000_t75" style="width:11.25pt;height:30.75pt" o:ole="">
                  <v:imagedata r:id="rId27" o:title=""/>
                </v:shape>
                <o:OLEObject Type="Embed" ProgID="Equation.3" ShapeID="_x0000_i1036" DrawAspect="Content" ObjectID="_1426451816" r:id="rId28"/>
              </w:object>
            </w:r>
            <w:r w:rsidRPr="001C10AA">
              <w:rPr>
                <w:b/>
                <w:bCs/>
              </w:rPr>
              <w:t xml:space="preserve">’i )  kitap                       </w:t>
            </w:r>
          </w:p>
          <w:p w:rsidR="008B148D" w:rsidRPr="001C10AA" w:rsidRDefault="008B148D" w:rsidP="002F58F9">
            <w:pPr>
              <w:rPr>
                <w:b/>
                <w:bCs/>
              </w:rPr>
            </w:pPr>
            <w:r w:rsidRPr="001C10AA">
              <w:rPr>
                <w:b/>
                <w:bCs/>
              </w:rPr>
              <w:t xml:space="preserve">        54                                                            okudu.</w:t>
            </w:r>
          </w:p>
          <w:p w:rsidR="008B148D" w:rsidRPr="001C10AA" w:rsidRDefault="008B148D" w:rsidP="002F58F9">
            <w:pPr>
              <w:rPr>
                <w:b/>
                <w:bCs/>
              </w:rPr>
            </w:pPr>
            <w:r w:rsidRPr="001C10AA">
              <w:rPr>
                <w:b/>
                <w:bCs/>
              </w:rPr>
              <w:t xml:space="preserve">  _    30</w:t>
            </w:r>
          </w:p>
          <w:p w:rsidR="008B148D" w:rsidRPr="001C10AA" w:rsidRDefault="008B148D" w:rsidP="002F58F9">
            <w:pPr>
              <w:rPr>
                <w:b/>
                <w:bCs/>
              </w:rPr>
            </w:pPr>
            <w:r>
              <w:rPr>
                <w:noProof/>
              </w:rPr>
              <w:pict>
                <v:line id="Düz Bağlayıcı 1" o:spid="_x0000_s1034" style="position:absolute;z-index:251661824;visibility:visible" from="6.1pt,2.5pt" to="54.1pt,2.5pt"/>
              </w:pict>
            </w:r>
            <w:r w:rsidRPr="001C10AA">
              <w:rPr>
                <w:b/>
                <w:bCs/>
              </w:rPr>
              <w:t xml:space="preserve">       24  kitap kalmıştır. </w:t>
            </w:r>
          </w:p>
          <w:p w:rsidR="008B148D" w:rsidRPr="001C10AA" w:rsidRDefault="008B148D" w:rsidP="002F58F9">
            <w:pPr>
              <w:rPr>
                <w:b/>
                <w:bCs/>
                <w:i/>
                <w:iCs/>
              </w:rPr>
            </w:pPr>
            <w:r w:rsidRPr="001C10AA">
              <w:rPr>
                <w:b/>
                <w:bCs/>
              </w:rPr>
              <w:t xml:space="preserve">                                             </w:t>
            </w:r>
            <w:r w:rsidRPr="001C10AA">
              <w:rPr>
                <w:b/>
                <w:bCs/>
                <w:sz w:val="28"/>
                <w:szCs w:val="28"/>
              </w:rPr>
              <w:sym w:font="Wingdings 2" w:char="F04E"/>
            </w:r>
            <w:r w:rsidRPr="001C10AA">
              <w:rPr>
                <w:b/>
                <w:bCs/>
                <w:sz w:val="28"/>
                <w:szCs w:val="28"/>
              </w:rPr>
              <w:t xml:space="preserve"> </w:t>
            </w:r>
            <w:r w:rsidRPr="001C10AA">
              <w:rPr>
                <w:b/>
                <w:bCs/>
                <w:i/>
                <w:iCs/>
              </w:rPr>
              <w:t>Örneği iyi inceleyiniz.</w:t>
            </w:r>
          </w:p>
        </w:tc>
        <w:tc>
          <w:tcPr>
            <w:tcW w:w="5456" w:type="dxa"/>
          </w:tcPr>
          <w:p w:rsidR="008B148D" w:rsidRPr="001C10AA" w:rsidRDefault="008B148D" w:rsidP="002F58F9">
            <w:pPr>
              <w:rPr>
                <w:b/>
                <w:bCs/>
              </w:rPr>
            </w:pPr>
            <w:r w:rsidRPr="001C10AA">
              <w:rPr>
                <w:b/>
                <w:bCs/>
              </w:rPr>
              <w:t xml:space="preserve">11. Bir tiyatro salonundaki 72 izleyicinin </w:t>
            </w:r>
            <w:r w:rsidRPr="001C10AA">
              <w:rPr>
                <w:b/>
                <w:bCs/>
                <w:position w:val="-24"/>
              </w:rPr>
              <w:object w:dxaOrig="240" w:dyaOrig="620">
                <v:shape id="_x0000_i1037" type="#_x0000_t75" style="width:12pt;height:30.75pt" o:ole="">
                  <v:imagedata r:id="rId29" o:title=""/>
                </v:shape>
                <o:OLEObject Type="Embed" ProgID="Equation.3" ShapeID="_x0000_i1037" DrawAspect="Content" ObjectID="_1426451817" r:id="rId30"/>
              </w:object>
            </w:r>
            <w:r w:rsidRPr="001C10AA">
              <w:rPr>
                <w:b/>
                <w:bCs/>
              </w:rPr>
              <w:t>si erkek seyirci olduğuna göre salonda kaç tane bayan seyirci vardı?</w:t>
            </w: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  <w:p w:rsidR="008B148D" w:rsidRPr="001C10AA" w:rsidRDefault="008B148D" w:rsidP="002F58F9">
            <w:pPr>
              <w:rPr>
                <w:b/>
                <w:bCs/>
              </w:rPr>
            </w:pPr>
          </w:p>
        </w:tc>
      </w:tr>
      <w:tr w:rsidR="008B148D">
        <w:tc>
          <w:tcPr>
            <w:tcW w:w="5456" w:type="dxa"/>
          </w:tcPr>
          <w:p w:rsidR="008B148D" w:rsidRPr="001C10AA" w:rsidRDefault="008B148D" w:rsidP="002F58F9">
            <w:pPr>
              <w:rPr>
                <w:b/>
                <w:bCs/>
                <w:noProof/>
              </w:rPr>
            </w:pPr>
            <w:r w:rsidRPr="001C10AA">
              <w:rPr>
                <w:b/>
                <w:bCs/>
                <w:noProof/>
              </w:rPr>
              <w:t xml:space="preserve">8. Mehmet’in kitaplığında 49 tane Bilim Çocuk dergisi birikmişti. Mehmet bu dergilerin </w:t>
            </w:r>
            <w:r w:rsidRPr="001C10AA">
              <w:rPr>
                <w:b/>
                <w:bCs/>
                <w:position w:val="-24"/>
              </w:rPr>
              <w:object w:dxaOrig="240" w:dyaOrig="620">
                <v:shape id="_x0000_i1038" type="#_x0000_t75" style="width:12pt;height:30.75pt" o:ole="">
                  <v:imagedata r:id="rId31" o:title=""/>
                </v:shape>
                <o:OLEObject Type="Embed" ProgID="Equation.3" ShapeID="_x0000_i1038" DrawAspect="Content" ObjectID="_1426451818" r:id="rId32"/>
              </w:object>
            </w:r>
            <w:r w:rsidRPr="001C10AA">
              <w:rPr>
                <w:b/>
                <w:bCs/>
              </w:rPr>
              <w:t>ünü sınıf kitaplığına armağan etti. Mehmet’in kendisine kaç tane dergi kalmıştır?</w:t>
            </w: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</w:tc>
        <w:tc>
          <w:tcPr>
            <w:tcW w:w="5456" w:type="dxa"/>
          </w:tcPr>
          <w:p w:rsidR="008B148D" w:rsidRPr="001C10AA" w:rsidRDefault="008B148D" w:rsidP="002F58F9">
            <w:pPr>
              <w:rPr>
                <w:b/>
                <w:bCs/>
              </w:rPr>
            </w:pPr>
            <w:r w:rsidRPr="001C10AA">
              <w:rPr>
                <w:b/>
                <w:bCs/>
              </w:rPr>
              <w:t xml:space="preserve">12. Okulumuzdaki 54 pencerenin </w:t>
            </w:r>
            <w:r w:rsidRPr="001C10AA">
              <w:rPr>
                <w:b/>
                <w:bCs/>
                <w:position w:val="-24"/>
              </w:rPr>
              <w:object w:dxaOrig="240" w:dyaOrig="620">
                <v:shape id="_x0000_i1039" type="#_x0000_t75" style="width:12pt;height:30.75pt" o:ole="">
                  <v:imagedata r:id="rId33" o:title=""/>
                </v:shape>
                <o:OLEObject Type="Embed" ProgID="Equation.3" ShapeID="_x0000_i1039" DrawAspect="Content" ObjectID="_1426451819" r:id="rId34"/>
              </w:object>
            </w:r>
            <w:r w:rsidRPr="001C10AA">
              <w:rPr>
                <w:b/>
                <w:bCs/>
              </w:rPr>
              <w:t xml:space="preserve"> ü silindi. Silinmeyen kaç pencere kalmıştır?</w:t>
            </w:r>
          </w:p>
        </w:tc>
      </w:tr>
      <w:tr w:rsidR="008B148D">
        <w:tc>
          <w:tcPr>
            <w:tcW w:w="5456" w:type="dxa"/>
          </w:tcPr>
          <w:p w:rsidR="008B148D" w:rsidRPr="001C10AA" w:rsidRDefault="008B148D" w:rsidP="002F58F9">
            <w:pPr>
              <w:rPr>
                <w:b/>
                <w:bCs/>
                <w:noProof/>
              </w:rPr>
            </w:pPr>
            <w:r w:rsidRPr="001C10AA">
              <w:rPr>
                <w:b/>
                <w:bCs/>
                <w:noProof/>
              </w:rPr>
              <w:t xml:space="preserve">9. Bir otomobil 72 km’lik yolun </w:t>
            </w:r>
            <w:r w:rsidRPr="001C10AA">
              <w:rPr>
                <w:b/>
                <w:bCs/>
                <w:position w:val="-24"/>
              </w:rPr>
              <w:object w:dxaOrig="220" w:dyaOrig="620">
                <v:shape id="_x0000_i1040" type="#_x0000_t75" style="width:11.25pt;height:30.75pt" o:ole="">
                  <v:imagedata r:id="rId35" o:title=""/>
                </v:shape>
                <o:OLEObject Type="Embed" ProgID="Equation.3" ShapeID="_x0000_i1040" DrawAspect="Content" ObjectID="_1426451820" r:id="rId36"/>
              </w:object>
            </w:r>
            <w:r w:rsidRPr="001C10AA">
              <w:rPr>
                <w:b/>
                <w:bCs/>
              </w:rPr>
              <w:t>ini gidiyor. Otomobilin gideceği kaç km yolu kalmıştır?</w:t>
            </w: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</w:tc>
        <w:tc>
          <w:tcPr>
            <w:tcW w:w="5456" w:type="dxa"/>
          </w:tcPr>
          <w:p w:rsidR="008B148D" w:rsidRPr="001C10AA" w:rsidRDefault="008B148D" w:rsidP="002F58F9">
            <w:pPr>
              <w:rPr>
                <w:b/>
                <w:bCs/>
              </w:rPr>
            </w:pPr>
            <w:r w:rsidRPr="001C10AA">
              <w:rPr>
                <w:b/>
                <w:bCs/>
              </w:rPr>
              <w:t xml:space="preserve">13. Nevşehir – Kayseri arası 77 km’dir. Yolun </w:t>
            </w:r>
            <w:r w:rsidRPr="001C10AA">
              <w:rPr>
                <w:b/>
                <w:bCs/>
                <w:position w:val="-24"/>
              </w:rPr>
              <w:object w:dxaOrig="240" w:dyaOrig="620">
                <v:shape id="_x0000_i1041" type="#_x0000_t75" style="width:12pt;height:30.75pt" o:ole="">
                  <v:imagedata r:id="rId37" o:title=""/>
                </v:shape>
                <o:OLEObject Type="Embed" ProgID="Equation.3" ShapeID="_x0000_i1041" DrawAspect="Content" ObjectID="_1426451821" r:id="rId38"/>
              </w:object>
            </w:r>
            <w:r w:rsidRPr="001C10AA">
              <w:rPr>
                <w:b/>
                <w:bCs/>
              </w:rPr>
              <w:t>ini giden bir otomobilin daha gideceği kaç km yolu vardır?</w:t>
            </w:r>
          </w:p>
        </w:tc>
      </w:tr>
      <w:tr w:rsidR="008B148D">
        <w:tc>
          <w:tcPr>
            <w:tcW w:w="5456" w:type="dxa"/>
          </w:tcPr>
          <w:p w:rsidR="008B148D" w:rsidRPr="001C10AA" w:rsidRDefault="008B148D" w:rsidP="002F58F9">
            <w:pPr>
              <w:rPr>
                <w:b/>
                <w:bCs/>
                <w:noProof/>
              </w:rPr>
            </w:pPr>
            <w:r w:rsidRPr="001C10AA">
              <w:rPr>
                <w:b/>
                <w:bCs/>
                <w:noProof/>
              </w:rPr>
              <w:t xml:space="preserve">10. Bir trende 80 yolcu vardı. İstasyonda </w:t>
            </w:r>
            <w:r w:rsidRPr="001C10AA">
              <w:rPr>
                <w:b/>
                <w:bCs/>
                <w:position w:val="-24"/>
              </w:rPr>
              <w:object w:dxaOrig="220" w:dyaOrig="620">
                <v:shape id="_x0000_i1042" type="#_x0000_t75" style="width:11.25pt;height:30.75pt" o:ole="">
                  <v:imagedata r:id="rId39" o:title=""/>
                </v:shape>
                <o:OLEObject Type="Embed" ProgID="Equation.3" ShapeID="_x0000_i1042" DrawAspect="Content" ObjectID="_1426451822" r:id="rId40"/>
              </w:object>
            </w:r>
            <w:r w:rsidRPr="001C10AA">
              <w:rPr>
                <w:b/>
                <w:bCs/>
              </w:rPr>
              <w:t>ü indi. Trende kaç tane yolcu kalmıştır?</w:t>
            </w: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  <w:p w:rsidR="008B148D" w:rsidRPr="001C10AA" w:rsidRDefault="008B148D" w:rsidP="002F58F9">
            <w:pPr>
              <w:rPr>
                <w:b/>
                <w:bCs/>
                <w:noProof/>
              </w:rPr>
            </w:pPr>
          </w:p>
        </w:tc>
        <w:tc>
          <w:tcPr>
            <w:tcW w:w="5456" w:type="dxa"/>
          </w:tcPr>
          <w:p w:rsidR="008B148D" w:rsidRPr="001C10AA" w:rsidRDefault="008B148D" w:rsidP="002F58F9">
            <w:pPr>
              <w:rPr>
                <w:b/>
                <w:bCs/>
              </w:rPr>
            </w:pPr>
            <w:r w:rsidRPr="001C10AA">
              <w:rPr>
                <w:b/>
                <w:bCs/>
              </w:rPr>
              <w:t xml:space="preserve">14. Sınıfımızda 32 öğrenci vardı. Öğrencilerin </w:t>
            </w:r>
            <w:r w:rsidRPr="001C10AA">
              <w:rPr>
                <w:b/>
                <w:bCs/>
                <w:position w:val="-24"/>
              </w:rPr>
              <w:object w:dxaOrig="220" w:dyaOrig="620">
                <v:shape id="_x0000_i1043" type="#_x0000_t75" style="width:11.25pt;height:30.75pt" o:ole="">
                  <v:imagedata r:id="rId41" o:title=""/>
                </v:shape>
                <o:OLEObject Type="Embed" ProgID="Equation.3" ShapeID="_x0000_i1043" DrawAspect="Content" ObjectID="_1426451823" r:id="rId42"/>
              </w:object>
            </w:r>
            <w:r w:rsidRPr="001C10AA">
              <w:rPr>
                <w:b/>
                <w:bCs/>
              </w:rPr>
              <w:t>i erkek öğrenci ise bu sınıfta kaç kız öğrenci vardır?</w:t>
            </w:r>
          </w:p>
        </w:tc>
      </w:tr>
    </w:tbl>
    <w:p w:rsidR="008B148D" w:rsidRDefault="008B148D"/>
    <w:sectPr w:rsidR="008B148D" w:rsidSect="00AA73AB">
      <w:head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48D" w:rsidRDefault="008B148D" w:rsidP="00F3098C">
      <w:r>
        <w:separator/>
      </w:r>
    </w:p>
  </w:endnote>
  <w:endnote w:type="continuationSeparator" w:id="0">
    <w:p w:rsidR="008B148D" w:rsidRDefault="008B148D" w:rsidP="00F30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48D" w:rsidRDefault="008B148D" w:rsidP="00F3098C">
      <w:r>
        <w:separator/>
      </w:r>
    </w:p>
  </w:footnote>
  <w:footnote w:type="continuationSeparator" w:id="0">
    <w:p w:rsidR="008B148D" w:rsidRDefault="008B148D" w:rsidP="00F309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48D" w:rsidRDefault="008B148D" w:rsidP="00F3098C">
    <w:pPr>
      <w:jc w:val="center"/>
      <w:rPr>
        <w:b/>
        <w:bCs/>
        <w:sz w:val="28"/>
        <w:szCs w:val="28"/>
      </w:rPr>
    </w:pPr>
    <w:r w:rsidRPr="00CB0D87">
      <w:rPr>
        <w:b/>
        <w:bCs/>
        <w:sz w:val="28"/>
        <w:szCs w:val="28"/>
      </w:rPr>
      <w:t>KESİR PROBLEMLERİ – 2</w:t>
    </w:r>
  </w:p>
  <w:p w:rsidR="008B148D" w:rsidRDefault="008B148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4E16"/>
    <w:rsid w:val="00026150"/>
    <w:rsid w:val="00094E16"/>
    <w:rsid w:val="001C10AA"/>
    <w:rsid w:val="002F58F9"/>
    <w:rsid w:val="00325DC2"/>
    <w:rsid w:val="005E1508"/>
    <w:rsid w:val="00630F39"/>
    <w:rsid w:val="008B148D"/>
    <w:rsid w:val="00AA73AB"/>
    <w:rsid w:val="00CB0D87"/>
    <w:rsid w:val="00E07DB4"/>
    <w:rsid w:val="00F30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98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3098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3098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3098C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F3098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3098C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325D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95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http://www.sorubak.com/" TargetMode="External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3</Pages>
  <Words>403</Words>
  <Characters>2301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>www.sorubak.com</cp:keywords>
  <dc:description>www.sorubak.com;</dc:description>
  <cp:lastModifiedBy>EDANUR</cp:lastModifiedBy>
  <cp:revision>3</cp:revision>
  <dcterms:created xsi:type="dcterms:W3CDTF">2013-02-03T08:24:00Z</dcterms:created>
  <dcterms:modified xsi:type="dcterms:W3CDTF">2013-04-02T20:50:00Z</dcterms:modified>
</cp:coreProperties>
</file>