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43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360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165"/>
      </w:tblGrid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8583" w:type="dxa"/>
            <w:gridSpan w:val="2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7143B3" w:rsidRDefault="001C1FCA" w:rsidP="001D6D5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  <w:lang w:eastAsia="tr-TR"/>
              </w:rPr>
            </w:pPr>
            <w:r w:rsidRPr="007143B3">
              <w:rPr>
                <w:rFonts w:ascii="Comic Sans MS" w:hAnsi="Comic Sans MS" w:cs="Comic Sans MS"/>
                <w:color w:val="000000"/>
                <w:sz w:val="24"/>
                <w:szCs w:val="24"/>
                <w:lang w:eastAsia="tr-TR"/>
              </w:rPr>
              <w:t>ÇEVRE HESAPLAMALARI</w:t>
            </w:r>
          </w:p>
        </w:tc>
        <w:bookmarkStart w:id="0" w:name="_GoBack"/>
        <w:bookmarkEnd w:id="0"/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  <w:r w:rsidRPr="001D6D55">
              <w:rPr>
                <w:color w:val="000000"/>
                <w:lang w:eastAsia="tr-TR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1C1FCA" w:rsidRPr="00857F29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FCA" w:rsidRPr="001D6D55" w:rsidRDefault="001C1FCA" w:rsidP="001D6D55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</w:tbl>
    <w:p w:rsidR="001C1FCA" w:rsidRDefault="001C1FCA"/>
    <w:p w:rsidR="001C1FCA" w:rsidRDefault="001C1FCA"/>
    <w:p w:rsidR="001C1FCA" w:rsidRPr="007143B3" w:rsidRDefault="001C1FCA" w:rsidP="001D6D55">
      <w:pPr>
        <w:jc w:val="center"/>
        <w:rPr>
          <w:rFonts w:ascii="Comic Sans MS" w:hAnsi="Comic Sans MS" w:cs="Comic Sans MS"/>
        </w:rPr>
      </w:pPr>
      <w:r w:rsidRPr="007143B3">
        <w:rPr>
          <w:rFonts w:ascii="Comic Sans MS" w:hAnsi="Comic Sans MS" w:cs="Comic Sans MS"/>
        </w:rPr>
        <w:t>ÇEVRE PROBLEMLERİ</w:t>
      </w:r>
    </w:p>
    <w:p w:rsidR="001C1FCA" w:rsidRPr="007143B3" w:rsidRDefault="001C1FCA" w:rsidP="001D6D55">
      <w:pPr>
        <w:rPr>
          <w:rFonts w:ascii="Comic Sans MS" w:hAnsi="Comic Sans MS" w:cs="Comic Sans MS"/>
          <w:sz w:val="20"/>
          <w:szCs w:val="20"/>
        </w:rPr>
      </w:pPr>
      <w:r w:rsidRPr="007143B3">
        <w:rPr>
          <w:rFonts w:ascii="Comic Sans MS" w:hAnsi="Comic Sans MS" w:cs="Comic Sans MS"/>
          <w:sz w:val="20"/>
          <w:szCs w:val="20"/>
        </w:rPr>
        <w:t>1-Dikdörtgen şeklindeki bir masanın çevresi 860 cm dir. Masanın uzun kenarlarından biri 240 cm olduğuna göre, kısa kenarlarından birinin uzunluğu kaç cm dir.</w:t>
      </w:r>
    </w:p>
    <w:p w:rsidR="001C1FCA" w:rsidRPr="007143B3" w:rsidRDefault="001C1FCA" w:rsidP="001D6D55">
      <w:pPr>
        <w:rPr>
          <w:rFonts w:ascii="Comic Sans MS" w:hAnsi="Comic Sans MS" w:cs="Comic Sans MS"/>
          <w:sz w:val="20"/>
          <w:szCs w:val="20"/>
        </w:rPr>
      </w:pPr>
    </w:p>
    <w:p w:rsidR="001C1FCA" w:rsidRPr="007143B3" w:rsidRDefault="001C1FCA" w:rsidP="001D6D55">
      <w:pPr>
        <w:rPr>
          <w:rFonts w:ascii="Comic Sans MS" w:hAnsi="Comic Sans MS" w:cs="Comic Sans MS"/>
          <w:sz w:val="20"/>
          <w:szCs w:val="20"/>
        </w:rPr>
      </w:pPr>
      <w:r w:rsidRPr="007143B3">
        <w:rPr>
          <w:rFonts w:ascii="Comic Sans MS" w:hAnsi="Comic Sans MS" w:cs="Comic Sans MS"/>
          <w:sz w:val="20"/>
          <w:szCs w:val="20"/>
        </w:rPr>
        <w:t>2-Zafer kare şeklindeki bahçelerinin etrafında 3 tur atıyor. Toplam 720 metre yol aldığına göre bahçenin bir kenarının uzunluğu kaç metredir?</w:t>
      </w:r>
    </w:p>
    <w:p w:rsidR="001C1FCA" w:rsidRPr="007143B3" w:rsidRDefault="001C1FCA" w:rsidP="001D6D55">
      <w:pPr>
        <w:rPr>
          <w:rFonts w:ascii="Comic Sans MS" w:hAnsi="Comic Sans MS" w:cs="Comic Sans MS"/>
          <w:sz w:val="20"/>
          <w:szCs w:val="20"/>
        </w:rPr>
      </w:pPr>
    </w:p>
    <w:p w:rsidR="001C1FCA" w:rsidRPr="007143B3" w:rsidRDefault="001C1FCA" w:rsidP="001D6D55">
      <w:pPr>
        <w:rPr>
          <w:rFonts w:ascii="Comic Sans MS" w:hAnsi="Comic Sans MS" w:cs="Comic Sans MS"/>
          <w:sz w:val="20"/>
          <w:szCs w:val="20"/>
        </w:rPr>
      </w:pPr>
      <w:r w:rsidRPr="007143B3">
        <w:rPr>
          <w:rFonts w:ascii="Comic Sans MS" w:hAnsi="Comic Sans MS" w:cs="Comic Sans MS"/>
          <w:sz w:val="20"/>
          <w:szCs w:val="20"/>
        </w:rPr>
        <w:t>3-Biri üçgen, diğeri dikdörtgen biçimindeki iki tarlanın çevre uzunlukları birbirine eşittir. Üçgen biçimindeki tarlanın kenar uzunlukları 15 m, 20 m ve 25 m dir. Dikdörtgen biçimindeki tarlanın kısa kenarı 10 m olduğuna göre, uzun kenarının uzunluğu kaç metredir.</w:t>
      </w:r>
    </w:p>
    <w:p w:rsidR="001C1FCA" w:rsidRPr="007143B3" w:rsidRDefault="001C1FCA" w:rsidP="001D6D55">
      <w:pPr>
        <w:rPr>
          <w:rFonts w:ascii="Comic Sans MS" w:hAnsi="Comic Sans MS" w:cs="Comic Sans MS"/>
          <w:sz w:val="20"/>
          <w:szCs w:val="20"/>
        </w:rPr>
      </w:pPr>
    </w:p>
    <w:p w:rsidR="001C1FCA" w:rsidRPr="007143B3" w:rsidRDefault="001C1FCA" w:rsidP="001D6D55">
      <w:pPr>
        <w:rPr>
          <w:rFonts w:ascii="Comic Sans MS" w:hAnsi="Comic Sans MS" w:cs="Comic Sans MS"/>
          <w:sz w:val="20"/>
          <w:szCs w:val="20"/>
        </w:rPr>
      </w:pPr>
      <w:r w:rsidRPr="007143B3">
        <w:rPr>
          <w:rFonts w:ascii="Comic Sans MS" w:hAnsi="Comic Sans MS" w:cs="Comic Sans MS"/>
          <w:sz w:val="20"/>
          <w:szCs w:val="20"/>
        </w:rPr>
        <w:t>4-Dikdörtgen şeklindeki bir bahçenin çevresinin uzunluğu 64 m dir. Bahçenin boyu , eninin 3 katı uzunluğunda olduğuna göre, bu bahçenin boyunun uzunluğu kaç metredir?</w:t>
      </w:r>
    </w:p>
    <w:p w:rsidR="001C1FCA" w:rsidRPr="007143B3" w:rsidRDefault="001C1FCA" w:rsidP="001D6D55">
      <w:pPr>
        <w:rPr>
          <w:rFonts w:ascii="Comic Sans MS" w:hAnsi="Comic Sans MS" w:cs="Comic Sans MS"/>
          <w:sz w:val="20"/>
          <w:szCs w:val="20"/>
        </w:rPr>
      </w:pPr>
    </w:p>
    <w:p w:rsidR="001C1FCA" w:rsidRPr="007143B3" w:rsidRDefault="001C1FCA" w:rsidP="001D6D55">
      <w:pPr>
        <w:rPr>
          <w:rFonts w:ascii="Comic Sans MS" w:hAnsi="Comic Sans MS" w:cs="Comic Sans MS"/>
          <w:sz w:val="20"/>
          <w:szCs w:val="20"/>
        </w:rPr>
      </w:pPr>
    </w:p>
    <w:p w:rsidR="001C1FCA" w:rsidRDefault="001C1FCA" w:rsidP="001D6D55">
      <w:pPr>
        <w:rPr>
          <w:rFonts w:ascii="Comic Sans MS" w:hAnsi="Comic Sans MS" w:cs="Comic Sans MS"/>
          <w:sz w:val="20"/>
          <w:szCs w:val="20"/>
        </w:rPr>
      </w:pPr>
      <w:r w:rsidRPr="007143B3">
        <w:rPr>
          <w:rFonts w:ascii="Comic Sans MS" w:hAnsi="Comic Sans MS" w:cs="Comic Sans MS"/>
          <w:sz w:val="20"/>
          <w:szCs w:val="20"/>
        </w:rPr>
        <w:t>5-Nil’in odası dikdörtgen biçiminde ve eni 3 m, boyu 4 m dir. Bu odada eni ve boyu 2 metre olan bir halı serilidir. Nil’ in odasının taban çevresi halının çevresinden kaç metre fazladır?</w:t>
      </w:r>
    </w:p>
    <w:p w:rsidR="001C1FCA" w:rsidRPr="007143B3" w:rsidRDefault="001C1FCA" w:rsidP="001D6D55">
      <w:pPr>
        <w:rPr>
          <w:rFonts w:ascii="Comic Sans MS" w:hAnsi="Comic Sans MS" w:cs="Comic Sans MS"/>
          <w:sz w:val="20"/>
          <w:szCs w:val="20"/>
        </w:rPr>
      </w:pPr>
    </w:p>
    <w:p w:rsidR="001C1FCA" w:rsidRDefault="001C1FCA" w:rsidP="001D6D55">
      <w:pPr>
        <w:rPr>
          <w:rFonts w:ascii="Comic Sans MS" w:hAnsi="Comic Sans MS" w:cs="Comic Sans MS"/>
          <w:sz w:val="20"/>
          <w:szCs w:val="20"/>
        </w:rPr>
      </w:pPr>
      <w:r w:rsidRPr="007143B3">
        <w:rPr>
          <w:rFonts w:ascii="Comic Sans MS" w:hAnsi="Comic Sans MS" w:cs="Comic Sans MS"/>
          <w:sz w:val="20"/>
          <w:szCs w:val="20"/>
        </w:rPr>
        <w:t>6-uzun kenarı 150 cm , kısa kenarı 90 cm dikdörtgen şeklindeki masanın üzerine bir örtü örtülecektir. Masanın her bir kenarından 20 cm örtü aşağı sarkacağına göre örtünün çevresi kaç cm’dir?</w:t>
      </w:r>
    </w:p>
    <w:p w:rsidR="001C1FCA" w:rsidRPr="007143B3" w:rsidRDefault="001C1FCA" w:rsidP="001D6D55">
      <w:pPr>
        <w:rPr>
          <w:rFonts w:ascii="Comic Sans MS" w:hAnsi="Comic Sans MS" w:cs="Comic Sans MS"/>
          <w:sz w:val="20"/>
          <w:szCs w:val="20"/>
        </w:rPr>
      </w:pPr>
    </w:p>
    <w:p w:rsidR="001C1FCA" w:rsidRDefault="001C1FCA" w:rsidP="001D6D55">
      <w:pPr>
        <w:rPr>
          <w:rFonts w:ascii="Comic Sans MS" w:hAnsi="Comic Sans MS" w:cs="Comic Sans MS"/>
          <w:sz w:val="20"/>
          <w:szCs w:val="20"/>
        </w:rPr>
      </w:pPr>
      <w:r w:rsidRPr="007143B3">
        <w:rPr>
          <w:rFonts w:ascii="Comic Sans MS" w:hAnsi="Comic Sans MS" w:cs="Comic Sans MS"/>
          <w:sz w:val="20"/>
          <w:szCs w:val="20"/>
        </w:rPr>
        <w:t>7-iki kenarının uzunluğu birbirine eşit olan üçgen şeklindeki bir oyun parkının çevresi 135 metredir. Eşit olmayan bir kenarının uzunluğu 55 metre olduğuna göre, eşit kenarlarından birinin uzunluğu kaç metredir?</w:t>
      </w:r>
    </w:p>
    <w:p w:rsidR="001C1FCA" w:rsidRPr="007143B3" w:rsidRDefault="001C1FCA" w:rsidP="001D6D55">
      <w:pPr>
        <w:rPr>
          <w:rFonts w:ascii="Comic Sans MS" w:hAnsi="Comic Sans MS" w:cs="Comic Sans MS"/>
          <w:sz w:val="20"/>
          <w:szCs w:val="20"/>
        </w:rPr>
      </w:pPr>
    </w:p>
    <w:p w:rsidR="001C1FCA" w:rsidRDefault="001C1FCA" w:rsidP="001D6D55">
      <w:pPr>
        <w:rPr>
          <w:rFonts w:ascii="Comic Sans MS" w:hAnsi="Comic Sans MS" w:cs="Comic Sans MS"/>
          <w:sz w:val="20"/>
          <w:szCs w:val="20"/>
        </w:rPr>
      </w:pPr>
      <w:r w:rsidRPr="007143B3">
        <w:rPr>
          <w:rFonts w:ascii="Comic Sans MS" w:hAnsi="Comic Sans MS" w:cs="Comic Sans MS"/>
          <w:sz w:val="20"/>
          <w:szCs w:val="20"/>
        </w:rPr>
        <w:t>8-kısa kenarı 60 cm, uzun kenarı 85 cm olan dikdörtygen şeklindeki iki tane kumaşı yan yana dikersek, dikilmiş kumaşın çevresi kaç cm dir?</w:t>
      </w:r>
    </w:p>
    <w:p w:rsidR="001C1FCA" w:rsidRPr="007143B3" w:rsidRDefault="001C1FCA" w:rsidP="001D6D55">
      <w:pPr>
        <w:rPr>
          <w:rFonts w:ascii="Comic Sans MS" w:hAnsi="Comic Sans MS" w:cs="Comic Sans MS"/>
          <w:sz w:val="20"/>
          <w:szCs w:val="20"/>
        </w:rPr>
      </w:pPr>
    </w:p>
    <w:p w:rsidR="001C1FCA" w:rsidRDefault="001C1FCA" w:rsidP="001D6D55">
      <w:pPr>
        <w:rPr>
          <w:rFonts w:ascii="Comic Sans MS" w:hAnsi="Comic Sans MS" w:cs="Comic Sans MS"/>
          <w:sz w:val="20"/>
          <w:szCs w:val="20"/>
        </w:rPr>
      </w:pPr>
      <w:r w:rsidRPr="007143B3">
        <w:rPr>
          <w:rFonts w:ascii="Comic Sans MS" w:hAnsi="Comic Sans MS" w:cs="Comic Sans MS"/>
          <w:sz w:val="20"/>
          <w:szCs w:val="20"/>
        </w:rPr>
        <w:t>9-Babam kısa kenarı 35 m, uzun kenarı 55 m olan dikdörtgen şeklindeki bahçemizdeki 2 sıra olan tel örgüyü söküyor. Aynı teli kare şeklindeki başka bir bahçeye çekiyor ve hiç tel artmıyor. Kare şeklindeki bahçemizin bir kenar uzunluğu kaç metredir?</w:t>
      </w:r>
    </w:p>
    <w:p w:rsidR="001C1FCA" w:rsidRPr="007143B3" w:rsidRDefault="001C1FCA" w:rsidP="001D6D55">
      <w:pPr>
        <w:rPr>
          <w:rFonts w:ascii="Comic Sans MS" w:hAnsi="Comic Sans MS" w:cs="Comic Sans MS"/>
          <w:sz w:val="20"/>
          <w:szCs w:val="20"/>
        </w:rPr>
      </w:pPr>
    </w:p>
    <w:p w:rsidR="001C1FCA" w:rsidRPr="007143B3" w:rsidRDefault="001C1FCA" w:rsidP="001D6D55">
      <w:pPr>
        <w:rPr>
          <w:rFonts w:ascii="Comic Sans MS" w:hAnsi="Comic Sans MS" w:cs="Comic Sans MS"/>
          <w:sz w:val="20"/>
          <w:szCs w:val="20"/>
        </w:rPr>
      </w:pPr>
      <w:r w:rsidRPr="007143B3">
        <w:rPr>
          <w:rFonts w:ascii="Comic Sans MS" w:hAnsi="Comic Sans MS" w:cs="Comic Sans MS"/>
          <w:sz w:val="20"/>
          <w:szCs w:val="20"/>
        </w:rPr>
        <w:t>10-Kare şeklindeki  bir bahçenin etrafına 5 sıra tel çekilmiştir. Bu iş için 400 m tel kullanıldığına göre,bahçenin bir kenar uzunluğu kaç metredir?</w:t>
      </w:r>
    </w:p>
    <w:p w:rsidR="001C1FCA" w:rsidRDefault="001C1FCA" w:rsidP="008B6E88"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1C1FCA" w:rsidRPr="007143B3" w:rsidRDefault="001C1FCA">
      <w:pPr>
        <w:rPr>
          <w:rFonts w:ascii="Comic Sans MS" w:hAnsi="Comic Sans MS" w:cs="Comic Sans MS"/>
          <w:sz w:val="20"/>
          <w:szCs w:val="20"/>
        </w:rPr>
      </w:pPr>
    </w:p>
    <w:p w:rsidR="001C1FCA" w:rsidRPr="007143B3" w:rsidRDefault="001C1FCA">
      <w:pPr>
        <w:rPr>
          <w:sz w:val="20"/>
          <w:szCs w:val="20"/>
        </w:rPr>
      </w:pPr>
    </w:p>
    <w:p w:rsidR="001C1FCA" w:rsidRPr="007143B3" w:rsidRDefault="001C1FCA">
      <w:pPr>
        <w:rPr>
          <w:sz w:val="20"/>
          <w:szCs w:val="20"/>
        </w:rPr>
      </w:pPr>
    </w:p>
    <w:sectPr w:rsidR="001C1FCA" w:rsidRPr="007143B3" w:rsidSect="001D6D55">
      <w:pgSz w:w="11906" w:h="16838"/>
      <w:pgMar w:top="284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682E"/>
    <w:rsid w:val="001C1FCA"/>
    <w:rsid w:val="001D6D55"/>
    <w:rsid w:val="005746F2"/>
    <w:rsid w:val="007143B3"/>
    <w:rsid w:val="00857F29"/>
    <w:rsid w:val="008B6E88"/>
    <w:rsid w:val="00961C93"/>
    <w:rsid w:val="00BD2259"/>
    <w:rsid w:val="00D41B8B"/>
    <w:rsid w:val="00EA6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6F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B6E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25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3</Pages>
  <Words>541</Words>
  <Characters>3088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>www.sorubak.com</cp:keywords>
  <dc:description>www.sorubak.com;</dc:description>
  <cp:lastModifiedBy>EDANUR</cp:lastModifiedBy>
  <cp:revision>3</cp:revision>
  <dcterms:created xsi:type="dcterms:W3CDTF">2013-03-26T19:45:00Z</dcterms:created>
  <dcterms:modified xsi:type="dcterms:W3CDTF">2013-04-02T20:48:00Z</dcterms:modified>
</cp:coreProperties>
</file>