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0D1" w:rsidRDefault="00A800D1" w:rsidP="000F263B">
      <w:pPr>
        <w:tabs>
          <w:tab w:val="left" w:pos="2940"/>
        </w:tabs>
      </w:pPr>
      <w:r>
        <w:tab/>
        <w:t>PROBLEMLER</w:t>
      </w:r>
    </w:p>
    <w:p w:rsidR="00A800D1" w:rsidRDefault="00A800D1">
      <w:r>
        <w:t>1.  Bahçede 25 elma, 14 kiraz,elmaların 2 katından  35 eksik vişne ağacı vardır.Bahçede toplam kaç ağaç vardır?</w:t>
      </w:r>
    </w:p>
    <w:p w:rsidR="00A800D1" w:rsidRDefault="00A800D1">
      <w:r>
        <w:t>2.  Babam 40 yaşındadır.Annemin yaşı babamın yaşının 2 katından 45 eksiktir.Annem kaç yaşındadır?</w:t>
      </w:r>
    </w:p>
    <w:p w:rsidR="00A800D1" w:rsidRDefault="00A800D1">
      <w:r>
        <w:t>3.  85 in 6 katının 78 eksiği kaçtır?</w:t>
      </w:r>
    </w:p>
    <w:p w:rsidR="00A800D1" w:rsidRDefault="00A800D1">
      <w:r>
        <w:t>4-  200 ün  145 eksiğinin  25 katı kaçtır?</w:t>
      </w:r>
    </w:p>
    <w:p w:rsidR="00A800D1" w:rsidRDefault="00A800D1">
      <w:r>
        <w:t>5- Ahırda 15 inek, ineklerin 2 katından 7 fazla  tavuk vardır.Ahırdaki hayvanların  ayaklarının toplamı kaçtır?</w:t>
      </w:r>
    </w:p>
    <w:p w:rsidR="00A800D1" w:rsidRDefault="00A800D1">
      <w:r>
        <w:t>6-Sınıfta 16 kız kızların 5 katından  68 eksik erkek öğrenci vardır. Sınıfta kaç erkek öğrenci vardır?</w:t>
      </w:r>
    </w:p>
    <w:p w:rsidR="00A800D1" w:rsidRDefault="00A800D1">
      <w:r>
        <w:t>7-Ali’nin 45 bilyesi var. Emir’in bilyeleri  Ali’nin bilyelerinin 2 katından 15 fazla. İkisinin toplam kaç bilyesi var?</w:t>
      </w:r>
    </w:p>
    <w:p w:rsidR="00A800D1" w:rsidRDefault="00A800D1">
      <w:r>
        <w:t>8-  25 in 8 katının,62 eksiğinin 13 fazlası kaçtır?</w:t>
      </w:r>
    </w:p>
    <w:p w:rsidR="00A800D1" w:rsidRDefault="00A800D1">
      <w:r>
        <w:t>9-700 ün 485 eksiğinin 5 katı kaçtır?</w:t>
      </w:r>
    </w:p>
    <w:p w:rsidR="00A800D1" w:rsidRDefault="00A800D1">
      <w:r>
        <w:t xml:space="preserve">10- 45 kalemin 100 katının 100 eksiği kaçtır? </w:t>
      </w:r>
      <w:hyperlink r:id="rId4" w:history="1">
        <w:r>
          <w:rPr>
            <w:rStyle w:val="Hyperlink"/>
            <w:rFonts w:ascii="Comic Sans MS" w:hAnsi="Comic Sans MS" w:cs="Comic Sans MS"/>
            <w:noProof/>
            <w:sz w:val="20"/>
            <w:szCs w:val="20"/>
            <w:lang w:eastAsia="tr-TR"/>
          </w:rPr>
          <w:t>www.sorubak.com</w:t>
        </w:r>
      </w:hyperlink>
    </w:p>
    <w:sectPr w:rsidR="00A800D1" w:rsidSect="001A57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7C0E"/>
    <w:rsid w:val="000F263B"/>
    <w:rsid w:val="00177C0E"/>
    <w:rsid w:val="001A57D9"/>
    <w:rsid w:val="007127B1"/>
    <w:rsid w:val="009119EE"/>
    <w:rsid w:val="00A800D1"/>
    <w:rsid w:val="00BA3029"/>
    <w:rsid w:val="00D20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7D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119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1</Pages>
  <Words>123</Words>
  <Characters>707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Exper</dc:creator>
  <cp:keywords>www.sorubak.com</cp:keywords>
  <dc:description>www.sorubak.com</dc:description>
  <cp:lastModifiedBy>EDANUR</cp:lastModifiedBy>
  <cp:revision>2</cp:revision>
  <dcterms:created xsi:type="dcterms:W3CDTF">2013-03-06T09:25:00Z</dcterms:created>
  <dcterms:modified xsi:type="dcterms:W3CDTF">2013-03-27T11:00:00Z</dcterms:modified>
  <cp:category>www.sorubak.com</cp:category>
  <cp:version>www.sorubak.com</cp:version>
</cp:coreProperties>
</file>