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5D7" w:rsidRDefault="00B825D7">
      <w:pPr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MATEMATİK DEĞERLENDİRME 5</w:t>
      </w:r>
    </w:p>
    <w:p w:rsidR="00B825D7" w:rsidRPr="00191603" w:rsidRDefault="00B825D7">
      <w:pPr>
        <w:rPr>
          <w:rFonts w:ascii="Century Gothic" w:hAnsi="Century Gothic" w:cs="Century Gothic"/>
          <w:sz w:val="24"/>
          <w:szCs w:val="24"/>
        </w:rPr>
      </w:pPr>
      <w:r w:rsidRPr="00191603">
        <w:rPr>
          <w:rFonts w:ascii="Century Gothic" w:hAnsi="Century Gothic" w:cs="Century Gothic"/>
          <w:sz w:val="24"/>
          <w:szCs w:val="24"/>
        </w:rPr>
        <w:t>1.Aşağıdaki işlemleri yapınız.</w:t>
      </w:r>
    </w:p>
    <w:tbl>
      <w:tblPr>
        <w:tblW w:w="3065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274"/>
        <w:gridCol w:w="584"/>
        <w:gridCol w:w="1079"/>
        <w:gridCol w:w="274"/>
        <w:gridCol w:w="854"/>
      </w:tblGrid>
      <w:tr w:rsidR="00B825D7" w:rsidRPr="0058774B">
        <w:trPr>
          <w:trHeight w:val="309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58774B">
              <w:rPr>
                <w:rFonts w:ascii="Century Gothic" w:hAnsi="Century Gothic" w:cs="Century Gothic"/>
                <w:sz w:val="24"/>
                <w:szCs w:val="24"/>
              </w:rPr>
              <w:t xml:space="preserve">  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>
              <w:rPr>
                <w:color w:val="000000"/>
                <w:sz w:val="24"/>
                <w:szCs w:val="24"/>
                <w:lang w:eastAsia="tr-TR"/>
              </w:rPr>
              <w:t xml:space="preserve">  </w:t>
            </w:r>
            <w:r w:rsidRPr="00420BE9">
              <w:rPr>
                <w:color w:val="000000"/>
                <w:sz w:val="24"/>
                <w:szCs w:val="24"/>
                <w:lang w:eastAsia="tr-TR"/>
              </w:rPr>
              <w:t>57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>
              <w:rPr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420BE9">
              <w:rPr>
                <w:color w:val="000000"/>
                <w:sz w:val="24"/>
                <w:szCs w:val="24"/>
                <w:lang w:eastAsia="tr-TR"/>
              </w:rPr>
              <w:t>138</w:t>
            </w:r>
          </w:p>
        </w:tc>
      </w:tr>
      <w:tr w:rsidR="00B825D7" w:rsidRPr="0058774B">
        <w:trPr>
          <w:trHeight w:val="309"/>
        </w:trPr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420BE9">
              <w:rPr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>
              <w:rPr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420BE9">
              <w:rPr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420BE9">
              <w:rPr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>
              <w:rPr>
                <w:color w:val="000000"/>
                <w:sz w:val="24"/>
                <w:szCs w:val="24"/>
                <w:lang w:eastAsia="tr-TR"/>
              </w:rPr>
              <w:t xml:space="preserve">        </w:t>
            </w:r>
            <w:r w:rsidRPr="00420BE9">
              <w:rPr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B825D7" w:rsidRPr="0058774B">
        <w:trPr>
          <w:trHeight w:val="29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</w:tbl>
    <w:p w:rsidR="00B825D7" w:rsidRDefault="00B825D7" w:rsidP="00420BE9">
      <w:pPr>
        <w:rPr>
          <w:rFonts w:ascii="Century Gothic" w:hAnsi="Century Gothic" w:cs="Century Gothic"/>
          <w:sz w:val="24"/>
          <w:szCs w:val="24"/>
        </w:rPr>
      </w:pPr>
      <w:hyperlink r:id="rId5" w:history="1">
        <w:r>
          <w:rPr>
            <w:rStyle w:val="Hyperlink"/>
          </w:rPr>
          <w:t>www.sorubak.com</w:t>
        </w:r>
      </w:hyperlink>
    </w:p>
    <w:p w:rsidR="00B825D7" w:rsidRDefault="00B825D7" w:rsidP="00420BE9">
      <w:pPr>
        <w:rPr>
          <w:rFonts w:ascii="Century Gothic" w:hAnsi="Century Gothic" w:cs="Century Gothic"/>
          <w:sz w:val="24"/>
          <w:szCs w:val="24"/>
        </w:rPr>
      </w:pPr>
    </w:p>
    <w:p w:rsidR="00B825D7" w:rsidRPr="00191603" w:rsidRDefault="00B825D7" w:rsidP="00420BE9">
      <w:pPr>
        <w:rPr>
          <w:rFonts w:ascii="Century Gothic" w:hAnsi="Century Gothic" w:cs="Century Gothic"/>
          <w:sz w:val="24"/>
          <w:szCs w:val="24"/>
        </w:rPr>
      </w:pPr>
      <w:r w:rsidRPr="00191603">
        <w:rPr>
          <w:rFonts w:ascii="Century Gothic" w:hAnsi="Century Gothic" w:cs="Century Gothic"/>
          <w:sz w:val="24"/>
          <w:szCs w:val="24"/>
        </w:rPr>
        <w:t>2. Aşağıdaki işlemleri yapınız</w:t>
      </w:r>
    </w:p>
    <w:tbl>
      <w:tblPr>
        <w:tblW w:w="319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285"/>
        <w:gridCol w:w="607"/>
        <w:gridCol w:w="1120"/>
        <w:gridCol w:w="299"/>
        <w:gridCol w:w="887"/>
      </w:tblGrid>
      <w:tr w:rsidR="00B825D7" w:rsidRPr="0058774B">
        <w:trPr>
          <w:trHeight w:val="315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  <w:t xml:space="preserve">  </w:t>
            </w:r>
            <w:r w:rsidRPr="00420BE9"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  <w:t>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  <w:t xml:space="preserve">     </w:t>
            </w:r>
            <w:r w:rsidRPr="00420BE9"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  <w:t>29</w:t>
            </w:r>
          </w:p>
        </w:tc>
      </w:tr>
      <w:tr w:rsidR="00B825D7" w:rsidRPr="0058774B">
        <w:trPr>
          <w:trHeight w:val="315"/>
        </w:trPr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420BE9">
              <w:rPr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  <w:t xml:space="preserve">  </w:t>
            </w:r>
            <w:r w:rsidRPr="00420BE9"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</w:pPr>
            <w:r w:rsidRPr="00420BE9"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420BE9" w:rsidRDefault="00B825D7" w:rsidP="00420BE9">
            <w:pPr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  <w:t xml:space="preserve">     </w:t>
            </w:r>
            <w:r w:rsidRPr="00420BE9">
              <w:rPr>
                <w:rFonts w:ascii="Century Gothic" w:hAnsi="Century Gothic" w:cs="Century Gothic"/>
                <w:color w:val="000000"/>
                <w:sz w:val="24"/>
                <w:szCs w:val="24"/>
                <w:lang w:eastAsia="tr-TR"/>
              </w:rPr>
              <w:t>58</w:t>
            </w:r>
          </w:p>
        </w:tc>
      </w:tr>
    </w:tbl>
    <w:p w:rsidR="00B825D7" w:rsidRDefault="00B825D7" w:rsidP="00420BE9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420BE9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745C6A">
      <w:pPr>
        <w:rPr>
          <w:rFonts w:ascii="Century Gothic" w:hAnsi="Century Gothic" w:cs="Century Gothic"/>
          <w:sz w:val="24"/>
          <w:szCs w:val="24"/>
        </w:rPr>
      </w:pPr>
      <w:r w:rsidRPr="00191603">
        <w:rPr>
          <w:rFonts w:ascii="Century Gothic" w:hAnsi="Century Gothic" w:cs="Century Gothic"/>
          <w:sz w:val="24"/>
          <w:szCs w:val="24"/>
        </w:rPr>
        <w:t>3. Onur her gün 57 sayfa kitap okuyor.  10 günde kaç sayfa kitap okumuş olur?</w:t>
      </w:r>
    </w:p>
    <w:p w:rsidR="00B825D7" w:rsidRDefault="00B825D7" w:rsidP="00745C6A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745C6A">
      <w:pPr>
        <w:rPr>
          <w:rFonts w:ascii="Century Gothic" w:hAnsi="Century Gothic" w:cs="Century Gothic"/>
          <w:sz w:val="24"/>
          <w:szCs w:val="24"/>
        </w:rPr>
      </w:pPr>
    </w:p>
    <w:p w:rsidR="00B825D7" w:rsidRPr="00191603" w:rsidRDefault="00B825D7" w:rsidP="00745C6A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745C6A">
      <w:pPr>
        <w:rPr>
          <w:rFonts w:ascii="Century Gothic" w:hAnsi="Century Gothic" w:cs="Century Gothic"/>
          <w:sz w:val="24"/>
          <w:szCs w:val="24"/>
        </w:rPr>
      </w:pPr>
      <w:r w:rsidRPr="00191603">
        <w:rPr>
          <w:rFonts w:ascii="Century Gothic" w:hAnsi="Century Gothic" w:cs="Century Gothic"/>
          <w:sz w:val="24"/>
          <w:szCs w:val="24"/>
        </w:rPr>
        <w:t>4. Tanesi 50 TL den 3 vazo aldım. Cebimde 200 TL para vardı. Geriye kaç param kalmıştı?</w:t>
      </w:r>
    </w:p>
    <w:p w:rsidR="00B825D7" w:rsidRDefault="00B825D7" w:rsidP="00745C6A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745C6A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745C6A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745C6A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745C6A">
      <w:pPr>
        <w:rPr>
          <w:rFonts w:ascii="Century Gothic" w:hAnsi="Century Gothic" w:cs="Century Gothic"/>
          <w:sz w:val="24"/>
          <w:szCs w:val="24"/>
        </w:rPr>
      </w:pPr>
    </w:p>
    <w:p w:rsidR="00B825D7" w:rsidRPr="00191603" w:rsidRDefault="00B825D7" w:rsidP="00745C6A">
      <w:pPr>
        <w:rPr>
          <w:rFonts w:ascii="Century Gothic" w:hAnsi="Century Gothic" w:cs="Century Gothic"/>
          <w:sz w:val="24"/>
          <w:szCs w:val="24"/>
        </w:rPr>
      </w:pPr>
    </w:p>
    <w:p w:rsidR="00B825D7" w:rsidRPr="00191603" w:rsidRDefault="00B825D7" w:rsidP="00745C6A">
      <w:pPr>
        <w:rPr>
          <w:rFonts w:ascii="Century Gothic" w:hAnsi="Century Gothic" w:cs="Century Gothic"/>
          <w:sz w:val="24"/>
          <w:szCs w:val="24"/>
        </w:rPr>
      </w:pPr>
      <w:r w:rsidRPr="00191603">
        <w:rPr>
          <w:rFonts w:ascii="Century Gothic" w:hAnsi="Century Gothic" w:cs="Century Gothic"/>
          <w:sz w:val="24"/>
          <w:szCs w:val="24"/>
        </w:rPr>
        <w:t>5.Verilmeyen sayıyı bulunuz.</w:t>
      </w:r>
    </w:p>
    <w:tbl>
      <w:tblPr>
        <w:tblW w:w="396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244"/>
        <w:gridCol w:w="300"/>
        <w:gridCol w:w="460"/>
        <w:gridCol w:w="960"/>
        <w:gridCol w:w="960"/>
        <w:gridCol w:w="320"/>
        <w:gridCol w:w="440"/>
        <w:gridCol w:w="300"/>
      </w:tblGrid>
      <w:tr w:rsidR="00B825D7" w:rsidRPr="0058774B">
        <w:trPr>
          <w:trHeight w:val="46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745C6A">
              <w:rPr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745C6A">
              <w:rPr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745C6A">
              <w:rPr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745C6A">
              <w:rPr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B825D7" w:rsidRPr="0058774B">
        <w:trPr>
          <w:trHeight w:val="315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745C6A">
              <w:rPr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745C6A">
              <w:rPr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191603">
              <w:rPr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745C6A">
              <w:rPr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745C6A">
              <w:rPr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745C6A">
              <w:rPr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745C6A">
              <w:rPr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B825D7" w:rsidRPr="0058774B">
        <w:trPr>
          <w:trHeight w:val="315"/>
        </w:trPr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tr-TR"/>
              </w:rPr>
            </w:pPr>
            <w:r w:rsidRPr="00745C6A">
              <w:rPr>
                <w:color w:val="000000"/>
                <w:sz w:val="24"/>
                <w:szCs w:val="24"/>
                <w:lang w:eastAsia="tr-TR"/>
              </w:rPr>
              <w:t xml:space="preserve">      1 9 5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825D7" w:rsidRPr="00745C6A" w:rsidRDefault="00B825D7" w:rsidP="00745C6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tr-TR"/>
              </w:rPr>
            </w:pPr>
            <w:r w:rsidRPr="00745C6A">
              <w:rPr>
                <w:color w:val="000000"/>
                <w:sz w:val="24"/>
                <w:szCs w:val="24"/>
                <w:lang w:eastAsia="tr-TR"/>
              </w:rPr>
              <w:t xml:space="preserve">  </w:t>
            </w:r>
            <w:r w:rsidRPr="00191603">
              <w:rPr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745C6A">
              <w:rPr>
                <w:color w:val="000000"/>
                <w:sz w:val="24"/>
                <w:szCs w:val="24"/>
                <w:lang w:eastAsia="tr-TR"/>
              </w:rPr>
              <w:t xml:space="preserve">  1 6 1</w:t>
            </w:r>
          </w:p>
        </w:tc>
      </w:tr>
    </w:tbl>
    <w:p w:rsidR="00B825D7" w:rsidRPr="00191603" w:rsidRDefault="00B825D7" w:rsidP="00745C6A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052CB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052CB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052CB7">
      <w:pPr>
        <w:rPr>
          <w:rFonts w:ascii="Century Gothic" w:hAnsi="Century Gothic" w:cs="Century Gothic"/>
          <w:sz w:val="24"/>
          <w:szCs w:val="24"/>
        </w:rPr>
      </w:pPr>
      <w:r w:rsidRPr="00191603">
        <w:rPr>
          <w:rFonts w:ascii="Century Gothic" w:hAnsi="Century Gothic" w:cs="Century Gothic"/>
          <w:sz w:val="24"/>
          <w:szCs w:val="24"/>
        </w:rPr>
        <w:t>6.</w:t>
      </w:r>
      <w:r w:rsidRPr="00191603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191603">
        <w:rPr>
          <w:rFonts w:ascii="Century Gothic" w:hAnsi="Century Gothic" w:cs="Century Gothic"/>
          <w:sz w:val="24"/>
          <w:szCs w:val="24"/>
        </w:rPr>
        <w:t>Saatte 140km hızla giden bir otomobil 5 saat gidiyor. Otomobil kaç km yol gitmiştir?</w:t>
      </w:r>
    </w:p>
    <w:p w:rsidR="00B825D7" w:rsidRDefault="00B825D7" w:rsidP="00052CB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052CB7">
      <w:pPr>
        <w:rPr>
          <w:rFonts w:ascii="Century Gothic" w:hAnsi="Century Gothic" w:cs="Century Gothic"/>
          <w:sz w:val="24"/>
          <w:szCs w:val="24"/>
        </w:rPr>
      </w:pPr>
    </w:p>
    <w:p w:rsidR="00B825D7" w:rsidRPr="00191603" w:rsidRDefault="00B825D7" w:rsidP="00052CB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A52707">
      <w:pPr>
        <w:rPr>
          <w:rFonts w:ascii="Century Gothic" w:hAnsi="Century Gothic" w:cs="Century Gothic"/>
          <w:sz w:val="24"/>
          <w:szCs w:val="24"/>
        </w:rPr>
      </w:pPr>
      <w:r w:rsidRPr="00191603">
        <w:rPr>
          <w:rFonts w:ascii="Century Gothic" w:hAnsi="Century Gothic" w:cs="Century Gothic"/>
          <w:sz w:val="24"/>
          <w:szCs w:val="24"/>
        </w:rPr>
        <w:t>7.TEMA kampanyasına 128 öğrenci katılıyor. Her öğrenci 3 fidan dikiyor. Dikilen fidanların tamamı kaç tanedir?</w:t>
      </w:r>
    </w:p>
    <w:p w:rsidR="00B825D7" w:rsidRDefault="00B825D7" w:rsidP="00A5270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A52707">
      <w:pPr>
        <w:rPr>
          <w:rFonts w:ascii="Century Gothic" w:hAnsi="Century Gothic" w:cs="Century Gothic"/>
          <w:sz w:val="24"/>
          <w:szCs w:val="24"/>
        </w:rPr>
      </w:pPr>
    </w:p>
    <w:p w:rsidR="00B825D7" w:rsidRPr="00191603" w:rsidRDefault="00B825D7" w:rsidP="00A5270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A52707">
      <w:pPr>
        <w:rPr>
          <w:rFonts w:ascii="Century Gothic" w:hAnsi="Century Gothic" w:cs="Century Gothic"/>
          <w:sz w:val="24"/>
          <w:szCs w:val="24"/>
        </w:rPr>
      </w:pPr>
      <w:r w:rsidRPr="00191603">
        <w:rPr>
          <w:rFonts w:ascii="Century Gothic" w:hAnsi="Century Gothic" w:cs="Century Gothic"/>
          <w:sz w:val="24"/>
          <w:szCs w:val="24"/>
        </w:rPr>
        <w:t>8. Günde 96 çiçek satan bir çiçekçi 14 günde kaç çiçek satar?</w:t>
      </w:r>
    </w:p>
    <w:p w:rsidR="00B825D7" w:rsidRDefault="00B825D7" w:rsidP="00A5270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A5270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A52707">
      <w:pPr>
        <w:rPr>
          <w:rFonts w:ascii="Century Gothic" w:hAnsi="Century Gothic" w:cs="Century Gothic"/>
          <w:sz w:val="24"/>
          <w:szCs w:val="24"/>
        </w:rPr>
      </w:pPr>
    </w:p>
    <w:p w:rsidR="00B825D7" w:rsidRPr="00191603" w:rsidRDefault="00B825D7" w:rsidP="00A5270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A52707">
      <w:pPr>
        <w:rPr>
          <w:rFonts w:ascii="Century Gothic" w:hAnsi="Century Gothic" w:cs="Century Gothic"/>
          <w:sz w:val="24"/>
          <w:szCs w:val="24"/>
        </w:rPr>
      </w:pPr>
      <w:r w:rsidRPr="00191603">
        <w:rPr>
          <w:rFonts w:ascii="Century Gothic" w:hAnsi="Century Gothic" w:cs="Century Gothic"/>
          <w:sz w:val="24"/>
          <w:szCs w:val="24"/>
        </w:rPr>
        <w:t xml:space="preserve">9.Ece 10 yaşındadır. Annesinin yaşı Ece’nin yaşının 4 katının 8 eksiğidir. Annesi kaç yaşındadır? </w:t>
      </w:r>
    </w:p>
    <w:p w:rsidR="00B825D7" w:rsidRDefault="00B825D7" w:rsidP="00A5270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A5270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A52707">
      <w:pPr>
        <w:rPr>
          <w:rFonts w:ascii="Century Gothic" w:hAnsi="Century Gothic" w:cs="Century Gothic"/>
          <w:sz w:val="24"/>
          <w:szCs w:val="24"/>
        </w:rPr>
      </w:pPr>
    </w:p>
    <w:p w:rsidR="00B825D7" w:rsidRPr="00191603" w:rsidRDefault="00B825D7" w:rsidP="00A52707">
      <w:pPr>
        <w:rPr>
          <w:rFonts w:ascii="Century Gothic" w:hAnsi="Century Gothic" w:cs="Century Gothic"/>
          <w:sz w:val="24"/>
          <w:szCs w:val="24"/>
        </w:rPr>
      </w:pPr>
    </w:p>
    <w:p w:rsidR="00B825D7" w:rsidRPr="00191603" w:rsidRDefault="00B825D7" w:rsidP="00A52707">
      <w:pPr>
        <w:rPr>
          <w:rFonts w:ascii="Century Gothic" w:hAnsi="Century Gothic" w:cs="Century Gothic"/>
          <w:sz w:val="24"/>
          <w:szCs w:val="24"/>
        </w:rPr>
      </w:pPr>
      <w:r w:rsidRPr="00191603">
        <w:rPr>
          <w:rFonts w:ascii="Century Gothic" w:hAnsi="Century Gothic" w:cs="Century Gothic"/>
          <w:sz w:val="24"/>
          <w:szCs w:val="24"/>
        </w:rPr>
        <w:t>10.Verilen işlemleri kısa yoldan yapınız.</w:t>
      </w:r>
    </w:p>
    <w:p w:rsidR="00B825D7" w:rsidRPr="00191603" w:rsidRDefault="00B825D7" w:rsidP="00745C6A">
      <w:pPr>
        <w:rPr>
          <w:rFonts w:ascii="Century Gothic" w:hAnsi="Century Gothic" w:cs="Century Gothic"/>
          <w:sz w:val="24"/>
          <w:szCs w:val="24"/>
        </w:rPr>
      </w:pPr>
      <w:r w:rsidRPr="00191603">
        <w:rPr>
          <w:rFonts w:ascii="Century Gothic" w:hAnsi="Century Gothic" w:cs="Century Gothic"/>
          <w:sz w:val="24"/>
          <w:szCs w:val="24"/>
        </w:rPr>
        <w:t>10 x 70 =                     55 x 10 =</w:t>
      </w:r>
    </w:p>
    <w:p w:rsidR="00B825D7" w:rsidRDefault="00B825D7" w:rsidP="00745C6A">
      <w:pPr>
        <w:rPr>
          <w:rFonts w:ascii="Century Gothic" w:hAnsi="Century Gothic" w:cs="Century Gothic"/>
          <w:sz w:val="24"/>
          <w:szCs w:val="24"/>
        </w:rPr>
      </w:pPr>
      <w:r w:rsidRPr="00191603">
        <w:rPr>
          <w:rFonts w:ascii="Century Gothic" w:hAnsi="Century Gothic" w:cs="Century Gothic"/>
          <w:sz w:val="24"/>
          <w:szCs w:val="24"/>
        </w:rPr>
        <w:t>100 x 9 =                     6 x 100 =</w:t>
      </w:r>
    </w:p>
    <w:p w:rsidR="00B825D7" w:rsidRPr="00191603" w:rsidRDefault="00B825D7" w:rsidP="00745C6A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8D3045">
      <w:pPr>
        <w:rPr>
          <w:rFonts w:ascii="Century Gothic" w:hAnsi="Century Gothic" w:cs="Century Gothic"/>
          <w:sz w:val="24"/>
          <w:szCs w:val="24"/>
        </w:rPr>
      </w:pPr>
      <w:r w:rsidRPr="00191603">
        <w:rPr>
          <w:rFonts w:ascii="Century Gothic" w:hAnsi="Century Gothic" w:cs="Century Gothic"/>
          <w:sz w:val="24"/>
          <w:szCs w:val="24"/>
        </w:rPr>
        <w:t>11. Okulumuzda 22 şube bulunmaktadır.15 şubede 36 kişi,7 şubede 26 kişi bulunmaktadır. Okulumuzun mevcudu kaçtır?</w:t>
      </w:r>
    </w:p>
    <w:p w:rsidR="00B825D7" w:rsidRDefault="00B825D7" w:rsidP="008D3045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8D3045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8D3045">
      <w:pPr>
        <w:rPr>
          <w:rFonts w:ascii="Century Gothic" w:hAnsi="Century Gothic" w:cs="Century Gothic"/>
          <w:sz w:val="24"/>
          <w:szCs w:val="24"/>
        </w:rPr>
      </w:pPr>
    </w:p>
    <w:p w:rsidR="00B825D7" w:rsidRPr="00191603" w:rsidRDefault="00B825D7" w:rsidP="008D3045">
      <w:pPr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  <w:r w:rsidRPr="008044C1">
        <w:rPr>
          <w:rFonts w:ascii="Century Gothic" w:hAnsi="Century Gothic" w:cs="Century Gothic"/>
          <w:sz w:val="24"/>
          <w:szCs w:val="24"/>
        </w:rPr>
        <w:t>12. Apartmanımız 7 katlıdır. Her katta 4 daire, her dairede ortalama 5 kişi oturuyor. Apartmanımızda kaç kişi oturuyor?</w:t>
      </w:r>
    </w:p>
    <w:p w:rsidR="00B825D7" w:rsidRPr="008044C1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  <w:r w:rsidRPr="008044C1">
        <w:rPr>
          <w:rFonts w:ascii="Century Gothic" w:hAnsi="Century Gothic" w:cs="Century Gothic"/>
          <w:sz w:val="24"/>
          <w:szCs w:val="24"/>
        </w:rPr>
        <w:t>13.İki basamaklı en büyük tek sayı ile, iki basamaklı en küçük tek sayının çarpımı kaçtır?</w:t>
      </w:r>
    </w:p>
    <w:p w:rsidR="00B825D7" w:rsidRPr="008044C1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24"/>
          <w:szCs w:val="24"/>
        </w:rPr>
      </w:pPr>
      <w:r w:rsidRPr="008044C1">
        <w:rPr>
          <w:rFonts w:ascii="Century Gothic" w:hAnsi="Century Gothic" w:cs="Century Gothic"/>
          <w:sz w:val="24"/>
          <w:szCs w:val="24"/>
        </w:rPr>
        <w:t>14.</w:t>
      </w:r>
      <w:r w:rsidRPr="008044C1">
        <w:rPr>
          <w:rFonts w:ascii="Century Gothic" w:hAnsi="Century Gothic" w:cs="Century Gothic"/>
          <w:color w:val="000000"/>
          <w:sz w:val="24"/>
          <w:szCs w:val="24"/>
        </w:rPr>
        <w:t xml:space="preserve"> Yarısı 75 olan sayının 4 katı kaçtır?</w:t>
      </w:r>
    </w:p>
    <w:p w:rsidR="00B825D7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24"/>
          <w:szCs w:val="24"/>
        </w:rPr>
      </w:pPr>
    </w:p>
    <w:p w:rsidR="00B825D7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24"/>
          <w:szCs w:val="24"/>
        </w:rPr>
      </w:pPr>
    </w:p>
    <w:p w:rsidR="00B825D7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24"/>
          <w:szCs w:val="24"/>
        </w:rPr>
      </w:pPr>
    </w:p>
    <w:p w:rsidR="00B825D7" w:rsidRPr="008044C1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24"/>
          <w:szCs w:val="24"/>
        </w:rPr>
      </w:pPr>
    </w:p>
    <w:p w:rsidR="00B825D7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  <w:r w:rsidRPr="008044C1">
        <w:rPr>
          <w:rFonts w:ascii="Century Gothic" w:hAnsi="Century Gothic" w:cs="Century Gothic"/>
          <w:sz w:val="24"/>
          <w:szCs w:val="24"/>
        </w:rPr>
        <w:t>15. 18 sayısının 5 katının 25 fazlası  kaçtır?</w:t>
      </w:r>
    </w:p>
    <w:p w:rsidR="00B825D7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457F17">
      <w:pPr>
        <w:rPr>
          <w:rFonts w:ascii="Century Gothic" w:hAnsi="Century Gothic" w:cs="Century Gothic"/>
          <w:sz w:val="24"/>
          <w:szCs w:val="24"/>
        </w:rPr>
      </w:pPr>
      <w:r w:rsidRPr="008044C1">
        <w:rPr>
          <w:rFonts w:ascii="Century Gothic" w:hAnsi="Century Gothic" w:cs="Century Gothic"/>
          <w:sz w:val="24"/>
          <w:szCs w:val="24"/>
        </w:rPr>
        <w:t>16.        8 otomobilde kaç tekerlek vardır?</w:t>
      </w:r>
    </w:p>
    <w:p w:rsidR="00B825D7" w:rsidRDefault="00B825D7" w:rsidP="00457F1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457F17">
      <w:pPr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457F1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457F17">
      <w:pPr>
        <w:rPr>
          <w:rFonts w:ascii="Century Gothic" w:hAnsi="Century Gothic" w:cs="Century Gothic"/>
          <w:sz w:val="24"/>
          <w:szCs w:val="24"/>
        </w:rPr>
      </w:pPr>
      <w:r w:rsidRPr="008044C1">
        <w:rPr>
          <w:rFonts w:ascii="Century Gothic" w:hAnsi="Century Gothic" w:cs="Century Gothic"/>
          <w:sz w:val="24"/>
          <w:szCs w:val="24"/>
        </w:rPr>
        <w:t>17.        9 hafta kaç gündür?</w:t>
      </w:r>
    </w:p>
    <w:p w:rsidR="00B825D7" w:rsidRDefault="00B825D7" w:rsidP="00457F1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457F17">
      <w:pPr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457F1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457F17">
      <w:pPr>
        <w:rPr>
          <w:rFonts w:ascii="Century Gothic" w:hAnsi="Century Gothic" w:cs="Century Gothic"/>
          <w:sz w:val="24"/>
          <w:szCs w:val="24"/>
        </w:rPr>
      </w:pPr>
      <w:r w:rsidRPr="008044C1">
        <w:rPr>
          <w:rFonts w:ascii="Century Gothic" w:hAnsi="Century Gothic" w:cs="Century Gothic"/>
          <w:sz w:val="24"/>
          <w:szCs w:val="24"/>
        </w:rPr>
        <w:t>18. Annem evimize gelen 18 misafirin her birine</w:t>
      </w:r>
      <w:r>
        <w:rPr>
          <w:rFonts w:ascii="Century Gothic" w:hAnsi="Century Gothic" w:cs="Century Gothic"/>
          <w:sz w:val="24"/>
          <w:szCs w:val="24"/>
        </w:rPr>
        <w:t>,</w:t>
      </w:r>
      <w:r w:rsidRPr="008044C1">
        <w:rPr>
          <w:rFonts w:ascii="Century Gothic" w:hAnsi="Century Gothic" w:cs="Century Gothic"/>
          <w:sz w:val="24"/>
          <w:szCs w:val="24"/>
        </w:rPr>
        <w:t xml:space="preserve"> çayın yanında 6’şar  tane kurabiye ikram etti. Geriye 10 kurabiye arttı. Annem kaç tane kurabiye pişirmiştir. </w:t>
      </w:r>
    </w:p>
    <w:p w:rsidR="00B825D7" w:rsidRDefault="00B825D7" w:rsidP="00457F1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457F17">
      <w:pPr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457F17">
      <w:pPr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457F17">
      <w:pPr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2F113E">
      <w:pPr>
        <w:rPr>
          <w:rFonts w:ascii="Century Gothic" w:hAnsi="Century Gothic" w:cs="Century Gothic"/>
          <w:sz w:val="24"/>
          <w:szCs w:val="24"/>
        </w:rPr>
      </w:pPr>
      <w:r w:rsidRPr="008044C1">
        <w:rPr>
          <w:rFonts w:ascii="Century Gothic" w:hAnsi="Century Gothic" w:cs="Century Gothic"/>
          <w:sz w:val="24"/>
          <w:szCs w:val="24"/>
        </w:rPr>
        <w:t>19.  100 koyunun ayakları toplamından,  50 koyunun ayakları toplamı,   çıkarıldığında hangi sayı kalır?</w:t>
      </w:r>
    </w:p>
    <w:p w:rsidR="00B825D7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2F113E">
      <w:pPr>
        <w:rPr>
          <w:rFonts w:ascii="Century Gothic" w:hAnsi="Century Gothic" w:cs="Century Gothic"/>
          <w:sz w:val="24"/>
          <w:szCs w:val="24"/>
        </w:rPr>
      </w:pPr>
      <w:r w:rsidRPr="008044C1">
        <w:rPr>
          <w:rFonts w:ascii="Century Gothic" w:hAnsi="Century Gothic" w:cs="Century Gothic"/>
          <w:sz w:val="24"/>
          <w:szCs w:val="24"/>
        </w:rPr>
        <w:t>20.İki şehir arası uzaklık 970 km’dir.70 km hızla giden bir otobüsün 8 saat sonra kaç km yolu kalır?</w:t>
      </w:r>
    </w:p>
    <w:p w:rsidR="00B825D7" w:rsidRPr="008044C1" w:rsidRDefault="00B825D7" w:rsidP="002A5F22">
      <w:pPr>
        <w:autoSpaceDE w:val="0"/>
        <w:autoSpaceDN w:val="0"/>
        <w:adjustRightInd w:val="0"/>
        <w:rPr>
          <w:rFonts w:ascii="Century Gothic" w:hAnsi="Century Gothic" w:cs="Century Gothic"/>
          <w:sz w:val="24"/>
          <w:szCs w:val="24"/>
        </w:rPr>
      </w:pPr>
    </w:p>
    <w:p w:rsidR="00B825D7" w:rsidRPr="008044C1" w:rsidRDefault="00B825D7" w:rsidP="008D3045">
      <w:pPr>
        <w:rPr>
          <w:rFonts w:ascii="Comic Sans MS" w:hAnsi="Comic Sans MS" w:cs="Comic Sans MS"/>
          <w:sz w:val="24"/>
          <w:szCs w:val="24"/>
        </w:rPr>
      </w:pPr>
    </w:p>
    <w:p w:rsidR="00B825D7" w:rsidRPr="008044C1" w:rsidRDefault="00B825D7" w:rsidP="00420BE9">
      <w:pPr>
        <w:rPr>
          <w:rFonts w:ascii="Century Gothic" w:hAnsi="Century Gothic" w:cs="Century Gothic"/>
          <w:sz w:val="24"/>
          <w:szCs w:val="24"/>
        </w:rPr>
      </w:pPr>
    </w:p>
    <w:sectPr w:rsidR="00B825D7" w:rsidRPr="008044C1" w:rsidSect="00F7050C">
      <w:pgSz w:w="11906" w:h="16838"/>
      <w:pgMar w:top="1134" w:right="851" w:bottom="907" w:left="107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0752D"/>
    <w:multiLevelType w:val="hybridMultilevel"/>
    <w:tmpl w:val="13867D24"/>
    <w:lvl w:ilvl="0" w:tplc="5174221C">
      <w:start w:val="76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6" w:hanging="360"/>
      </w:pPr>
    </w:lvl>
    <w:lvl w:ilvl="2" w:tplc="041F001B">
      <w:start w:val="1"/>
      <w:numFmt w:val="lowerRoman"/>
      <w:lvlText w:val="%3."/>
      <w:lvlJc w:val="right"/>
      <w:pPr>
        <w:ind w:left="1876" w:hanging="180"/>
      </w:pPr>
    </w:lvl>
    <w:lvl w:ilvl="3" w:tplc="041F000F">
      <w:start w:val="1"/>
      <w:numFmt w:val="decimal"/>
      <w:lvlText w:val="%4."/>
      <w:lvlJc w:val="left"/>
      <w:pPr>
        <w:ind w:left="2596" w:hanging="360"/>
      </w:pPr>
    </w:lvl>
    <w:lvl w:ilvl="4" w:tplc="041F0019">
      <w:start w:val="1"/>
      <w:numFmt w:val="lowerLetter"/>
      <w:lvlText w:val="%5."/>
      <w:lvlJc w:val="left"/>
      <w:pPr>
        <w:ind w:left="3316" w:hanging="360"/>
      </w:pPr>
    </w:lvl>
    <w:lvl w:ilvl="5" w:tplc="041F001B">
      <w:start w:val="1"/>
      <w:numFmt w:val="lowerRoman"/>
      <w:lvlText w:val="%6."/>
      <w:lvlJc w:val="right"/>
      <w:pPr>
        <w:ind w:left="4036" w:hanging="180"/>
      </w:pPr>
    </w:lvl>
    <w:lvl w:ilvl="6" w:tplc="041F000F">
      <w:start w:val="1"/>
      <w:numFmt w:val="decimal"/>
      <w:lvlText w:val="%7."/>
      <w:lvlJc w:val="left"/>
      <w:pPr>
        <w:ind w:left="4756" w:hanging="360"/>
      </w:pPr>
    </w:lvl>
    <w:lvl w:ilvl="7" w:tplc="041F0019">
      <w:start w:val="1"/>
      <w:numFmt w:val="lowerLetter"/>
      <w:lvlText w:val="%8."/>
      <w:lvlJc w:val="left"/>
      <w:pPr>
        <w:ind w:left="5476" w:hanging="360"/>
      </w:pPr>
    </w:lvl>
    <w:lvl w:ilvl="8" w:tplc="041F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BE9"/>
    <w:rsid w:val="00052CB7"/>
    <w:rsid w:val="00084809"/>
    <w:rsid w:val="00191603"/>
    <w:rsid w:val="00275102"/>
    <w:rsid w:val="002A5F22"/>
    <w:rsid w:val="002F113E"/>
    <w:rsid w:val="00333C03"/>
    <w:rsid w:val="00420BE9"/>
    <w:rsid w:val="00457F17"/>
    <w:rsid w:val="0058774B"/>
    <w:rsid w:val="006D24B1"/>
    <w:rsid w:val="00745C6A"/>
    <w:rsid w:val="008044C1"/>
    <w:rsid w:val="008D3045"/>
    <w:rsid w:val="00A52707"/>
    <w:rsid w:val="00B825D7"/>
    <w:rsid w:val="00CA4C40"/>
    <w:rsid w:val="00E51B73"/>
    <w:rsid w:val="00E7231B"/>
    <w:rsid w:val="00F70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31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57F17"/>
    <w:pPr>
      <w:spacing w:before="100" w:beforeAutospacing="1" w:after="100" w:afterAutospacing="1" w:line="240" w:lineRule="auto"/>
      <w:ind w:left="720"/>
    </w:pPr>
  </w:style>
  <w:style w:type="character" w:styleId="Hyperlink">
    <w:name w:val="Hyperlink"/>
    <w:basedOn w:val="DefaultParagraphFont"/>
    <w:uiPriority w:val="99"/>
    <w:rsid w:val="00333C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7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280</Words>
  <Characters>1602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</dc:creator>
  <cp:keywords/>
  <dc:description/>
  <cp:lastModifiedBy>EDANUR</cp:lastModifiedBy>
  <cp:revision>29</cp:revision>
  <dcterms:created xsi:type="dcterms:W3CDTF">2013-02-24T18:40:00Z</dcterms:created>
  <dcterms:modified xsi:type="dcterms:W3CDTF">2013-03-02T09:26:00Z</dcterms:modified>
</cp:coreProperties>
</file>