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A29" w:rsidRDefault="002F0A29" w:rsidP="004E7A2B">
      <w:pPr>
        <w:spacing w:after="0"/>
        <w:rPr>
          <w:rFonts w:ascii="Comic Sans MS" w:hAnsi="Comic Sans MS" w:cs="Comic Sans MS"/>
        </w:rPr>
      </w:pPr>
      <w:r w:rsidRPr="004E7A2B">
        <w:rPr>
          <w:rFonts w:ascii="Comic Sans MS" w:hAnsi="Comic Sans MS" w:cs="Comic Sans MS"/>
        </w:rPr>
        <w:t>Adı Soyadı: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8.03.2013</w:t>
      </w:r>
    </w:p>
    <w:p w:rsidR="002F0A29" w:rsidRDefault="002F0A29" w:rsidP="004E7A2B">
      <w:pPr>
        <w:spacing w:after="0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REMZİ DOĞAN İLKOKULU MATEMATİK 4. ÜNİTE DEĞERLENDİRME SORULARI</w:t>
      </w:r>
    </w:p>
    <w:p w:rsidR="002F0A29" w:rsidRDefault="002F0A29" w:rsidP="004E7A2B">
      <w:pPr>
        <w:spacing w:after="0"/>
        <w:rPr>
          <w:rFonts w:ascii="Comic Sans MS" w:hAnsi="Comic Sans MS" w:cs="Comic Sans MS"/>
        </w:rPr>
        <w:sectPr w:rsidR="002F0A29" w:rsidSect="004E7A2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0A29" w:rsidRDefault="002F0A29" w:rsidP="004E7A2B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1)  8’den başlayıp sekizer ritmik sayarken 5. sırada hangi sayıyı söyleriz. (Aşağıya yazarak bulun.)</w:t>
      </w:r>
    </w:p>
    <w:p w:rsidR="002F0A29" w:rsidRDefault="002F0A29" w:rsidP="004E7A2B">
      <w:pPr>
        <w:spacing w:after="0"/>
        <w:rPr>
          <w:rFonts w:ascii="Comic Sans MS" w:hAnsi="Comic Sans MS" w:cs="Comic Sans MS"/>
        </w:rPr>
      </w:pPr>
    </w:p>
    <w:p w:rsidR="002F0A29" w:rsidRDefault="002F0A29" w:rsidP="004E7A2B">
      <w:pPr>
        <w:spacing w:after="0"/>
        <w:rPr>
          <w:rFonts w:ascii="Comic Sans MS" w:hAnsi="Comic Sans MS" w:cs="Comic Sans MS"/>
        </w:rPr>
      </w:pPr>
    </w:p>
    <w:p w:rsidR="002F0A29" w:rsidRDefault="002F0A29" w:rsidP="004E7A2B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18’den başlayıp 9’ar ritmik sayarken 7. sırada hangi sayıyı söyleriz?</w:t>
      </w:r>
      <w:r w:rsidRPr="004E7A2B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(Aşağıya yazarak bulun.)</w:t>
      </w:r>
    </w:p>
    <w:p w:rsidR="002F0A29" w:rsidRDefault="002F0A29" w:rsidP="004E7A2B">
      <w:pPr>
        <w:spacing w:after="0"/>
        <w:rPr>
          <w:rFonts w:ascii="Comic Sans MS" w:hAnsi="Comic Sans MS" w:cs="Comic Sans MS"/>
        </w:rPr>
      </w:pPr>
    </w:p>
    <w:p w:rsidR="002F0A29" w:rsidRDefault="002F0A29" w:rsidP="004E7A2B">
      <w:pPr>
        <w:spacing w:after="0"/>
        <w:rPr>
          <w:rFonts w:ascii="Comic Sans MS" w:hAnsi="Comic Sans MS" w:cs="Comic Sans MS"/>
        </w:rPr>
      </w:pPr>
    </w:p>
    <w:p w:rsidR="002F0A29" w:rsidRDefault="002F0A29" w:rsidP="004E7A2B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2) 27 sayısının 6 katının 82 fazlası kaçtır?</w:t>
      </w:r>
    </w:p>
    <w:p w:rsidR="002F0A29" w:rsidRDefault="002F0A29" w:rsidP="004E7A2B">
      <w:pPr>
        <w:spacing w:after="0"/>
        <w:rPr>
          <w:rFonts w:ascii="Comic Sans MS" w:hAnsi="Comic Sans MS" w:cs="Comic Sans MS"/>
        </w:rPr>
      </w:pPr>
    </w:p>
    <w:p w:rsidR="002F0A29" w:rsidRDefault="002F0A29" w:rsidP="004E7A2B">
      <w:pPr>
        <w:spacing w:after="0"/>
        <w:rPr>
          <w:rFonts w:ascii="Comic Sans MS" w:hAnsi="Comic Sans MS" w:cs="Comic Sans MS"/>
        </w:rPr>
      </w:pPr>
    </w:p>
    <w:p w:rsidR="002F0A29" w:rsidRDefault="002F0A29" w:rsidP="004E7A2B">
      <w:pPr>
        <w:spacing w:after="0"/>
        <w:rPr>
          <w:rFonts w:ascii="Comic Sans MS" w:hAnsi="Comic Sans MS" w:cs="Comic Sans MS"/>
        </w:rPr>
      </w:pPr>
    </w:p>
    <w:p w:rsidR="002F0A29" w:rsidRDefault="002F0A29" w:rsidP="004E7A2B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3)Aşağıdaki işlemleri yapın.</w:t>
      </w:r>
    </w:p>
    <w:p w:rsidR="002F0A29" w:rsidRPr="004E7A2B" w:rsidRDefault="002F0A29" w:rsidP="004E7A2B">
      <w:pPr>
        <w:spacing w:after="0"/>
        <w:rPr>
          <w:rFonts w:ascii="Comic Sans MS" w:hAnsi="Comic Sans MS" w:cs="Comic Sans MS"/>
          <w:sz w:val="24"/>
          <w:szCs w:val="24"/>
        </w:rPr>
      </w:pPr>
      <w:r w:rsidRPr="004E7A2B">
        <w:rPr>
          <w:rFonts w:ascii="Comic Sans MS" w:hAnsi="Comic Sans MS" w:cs="Comic Sans MS"/>
          <w:sz w:val="24"/>
          <w:szCs w:val="24"/>
        </w:rPr>
        <w:t>6x100=                             10x 34=</w:t>
      </w:r>
    </w:p>
    <w:p w:rsidR="002F0A29" w:rsidRDefault="002F0A29" w:rsidP="004E7A2B">
      <w:pPr>
        <w:spacing w:after="0"/>
        <w:rPr>
          <w:rFonts w:ascii="Comic Sans MS" w:hAnsi="Comic Sans MS" w:cs="Comic Sans MS"/>
          <w:sz w:val="24"/>
          <w:szCs w:val="24"/>
        </w:rPr>
      </w:pPr>
      <w:r w:rsidRPr="004E7A2B">
        <w:rPr>
          <w:rFonts w:ascii="Comic Sans MS" w:hAnsi="Comic Sans MS" w:cs="Comic Sans MS"/>
          <w:sz w:val="24"/>
          <w:szCs w:val="24"/>
        </w:rPr>
        <w:t>46x10=                             100x4 =</w:t>
      </w:r>
    </w:p>
    <w:p w:rsidR="002F0A29" w:rsidRDefault="002F0A29" w:rsidP="004E7A2B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10x70=</w:t>
      </w:r>
    </w:p>
    <w:p w:rsidR="002F0A29" w:rsidRDefault="002F0A29" w:rsidP="004E7A2B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4) Aşağıdaki çarpma işlemlerini yapın.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7"/>
        <w:gridCol w:w="1308"/>
        <w:gridCol w:w="1308"/>
        <w:gridCol w:w="1308"/>
      </w:tblGrid>
      <w:tr w:rsidR="002F0A29" w:rsidRPr="00EB7DA5">
        <w:tc>
          <w:tcPr>
            <w:tcW w:w="1307" w:type="dxa"/>
          </w:tcPr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B7DA5">
              <w:rPr>
                <w:sz w:val="32"/>
                <w:szCs w:val="32"/>
              </w:rPr>
              <w:t xml:space="preserve"> 217</w:t>
            </w:r>
          </w:p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.75pt;margin-top:17.6pt;width:44.4pt;height:.05pt;flip:y;z-index:251649024" o:connectortype="straight" strokeweight="1.25pt"/>
              </w:pict>
            </w:r>
            <w:r w:rsidRPr="00EB7DA5">
              <w:rPr>
                <w:sz w:val="32"/>
                <w:szCs w:val="32"/>
              </w:rPr>
              <w:t>x   3</w:t>
            </w:r>
          </w:p>
        </w:tc>
        <w:tc>
          <w:tcPr>
            <w:tcW w:w="1308" w:type="dxa"/>
          </w:tcPr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B7DA5">
              <w:rPr>
                <w:sz w:val="32"/>
                <w:szCs w:val="32"/>
              </w:rPr>
              <w:t xml:space="preserve">   186</w:t>
            </w:r>
          </w:p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 id="_x0000_s1027" type="#_x0000_t32" style="position:absolute;left:0;text-align:left;margin-left:12.8pt;margin-top:17.6pt;width:41.1pt;height:.05pt;z-index:251650048" o:connectortype="straight" strokeweight="1.25pt"/>
              </w:pict>
            </w:r>
            <w:r w:rsidRPr="00EB7DA5">
              <w:rPr>
                <w:sz w:val="32"/>
                <w:szCs w:val="32"/>
              </w:rPr>
              <w:t>x   4</w:t>
            </w:r>
          </w:p>
        </w:tc>
        <w:tc>
          <w:tcPr>
            <w:tcW w:w="1308" w:type="dxa"/>
          </w:tcPr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B7DA5">
              <w:rPr>
                <w:sz w:val="32"/>
                <w:szCs w:val="32"/>
              </w:rPr>
              <w:t xml:space="preserve">   28</w:t>
            </w:r>
          </w:p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left:0;text-align:left;margin-left:12.65pt;margin-top:17.65pt;width:35.25pt;height:.05pt;z-index:251651072" o:connectortype="straight" strokeweight="1.25pt"/>
              </w:pict>
            </w:r>
            <w:r w:rsidRPr="00EB7DA5">
              <w:rPr>
                <w:sz w:val="32"/>
                <w:szCs w:val="32"/>
              </w:rPr>
              <w:t>x 16</w:t>
            </w:r>
          </w:p>
        </w:tc>
        <w:tc>
          <w:tcPr>
            <w:tcW w:w="1308" w:type="dxa"/>
          </w:tcPr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EB7DA5">
              <w:rPr>
                <w:sz w:val="32"/>
                <w:szCs w:val="32"/>
              </w:rPr>
              <w:t xml:space="preserve">    47</w:t>
            </w:r>
          </w:p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left:0;text-align:left;margin-left:9.5pt;margin-top:17.5pt;width:35.25pt;height:.05pt;z-index:251652096" o:connectortype="straight" strokeweight="1.25pt"/>
              </w:pict>
            </w:r>
            <w:r w:rsidRPr="00EB7DA5">
              <w:rPr>
                <w:sz w:val="32"/>
                <w:szCs w:val="32"/>
              </w:rPr>
              <w:t>x  25</w:t>
            </w:r>
          </w:p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2F0A29" w:rsidRPr="00EB7DA5" w:rsidRDefault="002F0A29" w:rsidP="00EB7DA5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5) Aşağıdaki yazıların doğru olanların başına (D), yanlış olanların başına (Y) harfi yazın.</w:t>
      </w:r>
    </w:p>
    <w:p w:rsidR="002F0A29" w:rsidRDefault="002F0A29" w:rsidP="008235E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  ) 1kg=1000 g</w:t>
      </w:r>
    </w:p>
    <w:p w:rsidR="002F0A29" w:rsidRDefault="002F0A29" w:rsidP="008235E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  ) 704 kilogram= 704 g</w:t>
      </w:r>
    </w:p>
    <w:p w:rsidR="002F0A29" w:rsidRDefault="002F0A29" w:rsidP="008235E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  ) 5 gram= 5g</w:t>
      </w:r>
    </w:p>
    <w:p w:rsidR="002F0A29" w:rsidRDefault="002F0A29" w:rsidP="008235E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  ) 85g= 85 gram</w:t>
      </w: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6) 389 sayısının, birler ve yüzler basamağındaki rakamlarının yerleri değiştirildiğinde oluşan yeni sayı ile farkı kaçtır?</w:t>
      </w: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30" type="#_x0000_t95" style="position:absolute;margin-left:172.05pt;margin-top:16.3pt;width:50.75pt;height:43.05pt;rotation:12032242fd;z-index:251655168" adj="-11024181,7271"/>
        </w:pict>
      </w:r>
      <w:r>
        <w:rPr>
          <w:noProof/>
          <w:lang w:eastAsia="tr-TR"/>
        </w:rPr>
        <w:pict>
          <v:shape id="_x0000_s1031" type="#_x0000_t32" style="position:absolute;margin-left:59pt;margin-top:59.25pt;width:138pt;height:.05pt;z-index:251654144" o:connectortype="straight" strokeweight="1.25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124.25pt;margin-top:59.25pt;width:10.5pt;height:22.5pt;z-index:251653120"/>
        </w:pict>
      </w:r>
      <w:r>
        <w:rPr>
          <w:rFonts w:ascii="Comic Sans MS" w:hAnsi="Comic Sans MS" w:cs="Comic Sans MS"/>
        </w:rPr>
        <w:t xml:space="preserve">7)         1kg 1kg 1kg </w:t>
      </w:r>
    </w:p>
    <w:p w:rsidR="002F0A29" w:rsidRDefault="002F0A29" w:rsidP="008235E7">
      <w:pPr>
        <w:spacing w:after="0"/>
      </w:pPr>
      <w:r>
        <w:rPr>
          <w:noProof/>
          <w:lang w:eastAsia="tr-TR"/>
        </w:rPr>
        <w:pict>
          <v:shape id="_x0000_s1033" type="#_x0000_t95" style="position:absolute;margin-left:34.9pt;margin-top:11.05pt;width:63.75pt;height:30.45pt;rotation:12032242fd;z-index:251656192" adj="11109254,6357"/>
        </w:pict>
      </w:r>
      <w:r>
        <w:rPr>
          <w:rFonts w:ascii="Comic Sans MS" w:hAnsi="Comic Sans MS" w:cs="Comic Sans MS"/>
        </w:rPr>
        <w:t xml:space="preserve">           </w:t>
      </w:r>
      <w:r w:rsidRPr="00D877D7">
        <w:t xml:space="preserve"> </w:t>
      </w:r>
      <w:hyperlink r:id="rId4" w:history="1">
        <w:r w:rsidRPr="00EB7DA5">
          <w:rPr>
            <w:noProof/>
            <w:color w:val="0000FF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5" type="#_x0000_t75" alt="http://cdn.media.discovermagazine.com/~/media/import/images/4/b/6/weightmedia.jpg" href="http://www.google.com.tr/url?sa=i&amp;rct=j&amp;q=kilogram+resmi&amp;source=images&amp;cd=&amp;cad=rja&amp;docid=Ukv7gzbDzxVRHM&amp;tbnid=RcyrmKF3QfEP0M:&amp;ved=0CAUQjRw&amp;url=http://discovermagazine.com/2009/mar/08-kilogram-isnt-what-it-used-to-be-its-lighter&amp;ei=jBI2UYWwEISytAb5loDABQ&amp;bvm=bv.43148975,d.Yms&amp;psig=AFQjCNHwAhqPTUNlzWTDA-mnLjvClok1pQ&amp;ust=13625845592586" style="width:15.75pt;height:30.75pt;visibility:visible" o:button="t">
              <v:fill o:detectmouseclick="t"/>
              <v:imagedata r:id="rId5" o:title="" cropleft="19065f" cropright="20177f"/>
            </v:shape>
          </w:pict>
        </w:r>
      </w:hyperlink>
      <w:hyperlink r:id="rId6" w:history="1">
        <w:r w:rsidRPr="00367DC9">
          <w:rPr>
            <w:noProof/>
            <w:lang w:eastAsia="tr-TR"/>
          </w:rPr>
          <w:pict>
            <v:shape id="_x0000_i1026" type="#_x0000_t75" alt="http://cdn.media.discovermagazine.com/~/media/import/images/4/b/6/weightmedia.jpg" href="http://www.google.com.tr/url?sa=i&amp;rct=j&amp;q=kilogram+resmi&amp;source=images&amp;cd=&amp;cad=rja&amp;docid=Ukv7gzbDzxVRHM&amp;tbnid=RcyrmKF3QfEP0M:&amp;ved=0CAUQjRw&amp;url=http://discovermagazine.com/2009/mar/08-kilogram-isnt-what-it-used-to-be-its-lighter&amp;ei=jBI2UYWwEISytAb5loDABQ&amp;bvm=bv.43148975,d.Yms&amp;psig=AFQjCNHwAhqPTUNlzWTDA-mnLjvClok1pQ&amp;ust=13625845592586" style="width:15.75pt;height:30.75pt;visibility:visible" o:button="t">
              <v:fill o:detectmouseclick="t"/>
              <v:imagedata r:id="rId5" o:title="" cropleft="19065f" cropright="20177f"/>
            </v:shape>
          </w:pict>
        </w:r>
      </w:hyperlink>
      <w:hyperlink r:id="rId7" w:history="1">
        <w:r w:rsidRPr="00367DC9">
          <w:rPr>
            <w:noProof/>
            <w:lang w:eastAsia="tr-TR"/>
          </w:rPr>
          <w:pict>
            <v:shape id="_x0000_i1027" type="#_x0000_t75" alt="http://cdn.media.discovermagazine.com/~/media/import/images/4/b/6/weightmedia.jpg" href="http://www.google.com.tr/url?sa=i&amp;rct=j&amp;q=kilogram+resmi&amp;source=images&amp;cd=&amp;cad=rja&amp;docid=Ukv7gzbDzxVRHM&amp;tbnid=RcyrmKF3QfEP0M:&amp;ved=0CAUQjRw&amp;url=http://discovermagazine.com/2009/mar/08-kilogram-isnt-what-it-used-to-be-its-lighter&amp;ei=jBI2UYWwEISytAb5loDABQ&amp;bvm=bv.43148975,d.Yms&amp;psig=AFQjCNHwAhqPTUNlzWTDA-mnLjvClok1pQ&amp;ust=13625845592586" style="width:15.75pt;height:30.75pt;visibility:visible" o:button="t">
              <v:fill o:detectmouseclick="t"/>
              <v:imagedata r:id="rId5" o:title="" cropleft="19065f" cropright="20177f"/>
            </v:shape>
          </w:pict>
        </w:r>
      </w:hyperlink>
      <w:r>
        <w:t xml:space="preserve">                                   </w:t>
      </w:r>
      <w:hyperlink r:id="rId8" w:history="1">
        <w:r w:rsidRPr="00EB7DA5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7" o:spid="_x0000_i1028" type="#_x0000_t75" alt="http://t0.gstatic.com/images?q=tbn:ANd9GcQmj3-Wcnho_IY26BME1McxOfQzAN8H1ZSsB4M3d-hGRoH34v1OTQ" href="http://www.google.com.tr/imgres?q=elma+resmi&amp;start=150&amp;hl=tr&amp;biw=1280&amp;bih=603&amp;tbm=isch&amp;tbnid=444YOA_VfpWL9M:&amp;imgrefurl=http://sifalibitkiler.sitesi.web.tr/elma-meyve-bitki.html&amp;docid=g8H9QJycEfjy5M&amp;imgurl=http://sifalibitkiler.sitesi.web.tr/bitkiler/cicek_22062008182651.jpg&amp;w=466&amp;h=350&amp;ei=qBM2Ub3mL8GHtQau6YC4CQ&amp;zoom=1&amp;ved=1t:3588,r:58,s:100,i:178&amp;iact=rc&amp;dur=1639&amp;sig=105362948716570420851&amp;page=9&amp;tbnh=187&amp;tbnw=246&amp;ndsp=17&amp;tx=122&amp;ty=1" style="width:41.25pt;height:30.75pt;visibility:visible" o:button="t">
              <v:fill o:detectmouseclick="t"/>
              <v:imagedata r:id="rId9" o:title=""/>
            </v:shape>
          </w:pict>
        </w:r>
      </w:hyperlink>
    </w:p>
    <w:p w:rsidR="002F0A29" w:rsidRDefault="002F0A29" w:rsidP="008235E7">
      <w:pPr>
        <w:spacing w:after="0"/>
      </w:pPr>
    </w:p>
    <w:p w:rsidR="002F0A29" w:rsidRDefault="002F0A29" w:rsidP="008235E7">
      <w:pPr>
        <w:spacing w:after="0"/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  <w:r w:rsidRPr="00D4245C">
        <w:rPr>
          <w:rFonts w:ascii="Comic Sans MS" w:hAnsi="Comic Sans MS" w:cs="Comic Sans MS"/>
        </w:rPr>
        <w:t>Yukarıdaki terazi dengededir. Elmaların kilogramı 2TL dır. Satıcıya 10 lira veren müşteri kaç para geri almalıdır?</w:t>
      </w: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Default="002F0A29" w:rsidP="008235E7">
      <w:pPr>
        <w:spacing w:after="0"/>
        <w:rPr>
          <w:rFonts w:ascii="Comic Sans MS" w:hAnsi="Comic Sans MS" w:cs="Comic Sans MS"/>
        </w:rPr>
      </w:pPr>
    </w:p>
    <w:p w:rsidR="002F0A29" w:rsidRPr="00BA6106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8)</w:t>
      </w:r>
      <w:r w:rsidRPr="00BA6106">
        <w:t xml:space="preserve"> </w:t>
      </w:r>
      <w:r>
        <w:rPr>
          <w:rFonts w:ascii="Comic Sans MS" w:hAnsi="Comic Sans MS" w:cs="Comic Sans MS"/>
        </w:rPr>
        <w:t>Bir çuval pirinç 25 kg’di</w:t>
      </w:r>
      <w:r w:rsidRPr="00BA6106"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</w:rPr>
        <w:t>. 18 çuval pirinç kaç kilogramdı</w:t>
      </w:r>
      <w:r w:rsidRPr="00BA6106">
        <w:rPr>
          <w:rFonts w:ascii="Comic Sans MS" w:hAnsi="Comic Sans MS" w:cs="Comic Sans MS"/>
        </w:rPr>
        <w:t>r?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9)Bir manav, 18 kg’lık 1 kasa domates aldı. Domateslerin kilogramını 55 Kr’tan sattığına göre kaç TL kazandı</w:t>
      </w:r>
      <w:r w:rsidRPr="00BA6106">
        <w:rPr>
          <w:rFonts w:ascii="Comic Sans MS" w:hAnsi="Comic Sans MS" w:cs="Comic Sans MS"/>
        </w:rPr>
        <w:t>?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Pr="00BA6106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Pr="00BA6106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10. Bir kenar uzunluğ</w:t>
      </w:r>
      <w:r w:rsidRPr="00BA6106">
        <w:rPr>
          <w:rFonts w:ascii="Comic Sans MS" w:hAnsi="Comic Sans MS" w:cs="Comic Sans MS"/>
        </w:rPr>
        <w:t>u 6 m olan kare</w:t>
      </w:r>
      <w:r>
        <w:rPr>
          <w:rFonts w:ascii="Comic Sans MS" w:hAnsi="Comic Sans MS" w:cs="Comic Sans MS"/>
        </w:rPr>
        <w:t xml:space="preserve"> şeklindeki bir bahçenin etrafına iki sı</w:t>
      </w:r>
      <w:r w:rsidRPr="00BA6106">
        <w:rPr>
          <w:rFonts w:ascii="Comic Sans MS" w:hAnsi="Comic Sans MS" w:cs="Comic Sans MS"/>
        </w:rPr>
        <w:t>ra çit çekilecektir. Kaç metre çit gerekir?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11</w:t>
      </w:r>
      <w:r w:rsidRPr="00BA6106">
        <w:rPr>
          <w:rFonts w:ascii="Comic Sans MS" w:hAnsi="Comic Sans MS" w:cs="Comic Sans MS"/>
        </w:rPr>
        <w:t xml:space="preserve">. </w:t>
      </w:r>
      <w:r>
        <w:rPr>
          <w:rFonts w:ascii="Comic Sans MS" w:hAnsi="Comic Sans MS" w:cs="Comic Sans MS"/>
        </w:rPr>
        <w:t xml:space="preserve">Aşağıdaki </w:t>
      </w:r>
      <w:r w:rsidRPr="00BA6106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ş</w:t>
      </w:r>
      <w:r w:rsidRPr="00BA6106">
        <w:rPr>
          <w:rFonts w:ascii="Comic Sans MS" w:hAnsi="Comic Sans MS" w:cs="Comic Sans MS"/>
        </w:rPr>
        <w:t>eklin çevresi kaç santimetredir?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34" type="#_x0000_t119" style="position:absolute;margin-left:26.75pt;margin-top:13.85pt;width:97.5pt;height:78.75pt;z-index:251657216"/>
        </w:pict>
      </w:r>
      <w:r>
        <w:rPr>
          <w:rFonts w:ascii="Comic Sans MS" w:hAnsi="Comic Sans MS" w:cs="Comic Sans MS"/>
        </w:rPr>
        <w:t xml:space="preserve">                    30cm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26cm                             26 cm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14cm</w:t>
      </w:r>
    </w:p>
    <w:p w:rsidR="002F0A29" w:rsidRPr="00BA6106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Pr="00BA6106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12. Kenar uzunlukları</w:t>
      </w:r>
      <w:r w:rsidRPr="00BA6106">
        <w:rPr>
          <w:rFonts w:ascii="Comic Sans MS" w:hAnsi="Comic Sans MS" w:cs="Comic Sans MS"/>
        </w:rPr>
        <w:t xml:space="preserve"> 8 cm, 10 cm, 6 cm olan üçgenin çevresi kaç</w:t>
      </w:r>
      <w:r>
        <w:rPr>
          <w:rFonts w:ascii="Comic Sans MS" w:hAnsi="Comic Sans MS" w:cs="Comic Sans MS"/>
        </w:rPr>
        <w:t xml:space="preserve"> </w:t>
      </w:r>
      <w:r w:rsidRPr="00BA6106">
        <w:rPr>
          <w:rFonts w:ascii="Comic Sans MS" w:hAnsi="Comic Sans MS" w:cs="Comic Sans MS"/>
        </w:rPr>
        <w:t>santimetredir?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Pr="00BA6106" w:rsidRDefault="002F0A29" w:rsidP="006F4434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13. Aşağıdaki şeklin alanı kaç birimdir?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</w:tblGrid>
      <w:tr w:rsidR="002F0A29" w:rsidRPr="00EB7DA5">
        <w:trPr>
          <w:trHeight w:val="229"/>
        </w:trPr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29"/>
        </w:trPr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29"/>
        </w:trPr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29"/>
        </w:trPr>
        <w:tc>
          <w:tcPr>
            <w:tcW w:w="398" w:type="dxa"/>
            <w:tcBorders>
              <w:top w:val="dotted" w:sz="8" w:space="0" w:color="auto"/>
              <w:left w:val="dotted" w:sz="4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39"/>
        </w:trPr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bottom w:val="dotted" w:sz="4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left w:val="dotted" w:sz="8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29"/>
        </w:trPr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4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8" w:space="0" w:color="auto"/>
              <w:bottom w:val="dotted" w:sz="4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29"/>
        </w:trPr>
        <w:tc>
          <w:tcPr>
            <w:tcW w:w="398" w:type="dxa"/>
            <w:tcBorders>
              <w:left w:val="dotted" w:sz="8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bottom w:val="dotted" w:sz="4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4" w:space="0" w:color="auto"/>
              <w:left w:val="dotted" w:sz="4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39"/>
        </w:trPr>
        <w:tc>
          <w:tcPr>
            <w:tcW w:w="398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shd w:val="clear" w:color="auto" w:fill="808080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4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8" w:space="0" w:color="auto"/>
              <w:bottom w:val="dotted" w:sz="4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8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398" w:type="dxa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Pr="00BA6106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</w:t>
      </w:r>
      <w:r w:rsidRPr="00BA6106">
        <w:rPr>
          <w:rFonts w:ascii="Comic Sans MS" w:hAnsi="Comic Sans MS" w:cs="Comic Sans MS"/>
        </w:rPr>
        <w:t xml:space="preserve">. </w:t>
      </w:r>
      <w:r>
        <w:rPr>
          <w:rFonts w:ascii="Comic Sans MS" w:hAnsi="Comic Sans MS" w:cs="Comic Sans MS"/>
        </w:rPr>
        <w:t xml:space="preserve">Aşağıdaki </w:t>
      </w:r>
      <w:r w:rsidRPr="00BA6106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ş</w:t>
      </w:r>
      <w:r w:rsidRPr="00BA6106">
        <w:rPr>
          <w:rFonts w:ascii="Comic Sans MS" w:hAnsi="Comic Sans MS" w:cs="Comic Sans MS"/>
        </w:rPr>
        <w:t>eklin alan</w:t>
      </w:r>
      <w:r>
        <w:rPr>
          <w:rFonts w:ascii="Comic Sans MS" w:hAnsi="Comic Sans MS" w:cs="Comic Sans MS"/>
        </w:rPr>
        <w:t>ı</w:t>
      </w:r>
      <w:r w:rsidRPr="00BA6106">
        <w:rPr>
          <w:rFonts w:ascii="Comic Sans MS" w:hAnsi="Comic Sans MS" w:cs="Comic Sans MS"/>
        </w:rPr>
        <w:t xml:space="preserve"> verilen birim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5" type="#_x0000_t5" style="position:absolute;margin-left:74.25pt;margin-top:15pt;width:70.5pt;height:69.15pt;z-index:251659264"/>
        </w:pict>
      </w:r>
      <w:r>
        <w:rPr>
          <w:noProof/>
          <w:lang w:eastAsia="tr-TR"/>
        </w:rPr>
        <w:pict>
          <v:shape id="_x0000_s1036" type="#_x0000_t5" style="position:absolute;margin-left:128.75pt;margin-top:15pt;width:33.35pt;height:38.25pt;rotation:359818fd;z-index:251662336" filled="f" fillcolor="#7f7f7f"/>
        </w:pict>
      </w:r>
      <w:r>
        <w:rPr>
          <w:noProof/>
          <w:lang w:eastAsia="tr-TR"/>
        </w:rPr>
        <w:pict>
          <v:shape id="_x0000_s1037" type="#_x0000_t5" style="position:absolute;margin-left:107.15pt;margin-top:15pt;width:75pt;height:69.15pt;rotation:180;z-index:251661312"/>
        </w:pict>
      </w:r>
      <w:r w:rsidRPr="00BA6106">
        <w:rPr>
          <w:rFonts w:ascii="Comic Sans MS" w:hAnsi="Comic Sans MS" w:cs="Comic Sans MS"/>
        </w:rPr>
        <w:t>kullan</w:t>
      </w:r>
      <w:r>
        <w:rPr>
          <w:rFonts w:ascii="Comic Sans MS" w:hAnsi="Comic Sans MS" w:cs="Comic Sans MS"/>
        </w:rPr>
        <w:t>ı</w:t>
      </w:r>
      <w:r w:rsidRPr="00BA6106">
        <w:rPr>
          <w:rFonts w:ascii="Comic Sans MS" w:hAnsi="Comic Sans MS" w:cs="Comic Sans MS"/>
        </w:rPr>
        <w:t>l</w:t>
      </w:r>
      <w:r>
        <w:rPr>
          <w:rFonts w:ascii="Comic Sans MS" w:hAnsi="Comic Sans MS" w:cs="Comic Sans MS"/>
        </w:rPr>
        <w:t>ı</w:t>
      </w:r>
      <w:r w:rsidRPr="00BA6106">
        <w:rPr>
          <w:rFonts w:ascii="Comic Sans MS" w:hAnsi="Comic Sans MS" w:cs="Comic Sans MS"/>
        </w:rPr>
        <w:t>rsa kaç birim olarak ölçülür?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8" type="#_x0000_t5" style="position:absolute;margin-left:90.85pt;margin-top:13.45pt;width:33.35pt;height:35.4pt;rotation:12028574fd;z-index:251660288" filled="f" fillcolor="#7f7f7f"/>
        </w:pict>
      </w:r>
      <w:r>
        <w:rPr>
          <w:noProof/>
          <w:lang w:eastAsia="tr-TR"/>
        </w:rPr>
        <w:pict>
          <v:shape id="_x0000_s1039" type="#_x0000_t5" style="position:absolute;margin-left:5.25pt;margin-top:4.85pt;width:27pt;height:30.75pt;z-index:251658240" fillcolor="#7f7f7f"/>
        </w:pic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Pr="00BA6106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</w:t>
      </w:r>
      <w:r w:rsidRPr="00BA6106">
        <w:rPr>
          <w:rFonts w:ascii="Comic Sans MS" w:hAnsi="Comic Sans MS" w:cs="Comic Sans MS"/>
        </w:rPr>
        <w:t>. Yanda verilen dikdörtgen</w:t>
      </w:r>
      <w:r>
        <w:rPr>
          <w:rFonts w:ascii="Comic Sans MS" w:hAnsi="Comic Sans MS" w:cs="Comic Sans MS"/>
        </w:rPr>
        <w:t xml:space="preserve"> ş</w:t>
      </w:r>
      <w:r w:rsidRPr="00BA6106">
        <w:rPr>
          <w:rFonts w:ascii="Comic Sans MS" w:hAnsi="Comic Sans MS" w:cs="Comic Sans MS"/>
        </w:rPr>
        <w:t>eklindeki bahçenin</w:t>
      </w:r>
      <w:r>
        <w:rPr>
          <w:rFonts w:ascii="Comic Sans MS" w:hAnsi="Comic Sans MS" w:cs="Comic Sans MS"/>
        </w:rPr>
        <w:t xml:space="preserve"> </w:t>
      </w:r>
      <w:r w:rsidRPr="00BA6106">
        <w:rPr>
          <w:rFonts w:ascii="Comic Sans MS" w:hAnsi="Comic Sans MS" w:cs="Comic Sans MS"/>
        </w:rPr>
        <w:t>çevresine duvar örülecektir.</w:t>
      </w:r>
      <w:r>
        <w:rPr>
          <w:rFonts w:ascii="Comic Sans MS" w:hAnsi="Comic Sans MS" w:cs="Comic Sans MS"/>
        </w:rPr>
        <w:t xml:space="preserve"> </w:t>
      </w:r>
      <w:r w:rsidRPr="00BA6106">
        <w:rPr>
          <w:rFonts w:ascii="Comic Sans MS" w:hAnsi="Comic Sans MS" w:cs="Comic Sans MS"/>
        </w:rPr>
        <w:t>Kaç metre duvar örülür?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40" style="position:absolute;margin-left:15pt;margin-top:12.3pt;width:129.75pt;height:33.4pt;z-index:251663360"/>
        </w:pict>
      </w:r>
      <w:r>
        <w:rPr>
          <w:rFonts w:ascii="Comic Sans MS" w:hAnsi="Comic Sans MS" w:cs="Comic Sans MS"/>
        </w:rPr>
        <w:t xml:space="preserve">                   150 m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 xml:space="preserve">   45m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86758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16) Aşağıdaki şeklin çevresi kaç birimidir?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</w:tblGrid>
      <w:tr w:rsidR="002F0A29" w:rsidRPr="00EB7DA5">
        <w:trPr>
          <w:trHeight w:val="25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5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50"/>
        </w:trPr>
        <w:tc>
          <w:tcPr>
            <w:tcW w:w="440" w:type="dxa"/>
            <w:tcBorders>
              <w:top w:val="nil"/>
              <w:left w:val="nil"/>
              <w:bottom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63"/>
        </w:trPr>
        <w:tc>
          <w:tcPr>
            <w:tcW w:w="440" w:type="dxa"/>
            <w:tcBorders>
              <w:top w:val="nil"/>
              <w:left w:val="nil"/>
              <w:bottom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50"/>
        </w:trPr>
        <w:tc>
          <w:tcPr>
            <w:tcW w:w="440" w:type="dxa"/>
            <w:tcBorders>
              <w:top w:val="nil"/>
              <w:left w:val="nil"/>
              <w:bottom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bottom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5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left w:val="nil"/>
              <w:bottom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bottom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5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bottom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  <w:tr w:rsidR="002F0A29" w:rsidRPr="00EB7DA5">
        <w:trPr>
          <w:trHeight w:val="263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2F0A29" w:rsidRPr="00EB7DA5" w:rsidRDefault="002F0A29" w:rsidP="00EB7DA5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</w:tr>
    </w:tbl>
    <w:p w:rsidR="002F0A29" w:rsidRDefault="002F0A29" w:rsidP="0086758A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17)Aşağıdaki verileri kullanarak problem yazıp, çözümünü yapın. Probleminizde en az 2 işlem olmalı, işlemlerin içinde çarpma işlemini de kullanmalısın.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Portakal : 5kg           25 torba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Elma    7kg               15 torba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Okan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18) Aşağıdaki şekle uygun problem yazıp, çözümünü yapın.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41" style="position:absolute;margin-left:20pt;margin-top:14.55pt;width:118.5pt;height:44.25pt;z-index:251664384">
            <v:textbox>
              <w:txbxContent>
                <w:p w:rsidR="002F0A29" w:rsidRPr="00F617CD" w:rsidRDefault="002F0A29" w:rsidP="00F617CD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F617CD">
                    <w:rPr>
                      <w:rFonts w:ascii="Comic Sans MS" w:hAnsi="Comic Sans MS" w:cs="Comic Sans MS"/>
                      <w:b/>
                      <w:bCs/>
                    </w:rPr>
                    <w:t>çerçeve</w:t>
                  </w:r>
                </w:p>
              </w:txbxContent>
            </v:textbox>
          </v:rect>
        </w:pict>
      </w:r>
      <w:r>
        <w:rPr>
          <w:rFonts w:ascii="Comic Sans MS" w:hAnsi="Comic Sans MS" w:cs="Comic Sans MS"/>
        </w:rPr>
        <w:t xml:space="preserve">                  34cm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12cm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19) Bir dikdörtgenin kısa kenarı 13cm’dir. Uzun kenarı kısa kenarının 2 katından 7 fazladır. Dikdörtgenin çevresi kaç cm’dir?</w:t>
      </w: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hyperlink r:id="rId10" w:history="1">
        <w:r>
          <w:rPr>
            <w:rStyle w:val="Hyperlink"/>
            <w:rFonts w:ascii="Tahoma" w:hAnsi="Tahoma" w:cs="Tahoma"/>
            <w:b/>
            <w:bCs/>
            <w:i/>
            <w:iCs/>
            <w:sz w:val="20"/>
            <w:szCs w:val="20"/>
          </w:rPr>
          <w:t>www.sorubak.com</w:t>
        </w:r>
      </w:hyperlink>
    </w:p>
    <w:p w:rsidR="002F0A29" w:rsidRDefault="002F0A29" w:rsidP="00BA6106">
      <w:pPr>
        <w:spacing w:after="0"/>
        <w:rPr>
          <w:rFonts w:ascii="Comic Sans MS" w:hAnsi="Comic Sans MS" w:cs="Comic Sans MS"/>
        </w:rPr>
      </w:pPr>
    </w:p>
    <w:p w:rsidR="002F0A29" w:rsidRDefault="002F0A29" w:rsidP="00BA6106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2" type="#_x0000_t63" style="position:absolute;margin-left:58.1pt;margin-top:13.35pt;width:114.75pt;height:27pt;z-index:251666432" filled="f">
            <v:textbox>
              <w:txbxContent>
                <w:p w:rsidR="002F0A29" w:rsidRDefault="002F0A29"/>
              </w:txbxContent>
            </v:textbox>
          </v:shape>
        </w:pict>
      </w:r>
    </w:p>
    <w:p w:rsidR="002F0A29" w:rsidRPr="00D4245C" w:rsidRDefault="002F0A29" w:rsidP="00F617CD">
      <w:pPr>
        <w:spacing w:after="0"/>
        <w:jc w:val="center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3" type="#_x0000_t96" style="position:absolute;left:0;text-align:left;margin-left:34.25pt;margin-top:4pt;width:24pt;height:26.25pt;z-index:251665408"/>
        </w:pict>
      </w:r>
      <w:r>
        <w:rPr>
          <w:rFonts w:ascii="Comic Sans MS" w:hAnsi="Comic Sans MS" w:cs="Comic Sans MS"/>
        </w:rPr>
        <w:t>BAŞARILAR</w:t>
      </w:r>
    </w:p>
    <w:sectPr w:rsidR="002F0A29" w:rsidRPr="00D4245C" w:rsidSect="004E7A2B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A2B"/>
    <w:rsid w:val="002F0A29"/>
    <w:rsid w:val="00367DC9"/>
    <w:rsid w:val="004E7A2B"/>
    <w:rsid w:val="004F7555"/>
    <w:rsid w:val="006F4434"/>
    <w:rsid w:val="007962E0"/>
    <w:rsid w:val="008235E7"/>
    <w:rsid w:val="0086758A"/>
    <w:rsid w:val="00BA6106"/>
    <w:rsid w:val="00BF76F5"/>
    <w:rsid w:val="00C879A2"/>
    <w:rsid w:val="00D4245C"/>
    <w:rsid w:val="00D877D7"/>
    <w:rsid w:val="00DB18C4"/>
    <w:rsid w:val="00DC6E52"/>
    <w:rsid w:val="00EA68F9"/>
    <w:rsid w:val="00EB7DA5"/>
    <w:rsid w:val="00F617CD"/>
    <w:rsid w:val="00FD2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8F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7A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7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77D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F76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elma+resmi&amp;start=150&amp;hl=tr&amp;biw=1280&amp;bih=603&amp;tbm=isch&amp;tbnid=444YOA_VfpWL9M:&amp;imgrefurl=http://sifalibitkiler.sitesi.web.tr/elma-meyve-bitki.html&amp;docid=g8H9QJycEfjy5M&amp;imgurl=http://sifalibitkiler.sitesi.web.tr/bitkiler/cicek_22062008182651.jpg&amp;w=466&amp;h=350&amp;ei=qBM2Ub3mL8GHtQau6YC4CQ&amp;zoom=1&amp;ved=1t:3588,r:58,s:100,i:178&amp;iact=rc&amp;dur=1639&amp;sig=105362948716570420851&amp;page=9&amp;tbnh=187&amp;tbnw=246&amp;ndsp=17&amp;tx=122&amp;ty=1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kilogram+resmi&amp;source=images&amp;cd=&amp;cad=rja&amp;docid=Ukv7gzbDzxVRHM&amp;tbnid=RcyrmKF3QfEP0M:&amp;ved=0CAUQjRw&amp;url=http://discovermagazine.com/2009/mar/08-kilogram-isnt-what-it-used-to-be-its-lighter&amp;ei=jBI2UYWwEISytAb5loDABQ&amp;bvm=bv.43148975,d.Yms&amp;psig=AFQjCNHwAhqPTUNlzWTDA-mnLjvClok1pQ&amp;ust=136258455925863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kilogram+resmi&amp;source=images&amp;cd=&amp;cad=rja&amp;docid=Ukv7gzbDzxVRHM&amp;tbnid=RcyrmKF3QfEP0M:&amp;ved=0CAUQjRw&amp;url=http://discovermagazine.com/2009/mar/08-kilogram-isnt-what-it-used-to-be-its-lighter&amp;ei=jBI2UYWwEISytAb5loDABQ&amp;bvm=bv.43148975,d.Yms&amp;psig=AFQjCNHwAhqPTUNlzWTDA-mnLjvClok1pQ&amp;ust=1362584559258638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/" TargetMode="External"/><Relationship Id="rId4" Type="http://schemas.openxmlformats.org/officeDocument/2006/relationships/hyperlink" Target="http://www.google.com.tr/url?sa=i&amp;rct=j&amp;q=kilogram+resmi&amp;source=images&amp;cd=&amp;cad=rja&amp;docid=Ukv7gzbDzxVRHM&amp;tbnid=RcyrmKF3QfEP0M:&amp;ved=0CAUQjRw&amp;url=http://discovermagazine.com/2009/mar/08-kilogram-isnt-what-it-used-to-be-its-lighter&amp;ei=jBI2UYWwEISytAb5loDABQ&amp;bvm=bv.43148975,d.Yms&amp;psig=AFQjCNHwAhqPTUNlzWTDA-mnLjvClok1pQ&amp;ust=1362584559258638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626</Words>
  <Characters>3571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EDANUR</cp:lastModifiedBy>
  <cp:revision>6</cp:revision>
  <cp:lastPrinted>2013-03-07T14:44:00Z</cp:lastPrinted>
  <dcterms:created xsi:type="dcterms:W3CDTF">2013-03-05T15:16:00Z</dcterms:created>
  <dcterms:modified xsi:type="dcterms:W3CDTF">2013-03-12T20:15:00Z</dcterms:modified>
  <cp:category>www.sorubak.com</cp:category>
  <cp:version>www.sorubak.com</cp:version>
</cp:coreProperties>
</file>