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AF4" w:rsidRPr="00421539" w:rsidRDefault="00F72AF4" w:rsidP="00421539">
      <w:pPr>
        <w:rPr>
          <w:b/>
          <w:bCs/>
        </w:rPr>
      </w:pPr>
      <w:r w:rsidRPr="00450C6F">
        <w:rPr>
          <w:b/>
          <w:bCs/>
          <w:color w:val="00B050"/>
        </w:rPr>
        <w:t>15)</w:t>
      </w:r>
      <w:r w:rsidRPr="00CE5735">
        <w:rPr>
          <w:b/>
          <w:bCs/>
          <w:color w:val="00B0F0"/>
        </w:rPr>
        <w:t xml:space="preserve"> </w:t>
      </w:r>
      <w:r w:rsidRPr="00F16102">
        <w:t>Mustafa, tanesi 50 Kr olan renkli kartonlardan 8 tane ve tanesi 20 kuruş olan çıkartmalardan 10 tane aldı. Kırtasiyeciye 10 TL verdi.</w:t>
      </w:r>
      <w:r>
        <w:rPr>
          <w:b/>
          <w:bCs/>
        </w:rPr>
        <w:t xml:space="preserve"> Mustafa kırtasiyeciden kaç TL para üstü alacak?</w:t>
      </w:r>
    </w:p>
    <w:p w:rsidR="00F72AF4" w:rsidRDefault="00F72AF4" w:rsidP="00421539">
      <w:pPr>
        <w:rPr>
          <w:color w:val="000000"/>
        </w:rPr>
      </w:pPr>
      <w:r>
        <w:rPr>
          <w:color w:val="000000"/>
        </w:rPr>
        <w:t xml:space="preserve">   A. </w:t>
      </w:r>
      <w:r>
        <w:t xml:space="preserve">5 TL                          B. 4 TL                         C. 3 TL </w:t>
      </w:r>
      <w:r w:rsidRPr="00A12EF3">
        <w:t xml:space="preserve"> </w:t>
      </w:r>
      <w:r w:rsidRPr="00B73055">
        <w:rPr>
          <w:color w:val="000000"/>
        </w:rPr>
        <w:t xml:space="preserve">  </w:t>
      </w:r>
    </w:p>
    <w:p w:rsidR="00F72AF4" w:rsidRDefault="00F72AF4" w:rsidP="00421539">
      <w:pPr>
        <w:rPr>
          <w:b/>
          <w:bCs/>
          <w:color w:val="000000"/>
        </w:rPr>
      </w:pPr>
      <w:r w:rsidRPr="00B73055">
        <w:rPr>
          <w:color w:val="000000"/>
        </w:rPr>
        <w:t xml:space="preserve">       </w:t>
      </w:r>
    </w:p>
    <w:p w:rsidR="00F72AF4" w:rsidRDefault="00F72AF4" w:rsidP="00421539">
      <w:pPr>
        <w:rPr>
          <w:b/>
          <w:bCs/>
          <w:color w:val="000000"/>
        </w:rPr>
      </w:pPr>
      <w:r w:rsidRPr="00450C6F">
        <w:rPr>
          <w:b/>
          <w:bCs/>
          <w:color w:val="00B050"/>
        </w:rPr>
        <w:t>16)</w:t>
      </w:r>
      <w:r>
        <w:rPr>
          <w:b/>
          <w:bCs/>
          <w:color w:val="000000"/>
        </w:rPr>
        <w:t xml:space="preserve"> </w:t>
      </w:r>
      <w:r w:rsidRPr="00C032FB">
        <w:rPr>
          <w:color w:val="000000"/>
        </w:rPr>
        <w:t xml:space="preserve">Aleyna, biriktirmiş olduğu 175 TL’nin 67 TL’sine annesine çanta, 52 TL’sine babasına cüzdan ve 2 TL’sine de öğretmenine dondurma aldı. </w:t>
      </w:r>
      <w:r>
        <w:rPr>
          <w:b/>
          <w:bCs/>
          <w:color w:val="000000"/>
        </w:rPr>
        <w:t>Aleyna’nın geriye kaç TL parası kaldı?</w:t>
      </w:r>
    </w:p>
    <w:p w:rsidR="00F72AF4" w:rsidRDefault="00F72AF4" w:rsidP="00421539">
      <w:pPr>
        <w:rPr>
          <w:b/>
          <w:bCs/>
          <w:color w:val="000000"/>
        </w:rPr>
      </w:pPr>
      <w:r>
        <w:rPr>
          <w:color w:val="000000"/>
        </w:rPr>
        <w:t xml:space="preserve">   A. </w:t>
      </w:r>
      <w:r>
        <w:t xml:space="preserve">58 TL                       B. 56 TL                       C. 54 TL </w:t>
      </w:r>
      <w:r w:rsidRPr="00A12EF3">
        <w:t xml:space="preserve"> </w:t>
      </w:r>
      <w:r w:rsidRPr="00B73055">
        <w:rPr>
          <w:color w:val="000000"/>
        </w:rPr>
        <w:t xml:space="preserve">  </w:t>
      </w:r>
    </w:p>
    <w:p w:rsidR="00F72AF4" w:rsidRDefault="00F72AF4" w:rsidP="00A11C56">
      <w:pPr>
        <w:rPr>
          <w:b/>
          <w:bCs/>
          <w:color w:val="00B0F0"/>
        </w:rPr>
      </w:pPr>
    </w:p>
    <w:p w:rsidR="00F72AF4" w:rsidRDefault="00F72AF4" w:rsidP="00421539">
      <w:pPr>
        <w:rPr>
          <w:b/>
          <w:bCs/>
          <w:color w:val="000000"/>
        </w:rPr>
      </w:pPr>
      <w:r w:rsidRPr="00450C6F">
        <w:rPr>
          <w:b/>
          <w:bCs/>
          <w:color w:val="00B050"/>
        </w:rPr>
        <w:t>17)</w:t>
      </w:r>
      <w:r>
        <w:rPr>
          <w:b/>
          <w:bCs/>
          <w:color w:val="000000"/>
        </w:rPr>
        <w:t xml:space="preserve"> Aşağıda kalemlerden hangisi doğru parçası modeli olabilir?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margin-left:35pt;margin-top:14.1pt;width:119.05pt;height:14.2pt;z-index:251661824;visibility:visible;mso-position-horizontal-relative:text;mso-position-vertical-relative:text">
            <v:imagedata r:id="rId7" o:title=""/>
            <w10:wrap type="square"/>
          </v:shape>
        </w:pict>
      </w:r>
    </w:p>
    <w:p w:rsidR="00F72AF4" w:rsidRDefault="00F72AF4" w:rsidP="00421539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    A. </w:t>
      </w:r>
    </w:p>
    <w:p w:rsidR="00F72AF4" w:rsidRPr="008F20A0" w:rsidRDefault="00F72AF4" w:rsidP="00421539">
      <w:pPr>
        <w:rPr>
          <w:b/>
          <w:bCs/>
          <w:color w:val="000000"/>
        </w:rPr>
      </w:pPr>
    </w:p>
    <w:p w:rsidR="00F72AF4" w:rsidRPr="008F20A0" w:rsidRDefault="00F72AF4" w:rsidP="00421539">
      <w:pPr>
        <w:rPr>
          <w:b/>
          <w:bCs/>
          <w:color w:val="000000"/>
        </w:rPr>
      </w:pPr>
      <w:r>
        <w:rPr>
          <w:noProof/>
        </w:rPr>
        <w:pict>
          <v:shape id="Resim 5" o:spid="_x0000_s1027" type="#_x0000_t75" style="position:absolute;margin-left:39.2pt;margin-top:5.35pt;width:119.05pt;height:5.85pt;z-index:251662848;visibility:visible">
            <v:imagedata r:id="rId8" o:title=""/>
            <w10:wrap type="square"/>
          </v:shape>
        </w:pict>
      </w:r>
      <w:r>
        <w:rPr>
          <w:b/>
          <w:bCs/>
          <w:color w:val="000000"/>
        </w:rPr>
        <w:t xml:space="preserve">    B.   </w:t>
      </w:r>
    </w:p>
    <w:p w:rsidR="00F72AF4" w:rsidRDefault="00F72AF4" w:rsidP="00421539">
      <w:pPr>
        <w:rPr>
          <w:b/>
          <w:bCs/>
          <w:color w:val="000000"/>
        </w:rPr>
      </w:pPr>
    </w:p>
    <w:p w:rsidR="00F72AF4" w:rsidRDefault="00F72AF4" w:rsidP="00421539">
      <w:pPr>
        <w:rPr>
          <w:b/>
          <w:bCs/>
          <w:color w:val="000000"/>
        </w:rPr>
      </w:pPr>
      <w:r>
        <w:rPr>
          <w:noProof/>
        </w:rPr>
        <w:pict>
          <v:shape id="Resim 6" o:spid="_x0000_s1028" type="#_x0000_t75" style="position:absolute;margin-left:37.5pt;margin-top:3.7pt;width:126.55pt;height:9.75pt;z-index:251663872;visibility:visible">
            <v:imagedata r:id="rId9" o:title=""/>
            <w10:wrap type="square"/>
          </v:shape>
        </w:pict>
      </w:r>
      <w:r>
        <w:rPr>
          <w:b/>
          <w:bCs/>
          <w:color w:val="000000"/>
        </w:rPr>
        <w:t xml:space="preserve">    C. </w:t>
      </w:r>
    </w:p>
    <w:p w:rsidR="00F72AF4" w:rsidRDefault="00F72AF4" w:rsidP="00A11C56">
      <w:pPr>
        <w:rPr>
          <w:b/>
          <w:bCs/>
          <w:color w:val="00B0F0"/>
        </w:rPr>
      </w:pPr>
    </w:p>
    <w:p w:rsidR="00F72AF4" w:rsidRPr="00421539" w:rsidRDefault="00F72AF4" w:rsidP="00421539">
      <w:pPr>
        <w:rPr>
          <w:b/>
          <w:bCs/>
          <w:color w:val="000000"/>
        </w:rPr>
      </w:pPr>
      <w:r w:rsidRPr="00450C6F">
        <w:rPr>
          <w:b/>
          <w:bCs/>
          <w:color w:val="00B050"/>
        </w:rPr>
        <w:t>18)</w:t>
      </w:r>
      <w:r>
        <w:rPr>
          <w:color w:val="000000"/>
        </w:rPr>
        <w:t xml:space="preserve"> </w:t>
      </w:r>
      <w:r w:rsidRPr="006761D5">
        <w:rPr>
          <w:b/>
          <w:bCs/>
          <w:color w:val="000000"/>
        </w:rPr>
        <w:t xml:space="preserve">Aşağıdaki harflerden hangisinde </w:t>
      </w:r>
      <w:r>
        <w:rPr>
          <w:b/>
          <w:bCs/>
          <w:color w:val="000000"/>
        </w:rPr>
        <w:t xml:space="preserve">açı modeli </w:t>
      </w:r>
      <w:r w:rsidRPr="00AE62F6">
        <w:rPr>
          <w:b/>
          <w:bCs/>
          <w:color w:val="FF0000"/>
        </w:rPr>
        <w:t>oluşmaz</w:t>
      </w:r>
      <w:r w:rsidRPr="00AE62F6">
        <w:rPr>
          <w:b/>
          <w:bCs/>
          <w:color w:val="000000"/>
        </w:rPr>
        <w:t>?</w:t>
      </w:r>
    </w:p>
    <w:p w:rsidR="00F72AF4" w:rsidRPr="000F53D2" w:rsidRDefault="00F72AF4" w:rsidP="00421539">
      <w:pPr>
        <w:rPr>
          <w:color w:val="000000"/>
        </w:rPr>
      </w:pPr>
      <w:r>
        <w:rPr>
          <w:color w:val="000000"/>
        </w:rPr>
        <w:t xml:space="preserve">    A.    </w:t>
      </w:r>
      <w:r w:rsidRPr="00B93B6E">
        <w:rPr>
          <w:color w:val="000000"/>
          <w:sz w:val="72"/>
          <w:szCs w:val="72"/>
        </w:rPr>
        <w:t xml:space="preserve">O  </w:t>
      </w:r>
      <w:r>
        <w:rPr>
          <w:color w:val="000000"/>
        </w:rPr>
        <w:t xml:space="preserve">                     B. </w:t>
      </w:r>
      <w:r w:rsidRPr="000F53D2">
        <w:rPr>
          <w:color w:val="000000"/>
          <w:sz w:val="72"/>
          <w:szCs w:val="72"/>
        </w:rPr>
        <w:t xml:space="preserve">Y </w:t>
      </w:r>
      <w:r>
        <w:rPr>
          <w:color w:val="000000"/>
        </w:rPr>
        <w:t xml:space="preserve">                      C.   </w:t>
      </w:r>
      <w:r w:rsidRPr="000F53D2">
        <w:rPr>
          <w:color w:val="000000"/>
          <w:sz w:val="72"/>
          <w:szCs w:val="72"/>
        </w:rPr>
        <w:t xml:space="preserve">A </w:t>
      </w:r>
      <w:r>
        <w:rPr>
          <w:color w:val="000000"/>
        </w:rPr>
        <w:t xml:space="preserve">                                </w:t>
      </w:r>
    </w:p>
    <w:p w:rsidR="00F72AF4" w:rsidRDefault="00F72AF4" w:rsidP="00A11C56">
      <w:pPr>
        <w:rPr>
          <w:b/>
          <w:bCs/>
          <w:color w:val="00B0F0"/>
        </w:rPr>
      </w:pPr>
    </w:p>
    <w:p w:rsidR="00F72AF4" w:rsidRDefault="00F72AF4" w:rsidP="00A11C56">
      <w:pPr>
        <w:rPr>
          <w:b/>
          <w:bCs/>
        </w:rPr>
      </w:pPr>
      <w:r w:rsidRPr="00450C6F">
        <w:rPr>
          <w:b/>
          <w:bCs/>
          <w:color w:val="00B050"/>
        </w:rPr>
        <w:t>19)</w:t>
      </w:r>
      <w:r w:rsidRPr="00C52E54">
        <w:rPr>
          <w:b/>
          <w:bCs/>
          <w:color w:val="00B0F0"/>
        </w:rPr>
        <w:t xml:space="preserve"> </w:t>
      </w:r>
      <w:r>
        <w:rPr>
          <w:b/>
          <w:bCs/>
        </w:rPr>
        <w:t>Aşağıdaki</w:t>
      </w:r>
      <w:r w:rsidRPr="00C52E54">
        <w:rPr>
          <w:b/>
          <w:bCs/>
        </w:rPr>
        <w:t xml:space="preserve"> saatin akrebi çizilmemiştir. Çizeceğimiz akrep hangi sayıları gösterirse dik </w:t>
      </w:r>
      <w:r>
        <w:rPr>
          <w:b/>
          <w:bCs/>
        </w:rPr>
        <w:t>a</w:t>
      </w:r>
      <w:r w:rsidRPr="00C52E54">
        <w:rPr>
          <w:b/>
          <w:bCs/>
        </w:rPr>
        <w:t>çı</w:t>
      </w:r>
      <w:r>
        <w:rPr>
          <w:b/>
          <w:bCs/>
        </w:rPr>
        <w:t>lar elde ederiz?</w:t>
      </w:r>
      <w:r w:rsidRPr="00C52E54">
        <w:rPr>
          <w:b/>
          <w:bCs/>
        </w:rPr>
        <w:t xml:space="preserve"> </w:t>
      </w:r>
    </w:p>
    <w:p w:rsidR="00F72AF4" w:rsidRDefault="00F72AF4" w:rsidP="00A11C56">
      <w:pPr>
        <w:rPr>
          <w:b/>
          <w:bCs/>
        </w:rPr>
      </w:pPr>
      <w:r>
        <w:rPr>
          <w:noProof/>
        </w:rPr>
        <w:pict>
          <v:shape id="Resim 187" o:spid="_x0000_s1029" type="#_x0000_t75" style="position:absolute;margin-left:14.2pt;margin-top:2.35pt;width:47.85pt;height:40.15pt;z-index:251660800;visibility:visible">
            <v:imagedata r:id="rId10" o:title="" gain="1.25" grayscale="t"/>
            <w10:wrap type="square"/>
          </v:shape>
        </w:pict>
      </w:r>
      <w:r>
        <w:rPr>
          <w:b/>
          <w:bCs/>
        </w:rPr>
        <w:t xml:space="preserve">           </w:t>
      </w:r>
    </w:p>
    <w:p w:rsidR="00F72AF4" w:rsidRDefault="00F72AF4" w:rsidP="00A11C56">
      <w:pPr>
        <w:rPr>
          <w:b/>
          <w:bCs/>
        </w:rPr>
      </w:pPr>
      <w:r>
        <w:t xml:space="preserve">             </w:t>
      </w:r>
      <w:r w:rsidRPr="00676772">
        <w:t xml:space="preserve">A.  6 ve 5   </w:t>
      </w:r>
      <w:r>
        <w:t xml:space="preserve">          </w:t>
      </w:r>
      <w:r w:rsidRPr="00676772">
        <w:t xml:space="preserve">B.  11 ve 1  </w:t>
      </w:r>
      <w:r>
        <w:t xml:space="preserve">           </w:t>
      </w:r>
      <w:r w:rsidRPr="00676772">
        <w:t>C. 3 ve 9</w:t>
      </w:r>
    </w:p>
    <w:p w:rsidR="00F72AF4" w:rsidRDefault="00F72AF4" w:rsidP="00A11C56">
      <w:pPr>
        <w:rPr>
          <w:b/>
          <w:bCs/>
        </w:rPr>
      </w:pPr>
      <w:r>
        <w:rPr>
          <w:b/>
          <w:bCs/>
        </w:rPr>
        <w:t xml:space="preserve">   </w:t>
      </w:r>
    </w:p>
    <w:p w:rsidR="00F72AF4" w:rsidRPr="00421539" w:rsidRDefault="00F72AF4" w:rsidP="00421539">
      <w:pPr>
        <w:tabs>
          <w:tab w:val="left" w:pos="2835"/>
          <w:tab w:val="left" w:pos="3119"/>
          <w:tab w:val="left" w:pos="5387"/>
          <w:tab w:val="left" w:pos="5670"/>
        </w:tabs>
      </w:pPr>
      <w:r>
        <w:rPr>
          <w:b/>
          <w:bCs/>
        </w:rPr>
        <w:t xml:space="preserve">   </w:t>
      </w:r>
    </w:p>
    <w:p w:rsidR="00F72AF4" w:rsidRPr="00AB528A" w:rsidRDefault="00F72AF4" w:rsidP="00AB528A">
      <w:pPr>
        <w:rPr>
          <w:b/>
          <w:bCs/>
          <w:color w:val="000000"/>
        </w:rPr>
      </w:pPr>
      <w:r w:rsidRPr="00450C6F">
        <w:rPr>
          <w:b/>
          <w:bCs/>
          <w:color w:val="00B050"/>
        </w:rPr>
        <w:t>20)</w:t>
      </w:r>
      <w:r>
        <w:rPr>
          <w:b/>
          <w:bCs/>
          <w:color w:val="000000"/>
        </w:rPr>
        <w:t xml:space="preserve"> Aşağıdaki cisimlerden hangisini açı çizmek için </w:t>
      </w:r>
      <w:r w:rsidRPr="00AE62F6">
        <w:rPr>
          <w:b/>
          <w:bCs/>
          <w:color w:val="FF0000"/>
        </w:rPr>
        <w:t>kullanamayız</w:t>
      </w:r>
      <w:r>
        <w:rPr>
          <w:b/>
          <w:bCs/>
          <w:color w:val="000000"/>
        </w:rPr>
        <w:t>?</w:t>
      </w:r>
    </w:p>
    <w:p w:rsidR="00F72AF4" w:rsidRDefault="00F72AF4" w:rsidP="00CE5735">
      <w:pPr>
        <w:jc w:val="right"/>
        <w:rPr>
          <w:b/>
          <w:bCs/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.65pt;margin-top:2.9pt;width:358.3pt;height:63.2pt;z-index:251659776" strokecolor="white">
            <v:textbox style="mso-next-textbox:#_x0000_s1030">
              <w:txbxContent>
                <w:p w:rsidR="00F72AF4" w:rsidRDefault="00F72AF4" w:rsidP="00EB43E5">
                  <w:pPr>
                    <w:tabs>
                      <w:tab w:val="left" w:pos="2835"/>
                      <w:tab w:val="left" w:pos="3119"/>
                      <w:tab w:val="left" w:pos="3402"/>
                      <w:tab w:val="left" w:pos="5103"/>
                      <w:tab w:val="left" w:pos="5245"/>
                    </w:tabs>
                  </w:pPr>
                  <w:r w:rsidRPr="00EB43E5">
                    <w:rPr>
                      <w:color w:val="000000"/>
                    </w:rPr>
                    <w:t>A.</w:t>
                  </w: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Pr="00AF48EA">
                    <w:rPr>
                      <w:b/>
                      <w:bCs/>
                      <w:noProof/>
                      <w:color w:val="000000"/>
                    </w:rPr>
                    <w:pict>
                      <v:shape id="Resim 104" o:spid="_x0000_i1028" type="#_x0000_t75" style="width:51.75pt;height:37.5pt;visibility:visible">
                        <v:imagedata r:id="rId11" o:title=""/>
                      </v:shape>
                    </w:pict>
                  </w:r>
                  <w:r>
                    <w:rPr>
                      <w:b/>
                      <w:bCs/>
                      <w:color w:val="000000"/>
                    </w:rPr>
                    <w:t xml:space="preserve">                </w:t>
                  </w:r>
                  <w:r w:rsidRPr="00EB43E5">
                    <w:rPr>
                      <w:color w:val="000000"/>
                    </w:rPr>
                    <w:t>B.</w:t>
                  </w: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Pr="00E32FD1">
                    <w:rPr>
                      <w:noProof/>
                    </w:rPr>
                    <w:pict>
                      <v:shape id="Resim 4" o:spid="_x0000_i1029" type="#_x0000_t75" style="width:57pt;height:47.25pt;visibility:visible">
                        <v:imagedata r:id="rId12" o:title=""/>
                      </v:shape>
                    </w:pict>
                  </w:r>
                  <w:r>
                    <w:rPr>
                      <w:b/>
                      <w:bCs/>
                      <w:color w:val="000000"/>
                    </w:rPr>
                    <w:t xml:space="preserve">               </w:t>
                  </w:r>
                  <w:r w:rsidRPr="00EB43E5">
                    <w:rPr>
                      <w:color w:val="000000"/>
                    </w:rPr>
                    <w:t>C.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E32FD1">
                    <w:rPr>
                      <w:noProof/>
                    </w:rPr>
                    <w:pict>
                      <v:shape id="Resim 19" o:spid="_x0000_i1030" type="#_x0000_t75" style="width:63.75pt;height:45pt;visibility:visible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</w:p>
    <w:p w:rsidR="00F72AF4" w:rsidRDefault="00F72AF4" w:rsidP="00CE5735">
      <w:pPr>
        <w:jc w:val="right"/>
        <w:rPr>
          <w:b/>
          <w:bCs/>
          <w:color w:val="000000"/>
        </w:rPr>
      </w:pPr>
    </w:p>
    <w:p w:rsidR="00F72AF4" w:rsidRDefault="00F72AF4" w:rsidP="00CE5735">
      <w:pPr>
        <w:jc w:val="right"/>
        <w:rPr>
          <w:b/>
          <w:bCs/>
          <w:color w:val="000000"/>
        </w:rPr>
      </w:pPr>
    </w:p>
    <w:p w:rsidR="00F72AF4" w:rsidRDefault="00F72AF4" w:rsidP="00421539">
      <w:pPr>
        <w:rPr>
          <w:b/>
          <w:bCs/>
          <w:color w:val="000000"/>
        </w:rPr>
      </w:pPr>
    </w:p>
    <w:p w:rsidR="00F72AF4" w:rsidRDefault="00F72AF4" w:rsidP="00AB528A">
      <w:pPr>
        <w:jc w:val="center"/>
        <w:rPr>
          <w:b/>
          <w:bCs/>
          <w:color w:val="000000"/>
          <w:sz w:val="18"/>
          <w:szCs w:val="18"/>
        </w:rPr>
      </w:pPr>
    </w:p>
    <w:p w:rsidR="00F72AF4" w:rsidRPr="007A4490" w:rsidRDefault="00F72AF4" w:rsidP="007A4490">
      <w:pPr>
        <w:jc w:val="center"/>
        <w:rPr>
          <w:b/>
          <w:bCs/>
          <w:color w:val="000000"/>
          <w:sz w:val="32"/>
          <w:szCs w:val="32"/>
        </w:rPr>
      </w:pPr>
      <w:r w:rsidRPr="007A4490">
        <w:rPr>
          <w:b/>
          <w:bCs/>
          <w:color w:val="000000"/>
          <w:sz w:val="22"/>
          <w:szCs w:val="22"/>
        </w:rPr>
        <w:t>TEST BİTTİ. YANITLARINIZI KONTROL EDİNİZ</w:t>
      </w:r>
      <w:r w:rsidRPr="007A4490">
        <w:rPr>
          <w:b/>
          <w:bCs/>
          <w:color w:val="000000"/>
          <w:sz w:val="32"/>
          <w:szCs w:val="32"/>
        </w:rPr>
        <w:t>.</w:t>
      </w:r>
    </w:p>
    <w:p w:rsidR="00F72AF4" w:rsidRPr="00CC59F5" w:rsidRDefault="00F72AF4" w:rsidP="00CE5735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 xml:space="preserve">Sayfa </w:t>
      </w:r>
      <w:r w:rsidRPr="00CC59F5">
        <w:rPr>
          <w:b/>
          <w:bCs/>
          <w:color w:val="000000"/>
        </w:rPr>
        <w:t>12</w:t>
      </w:r>
    </w:p>
    <w:p w:rsidR="00F72AF4" w:rsidRDefault="00F72AF4" w:rsidP="00392673">
      <w:pPr>
        <w:jc w:val="center"/>
        <w:rPr>
          <w:b/>
          <w:bCs/>
          <w:color w:val="FF0000"/>
          <w:sz w:val="52"/>
          <w:szCs w:val="52"/>
        </w:rPr>
      </w:pPr>
    </w:p>
    <w:p w:rsidR="00F72AF4" w:rsidRPr="00B73055" w:rsidRDefault="00F72AF4" w:rsidP="00B170F5">
      <w:pPr>
        <w:jc w:val="center"/>
        <w:rPr>
          <w:b/>
          <w:bCs/>
          <w:color w:val="000000"/>
        </w:rPr>
      </w:pPr>
      <w:r w:rsidRPr="00BA4A8E">
        <w:rPr>
          <w:b/>
          <w:bCs/>
          <w:color w:val="000000"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31" type="#_x0000_t138" style="width:293.25pt;height:194.25pt" fillcolor="#ffc">
            <v:fill color2="#f99" focus="100%" type="gradient"/>
            <v:imagedata embosscolor="shadow add(51)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TOBB İLKOKULU &#10;3 – A SINIFI  &#10;II. DÖNEM DENEME &#10;SINAVI&#10;"/>
          </v:shape>
        </w:pict>
      </w:r>
    </w:p>
    <w:p w:rsidR="00F72AF4" w:rsidRPr="00B73055" w:rsidRDefault="00F72AF4" w:rsidP="00873E1E">
      <w:pPr>
        <w:rPr>
          <w:b/>
          <w:bCs/>
          <w:color w:val="000000"/>
        </w:rPr>
      </w:pPr>
    </w:p>
    <w:p w:rsidR="00F72AF4" w:rsidRPr="00F45B7A" w:rsidRDefault="00F72AF4" w:rsidP="00F45B7A">
      <w:pPr>
        <w:ind w:left="1080" w:hanging="796"/>
        <w:jc w:val="center"/>
        <w:rPr>
          <w:rFonts w:ascii="Clarendon" w:hAnsi="Clarendon" w:cs="Clarendon"/>
          <w:b/>
          <w:bCs/>
          <w:color w:val="808080"/>
        </w:rPr>
      </w:pPr>
      <w:r w:rsidRPr="00F45B7A">
        <w:rPr>
          <w:rFonts w:ascii="Clarendon" w:hAnsi="Clarendon" w:cs="Clarendon"/>
          <w:b/>
          <w:bCs/>
          <w:color w:val="808080"/>
        </w:rPr>
        <w:t>21. 03. 2013</w:t>
      </w:r>
    </w:p>
    <w:p w:rsidR="00F72AF4" w:rsidRDefault="00F72AF4" w:rsidP="00D13C6E">
      <w:pPr>
        <w:ind w:left="1080" w:hanging="796"/>
        <w:rPr>
          <w:rFonts w:ascii="Clarendon" w:hAnsi="Clarendon" w:cs="Clarendon"/>
          <w:b/>
          <w:bCs/>
          <w:color w:val="00B0F0"/>
        </w:rPr>
      </w:pPr>
    </w:p>
    <w:p w:rsidR="00F72AF4" w:rsidRPr="008F1842" w:rsidRDefault="00F72AF4" w:rsidP="00D13C6E">
      <w:pPr>
        <w:ind w:left="1080" w:hanging="796"/>
        <w:rPr>
          <w:rFonts w:ascii="Clarendon" w:hAnsi="Clarendon" w:cs="Clarendon"/>
          <w:b/>
          <w:bCs/>
          <w:color w:val="00B0F0"/>
        </w:rPr>
      </w:pPr>
      <w:r w:rsidRPr="008F1842">
        <w:rPr>
          <w:rFonts w:ascii="Clarendon" w:hAnsi="Clarendon" w:cs="Clarendon"/>
          <w:b/>
          <w:bCs/>
          <w:color w:val="00B0F0"/>
        </w:rPr>
        <w:t>AÇIKLAMALAR</w:t>
      </w:r>
    </w:p>
    <w:p w:rsidR="00F72AF4" w:rsidRPr="00D13C6E" w:rsidRDefault="00F72AF4" w:rsidP="00D13C6E">
      <w:pPr>
        <w:ind w:left="900" w:hanging="796"/>
        <w:rPr>
          <w:rFonts w:ascii="Clarendon" w:hAnsi="Clarendon" w:cs="Clarendon"/>
          <w:color w:val="000000"/>
        </w:rPr>
      </w:pPr>
      <w:r w:rsidRPr="00D13C6E">
        <w:rPr>
          <w:rFonts w:ascii="Clarendon" w:hAnsi="Clarendon" w:cs="Clarendon"/>
          <w:color w:val="000000"/>
        </w:rPr>
        <w:t xml:space="preserve">           </w:t>
      </w:r>
    </w:p>
    <w:p w:rsidR="00F72AF4" w:rsidRDefault="00F72AF4" w:rsidP="00D13C6E">
      <w:pPr>
        <w:ind w:hanging="796"/>
        <w:rPr>
          <w:rFonts w:ascii="Clarendon" w:hAnsi="Clarendon" w:cs="Clarendon"/>
          <w:color w:val="000000"/>
        </w:rPr>
      </w:pPr>
      <w:r>
        <w:rPr>
          <w:rFonts w:ascii="Clarendon" w:hAnsi="Clarendon" w:cs="Clarendon"/>
          <w:color w:val="000000"/>
        </w:rPr>
        <w:t xml:space="preserve">             </w:t>
      </w:r>
      <w:r w:rsidRPr="008F1842">
        <w:rPr>
          <w:rFonts w:ascii="Clarendon" w:hAnsi="Clarendon" w:cs="Clarendon"/>
          <w:b/>
          <w:bCs/>
          <w:color w:val="FF0000"/>
        </w:rPr>
        <w:t>1-</w:t>
      </w:r>
      <w:r w:rsidRPr="00D13C6E">
        <w:rPr>
          <w:rFonts w:ascii="Clarendon" w:hAnsi="Clarendon" w:cs="Clarendon"/>
          <w:color w:val="000000"/>
        </w:rPr>
        <w:t xml:space="preserve"> Bu kitapçıkta 20 Türkçe</w:t>
      </w:r>
      <w:r>
        <w:rPr>
          <w:rFonts w:ascii="Clarendon" w:hAnsi="Clarendon" w:cs="Clarendon"/>
          <w:color w:val="000000"/>
        </w:rPr>
        <w:t>,</w:t>
      </w:r>
      <w:r w:rsidRPr="00D13C6E">
        <w:rPr>
          <w:rFonts w:ascii="Clarendon" w:hAnsi="Clarendon" w:cs="Clarendon"/>
          <w:color w:val="000000"/>
        </w:rPr>
        <w:t xml:space="preserve"> 20 Hayat Bilgisi, 20 </w:t>
      </w:r>
      <w:r>
        <w:rPr>
          <w:rFonts w:ascii="Clarendon" w:hAnsi="Clarendon" w:cs="Clarendon"/>
          <w:color w:val="000000"/>
        </w:rPr>
        <w:t xml:space="preserve"> </w:t>
      </w:r>
    </w:p>
    <w:p w:rsidR="00F72AF4" w:rsidRPr="00D13C6E" w:rsidRDefault="00F72AF4" w:rsidP="00D13C6E">
      <w:pPr>
        <w:ind w:hanging="796"/>
        <w:rPr>
          <w:rFonts w:ascii="Clarendon" w:hAnsi="Clarendon" w:cs="Clarendon"/>
          <w:color w:val="000000"/>
        </w:rPr>
      </w:pPr>
      <w:r>
        <w:rPr>
          <w:rFonts w:ascii="Clarendon" w:hAnsi="Clarendon" w:cs="Clarendon"/>
          <w:color w:val="000000"/>
        </w:rPr>
        <w:t xml:space="preserve">                 Matematik</w:t>
      </w:r>
      <w:r w:rsidRPr="00D13C6E">
        <w:rPr>
          <w:rFonts w:ascii="Clarendon" w:hAnsi="Clarendon" w:cs="Clarendon"/>
          <w:color w:val="000000"/>
        </w:rPr>
        <w:t xml:space="preserve"> olmak üzere 60 soru bulunmaktadır.         </w:t>
      </w:r>
    </w:p>
    <w:p w:rsidR="00F72AF4" w:rsidRPr="00D13C6E" w:rsidRDefault="00F72AF4" w:rsidP="00D13C6E">
      <w:pPr>
        <w:ind w:left="180" w:hanging="796"/>
        <w:rPr>
          <w:rFonts w:ascii="Clarendon" w:hAnsi="Clarendon" w:cs="Clarendon"/>
          <w:color w:val="000000"/>
        </w:rPr>
      </w:pPr>
      <w:r>
        <w:rPr>
          <w:rFonts w:ascii="Clarendon" w:hAnsi="Clarendon" w:cs="Clarendon"/>
          <w:color w:val="000000"/>
        </w:rPr>
        <w:t xml:space="preserve">           </w:t>
      </w:r>
      <w:r w:rsidRPr="008F1842">
        <w:rPr>
          <w:rFonts w:ascii="Clarendon" w:hAnsi="Clarendon" w:cs="Clarendon"/>
          <w:b/>
          <w:bCs/>
          <w:color w:val="FF0000"/>
        </w:rPr>
        <w:t>2-</w:t>
      </w:r>
      <w:r>
        <w:rPr>
          <w:rFonts w:ascii="Clarendon" w:hAnsi="Clarendon" w:cs="Clarendon"/>
          <w:color w:val="000000"/>
        </w:rPr>
        <w:t xml:space="preserve"> Sınav süresi 7</w:t>
      </w:r>
      <w:r w:rsidRPr="00D13C6E">
        <w:rPr>
          <w:rFonts w:ascii="Clarendon" w:hAnsi="Clarendon" w:cs="Clarendon"/>
          <w:color w:val="000000"/>
        </w:rPr>
        <w:t>0 dakikadır.</w:t>
      </w:r>
    </w:p>
    <w:p w:rsidR="00F72AF4" w:rsidRDefault="00F72AF4" w:rsidP="00D13C6E">
      <w:pPr>
        <w:ind w:left="180" w:hanging="796"/>
        <w:rPr>
          <w:rFonts w:ascii="Clarendon" w:hAnsi="Clarendon" w:cs="Clarendon"/>
          <w:color w:val="000000"/>
        </w:rPr>
      </w:pPr>
      <w:r w:rsidRPr="00D13C6E">
        <w:rPr>
          <w:rFonts w:ascii="Clarendon" w:hAnsi="Clarendon" w:cs="Clarendon"/>
          <w:color w:val="000000"/>
        </w:rPr>
        <w:t xml:space="preserve">           </w:t>
      </w:r>
      <w:r w:rsidRPr="008F1842">
        <w:rPr>
          <w:rFonts w:ascii="Clarendon" w:hAnsi="Clarendon" w:cs="Clarendon"/>
          <w:b/>
          <w:bCs/>
          <w:color w:val="FF0000"/>
        </w:rPr>
        <w:t>3-</w:t>
      </w:r>
      <w:r w:rsidRPr="00D13C6E">
        <w:rPr>
          <w:rFonts w:ascii="Clarendon" w:hAnsi="Clarendon" w:cs="Clarendon"/>
          <w:color w:val="000000"/>
        </w:rPr>
        <w:t xml:space="preserve"> Her sorunun sadece</w:t>
      </w:r>
      <w:r>
        <w:rPr>
          <w:rFonts w:ascii="Clarendon" w:hAnsi="Clarendon" w:cs="Clarendon"/>
          <w:color w:val="000000"/>
        </w:rPr>
        <w:t xml:space="preserve"> bir doğru cevabı vardır, bir</w:t>
      </w:r>
      <w:r w:rsidRPr="00D13C6E">
        <w:rPr>
          <w:rFonts w:ascii="Clarendon" w:hAnsi="Clarendon" w:cs="Clarendon"/>
          <w:color w:val="000000"/>
        </w:rPr>
        <w:t>den</w:t>
      </w:r>
      <w:r>
        <w:rPr>
          <w:rFonts w:ascii="Clarendon" w:hAnsi="Clarendon" w:cs="Clarendon"/>
          <w:color w:val="000000"/>
        </w:rPr>
        <w:t xml:space="preserve"> </w:t>
      </w:r>
    </w:p>
    <w:p w:rsidR="00F72AF4" w:rsidRPr="00D13C6E" w:rsidRDefault="00F72AF4" w:rsidP="00D13C6E">
      <w:pPr>
        <w:ind w:left="180" w:hanging="796"/>
        <w:rPr>
          <w:rFonts w:ascii="Clarendon" w:hAnsi="Clarendon" w:cs="Clarendon"/>
          <w:color w:val="000000"/>
        </w:rPr>
      </w:pPr>
      <w:r>
        <w:rPr>
          <w:rFonts w:ascii="Clarendon" w:hAnsi="Clarendon" w:cs="Clarendon"/>
          <w:b/>
          <w:bCs/>
          <w:color w:val="000000"/>
        </w:rPr>
        <w:t xml:space="preserve">              </w:t>
      </w:r>
      <w:r>
        <w:rPr>
          <w:rFonts w:ascii="Clarendon" w:hAnsi="Clarendon" w:cs="Clarendon"/>
          <w:color w:val="000000"/>
        </w:rPr>
        <w:t xml:space="preserve"> </w:t>
      </w:r>
      <w:r w:rsidRPr="00D13C6E">
        <w:rPr>
          <w:rFonts w:ascii="Clarendon" w:hAnsi="Clarendon" w:cs="Clarendon"/>
          <w:color w:val="000000"/>
        </w:rPr>
        <w:t>fazla seçenek işaretlemeyiniz.</w:t>
      </w:r>
    </w:p>
    <w:p w:rsidR="00F72AF4" w:rsidRPr="00873E1E" w:rsidRDefault="00F72AF4" w:rsidP="00873E1E">
      <w:pPr>
        <w:ind w:left="180" w:hanging="796"/>
        <w:rPr>
          <w:rFonts w:ascii="Clarendon" w:hAnsi="Clarendon" w:cs="Clarendon"/>
          <w:color w:val="000000"/>
        </w:rPr>
      </w:pPr>
      <w:r>
        <w:rPr>
          <w:rFonts w:ascii="Clarendon" w:hAnsi="Clarendon" w:cs="Clarendon"/>
          <w:color w:val="000000"/>
        </w:rPr>
        <w:t xml:space="preserve">              </w:t>
      </w:r>
    </w:p>
    <w:p w:rsidR="00F72AF4" w:rsidRPr="008F1842" w:rsidRDefault="00F72AF4" w:rsidP="00A4745F">
      <w:pPr>
        <w:ind w:left="180"/>
        <w:rPr>
          <w:rFonts w:ascii="Clarendon" w:hAnsi="Clarendon" w:cs="Clarendon"/>
          <w:b/>
          <w:bCs/>
          <w:color w:val="000000"/>
        </w:rPr>
      </w:pPr>
      <w:r w:rsidRPr="00DF2619">
        <w:rPr>
          <w:b/>
          <w:bCs/>
          <w:color w:val="000000"/>
        </w:rPr>
        <w:t xml:space="preserve">                                        </w:t>
      </w:r>
      <w:r>
        <w:rPr>
          <w:rFonts w:ascii="TR Aristocrat" w:hAnsi="TR Aristocrat" w:cs="TR Aristocrat"/>
          <w:color w:val="000000"/>
        </w:rPr>
        <w:t xml:space="preserve"> </w:t>
      </w:r>
      <w:r w:rsidRPr="008F1842">
        <w:rPr>
          <w:rFonts w:ascii="Clarendon" w:hAnsi="Clarendon" w:cs="Clarendon"/>
          <w:b/>
          <w:bCs/>
          <w:color w:val="000000"/>
        </w:rPr>
        <w:t xml:space="preserve">   BAŞARILAR</w:t>
      </w:r>
    </w:p>
    <w:p w:rsidR="00F72AF4" w:rsidRPr="008F1842" w:rsidRDefault="00F72AF4" w:rsidP="008C06B3">
      <w:pPr>
        <w:ind w:left="180"/>
        <w:rPr>
          <w:rFonts w:ascii="Clarendon" w:hAnsi="Clarendon" w:cs="Clarendon"/>
          <w:b/>
          <w:bCs/>
          <w:color w:val="000000"/>
        </w:rPr>
      </w:pPr>
    </w:p>
    <w:p w:rsidR="00F72AF4" w:rsidRPr="008F1842" w:rsidRDefault="00F72AF4" w:rsidP="00873E1E">
      <w:pPr>
        <w:ind w:left="180"/>
        <w:jc w:val="center"/>
        <w:rPr>
          <w:rFonts w:ascii="Clarendon" w:hAnsi="Clarendon" w:cs="Clarendon"/>
          <w:b/>
          <w:bCs/>
          <w:color w:val="000000"/>
        </w:rPr>
      </w:pPr>
      <w:r w:rsidRPr="008F1842">
        <w:rPr>
          <w:rFonts w:ascii="Clarendon" w:hAnsi="Clarendon" w:cs="Clarendon"/>
          <w:b/>
          <w:bCs/>
          <w:color w:val="000000"/>
        </w:rPr>
        <w:t>3 – A Sınıf Öğretmeni Atilla AZAK</w:t>
      </w:r>
    </w:p>
    <w:p w:rsidR="00F72AF4" w:rsidRDefault="00F72AF4" w:rsidP="0026473E">
      <w:hyperlink r:id="rId1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F72AF4" w:rsidRDefault="00F72AF4" w:rsidP="00873E1E">
      <w:pPr>
        <w:rPr>
          <w:b/>
          <w:bCs/>
          <w:color w:val="000000"/>
        </w:rPr>
      </w:pPr>
    </w:p>
    <w:p w:rsidR="00F72AF4" w:rsidRDefault="00F72AF4" w:rsidP="00873E1E">
      <w:pPr>
        <w:rPr>
          <w:b/>
          <w:bCs/>
          <w:color w:val="000000"/>
        </w:rPr>
      </w:pPr>
    </w:p>
    <w:p w:rsidR="00F72AF4" w:rsidRDefault="00F72AF4" w:rsidP="00873E1E">
      <w:pPr>
        <w:rPr>
          <w:b/>
          <w:bCs/>
          <w:color w:val="000000"/>
        </w:rPr>
      </w:pPr>
    </w:p>
    <w:p w:rsidR="00F72AF4" w:rsidRDefault="00F72AF4" w:rsidP="00B308BF">
      <w:pPr>
        <w:jc w:val="right"/>
        <w:rPr>
          <w:b/>
          <w:bCs/>
          <w:color w:val="000000"/>
        </w:rPr>
      </w:pPr>
    </w:p>
    <w:p w:rsidR="00F72AF4" w:rsidRPr="00B308BF" w:rsidRDefault="00F72AF4" w:rsidP="001F4A6F">
      <w:pPr>
        <w:jc w:val="right"/>
        <w:rPr>
          <w:b/>
          <w:bCs/>
          <w:color w:val="000000"/>
        </w:rPr>
      </w:pPr>
      <w:r w:rsidRPr="00CC59F5">
        <w:rPr>
          <w:b/>
          <w:bCs/>
          <w:color w:val="000000"/>
        </w:rPr>
        <w:t>Sayfa 1</w:t>
      </w:r>
    </w:p>
    <w:p w:rsidR="00F72AF4" w:rsidRPr="00274164" w:rsidRDefault="00F72AF4" w:rsidP="00B170F5">
      <w:pPr>
        <w:ind w:right="-214"/>
        <w:jc w:val="center"/>
        <w:rPr>
          <w:b/>
          <w:bCs/>
          <w:color w:val="FF0000"/>
        </w:rPr>
      </w:pPr>
      <w:r w:rsidRPr="00274164">
        <w:rPr>
          <w:b/>
          <w:bCs/>
          <w:color w:val="FF0000"/>
        </w:rPr>
        <w:t xml:space="preserve">TÜRKÇE </w:t>
      </w:r>
    </w:p>
    <w:p w:rsidR="00F72AF4" w:rsidRDefault="00F72AF4" w:rsidP="00C03EBF">
      <w:pPr>
        <w:ind w:right="-214"/>
        <w:rPr>
          <w:b/>
          <w:bCs/>
          <w:color w:val="000000"/>
        </w:rPr>
      </w:pPr>
      <w:r w:rsidRPr="00C03EBF">
        <w:rPr>
          <w:b/>
          <w:bCs/>
          <w:color w:val="00B0F0"/>
        </w:rPr>
        <w:t>1)</w:t>
      </w:r>
      <w:r w:rsidRPr="00B73055">
        <w:rPr>
          <w:b/>
          <w:bCs/>
          <w:color w:val="000000"/>
        </w:rPr>
        <w:t xml:space="preserve"> </w:t>
      </w:r>
      <w:r w:rsidRPr="00C03EBF">
        <w:rPr>
          <w:b/>
          <w:bCs/>
          <w:color w:val="000000"/>
        </w:rPr>
        <w:t>Aşağıdaki olayları oluş sırasına koyduğumuzda birinci sırada hangisi yer alır?</w:t>
      </w:r>
    </w:p>
    <w:p w:rsidR="00F72AF4" w:rsidRPr="00B73055" w:rsidRDefault="00F72AF4" w:rsidP="00C03EBF">
      <w:pPr>
        <w:ind w:right="-214"/>
        <w:rPr>
          <w:b/>
          <w:bCs/>
          <w:color w:val="000000"/>
        </w:rPr>
      </w:pPr>
    </w:p>
    <w:p w:rsidR="00F72AF4" w:rsidRPr="00B73055" w:rsidRDefault="00F72AF4" w:rsidP="00F64ED9">
      <w:pPr>
        <w:rPr>
          <w:color w:val="000000"/>
        </w:rPr>
      </w:pPr>
      <w:r>
        <w:rPr>
          <w:color w:val="000000"/>
        </w:rPr>
        <w:t xml:space="preserve">    A. </w:t>
      </w:r>
      <w:r>
        <w:t>Dişlerimi fırçaladım.</w:t>
      </w:r>
    </w:p>
    <w:p w:rsidR="00F72AF4" w:rsidRPr="00B73055" w:rsidRDefault="00F72AF4" w:rsidP="00F64ED9">
      <w:pPr>
        <w:rPr>
          <w:color w:val="000000"/>
        </w:rPr>
      </w:pPr>
      <w:r>
        <w:rPr>
          <w:color w:val="000000"/>
        </w:rPr>
        <w:t xml:space="preserve">    B. </w:t>
      </w:r>
      <w:r>
        <w:t>Yemek yedim.</w:t>
      </w:r>
    </w:p>
    <w:p w:rsidR="00F72AF4" w:rsidRPr="00B73055" w:rsidRDefault="00F72AF4" w:rsidP="00F64ED9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C. </w:t>
      </w:r>
      <w:r>
        <w:t>Yattım</w:t>
      </w:r>
      <w:r w:rsidRPr="00A12EF3">
        <w:t>.</w:t>
      </w:r>
    </w:p>
    <w:p w:rsidR="00F72AF4" w:rsidRPr="00B73055" w:rsidRDefault="00F72AF4" w:rsidP="00F64ED9">
      <w:pPr>
        <w:rPr>
          <w:color w:val="000000"/>
        </w:rPr>
      </w:pPr>
    </w:p>
    <w:p w:rsidR="00F72AF4" w:rsidRDefault="00F72AF4" w:rsidP="002D27AC">
      <w:pPr>
        <w:tabs>
          <w:tab w:val="left" w:pos="284"/>
          <w:tab w:val="left" w:pos="567"/>
        </w:tabs>
        <w:rPr>
          <w:b/>
          <w:bCs/>
        </w:rPr>
      </w:pPr>
      <w:r w:rsidRPr="00DF4484">
        <w:rPr>
          <w:b/>
          <w:bCs/>
          <w:color w:val="00B0F0"/>
        </w:rPr>
        <w:t>2)</w:t>
      </w:r>
      <w:r>
        <w:rPr>
          <w:b/>
          <w:bCs/>
          <w:color w:val="000000"/>
        </w:rPr>
        <w:t xml:space="preserve"> </w:t>
      </w:r>
      <w:r w:rsidRPr="004417CA">
        <w:rPr>
          <w:b/>
          <w:bCs/>
        </w:rPr>
        <w:t xml:space="preserve">Aşağıdakilerden hangisi soru cümlesi </w:t>
      </w:r>
      <w:r w:rsidRPr="00AE62F6">
        <w:rPr>
          <w:b/>
          <w:bCs/>
          <w:color w:val="FF0000"/>
        </w:rPr>
        <w:t>değildir</w:t>
      </w:r>
      <w:r w:rsidRPr="004417CA">
        <w:rPr>
          <w:b/>
          <w:bCs/>
        </w:rPr>
        <w:t>?</w:t>
      </w:r>
    </w:p>
    <w:p w:rsidR="00F72AF4" w:rsidRPr="00B73055" w:rsidRDefault="00F72AF4" w:rsidP="002D27AC">
      <w:pPr>
        <w:tabs>
          <w:tab w:val="left" w:pos="284"/>
          <w:tab w:val="left" w:pos="567"/>
        </w:tabs>
        <w:rPr>
          <w:b/>
          <w:bCs/>
          <w:color w:val="000000"/>
        </w:rPr>
      </w:pPr>
    </w:p>
    <w:p w:rsidR="00F72AF4" w:rsidRDefault="00F72AF4" w:rsidP="00D0757B">
      <w:pPr>
        <w:rPr>
          <w:color w:val="000000"/>
        </w:rPr>
      </w:pPr>
      <w:r>
        <w:rPr>
          <w:color w:val="000000"/>
        </w:rPr>
        <w:t xml:space="preserve">    A. Bu sınavda ödül var mı</w:t>
      </w:r>
    </w:p>
    <w:p w:rsidR="00F72AF4" w:rsidRDefault="00F72AF4" w:rsidP="00D0757B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>B.</w:t>
      </w:r>
      <w:r>
        <w:rPr>
          <w:color w:val="000000"/>
        </w:rPr>
        <w:t xml:space="preserve"> Sütümü içebilir miyim     </w:t>
      </w:r>
    </w:p>
    <w:p w:rsidR="00F72AF4" w:rsidRPr="00B73055" w:rsidRDefault="00F72AF4" w:rsidP="00D0757B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C. </w:t>
      </w:r>
      <w:r>
        <w:rPr>
          <w:color w:val="000000"/>
        </w:rPr>
        <w:t>Zorluklar karşısında yılmamalıyız</w:t>
      </w:r>
    </w:p>
    <w:p w:rsidR="00F72AF4" w:rsidRPr="00B73055" w:rsidRDefault="00F72AF4" w:rsidP="00F64ED9">
      <w:pPr>
        <w:rPr>
          <w:color w:val="000000"/>
        </w:rPr>
      </w:pPr>
    </w:p>
    <w:p w:rsidR="00F72AF4" w:rsidRDefault="00F72AF4" w:rsidP="00F64ED9">
      <w:pPr>
        <w:rPr>
          <w:b/>
          <w:bCs/>
        </w:rPr>
      </w:pPr>
      <w:r w:rsidRPr="00390D5E">
        <w:rPr>
          <w:b/>
          <w:bCs/>
          <w:color w:val="00B0F0"/>
        </w:rPr>
        <w:t>3)</w:t>
      </w:r>
      <w:r>
        <w:rPr>
          <w:b/>
          <w:bCs/>
          <w:color w:val="000000"/>
        </w:rPr>
        <w:t xml:space="preserve"> </w:t>
      </w:r>
      <w:r w:rsidRPr="004417CA">
        <w:rPr>
          <w:b/>
          <w:bCs/>
        </w:rPr>
        <w:t>Aşağıdaki sözcükler</w:t>
      </w:r>
      <w:r>
        <w:rPr>
          <w:b/>
          <w:bCs/>
        </w:rPr>
        <w:t xml:space="preserve">den hangisinin yazılışı doğru </w:t>
      </w:r>
      <w:r w:rsidRPr="00AE62F6">
        <w:rPr>
          <w:b/>
          <w:bCs/>
          <w:color w:val="FF0000"/>
        </w:rPr>
        <w:t>değildir</w:t>
      </w:r>
      <w:r w:rsidRPr="004417CA">
        <w:rPr>
          <w:b/>
          <w:bCs/>
        </w:rPr>
        <w:t>?</w:t>
      </w:r>
    </w:p>
    <w:p w:rsidR="00F72AF4" w:rsidRPr="00B73055" w:rsidRDefault="00F72AF4" w:rsidP="00F64ED9">
      <w:pPr>
        <w:rPr>
          <w:b/>
          <w:bCs/>
          <w:color w:val="000000"/>
          <w:sz w:val="20"/>
          <w:szCs w:val="20"/>
        </w:rPr>
      </w:pPr>
    </w:p>
    <w:p w:rsidR="00F72AF4" w:rsidRPr="00B73055" w:rsidRDefault="00F72AF4" w:rsidP="00F64ED9">
      <w:pPr>
        <w:rPr>
          <w:color w:val="000000"/>
        </w:rPr>
      </w:pPr>
      <w:r>
        <w:rPr>
          <w:color w:val="000000"/>
        </w:rPr>
        <w:t xml:space="preserve">    A. </w:t>
      </w:r>
      <w:r>
        <w:t xml:space="preserve">yalnız                      B. yalnış                   C. tebeşir </w:t>
      </w:r>
      <w:r w:rsidRPr="00A12EF3">
        <w:t xml:space="preserve"> </w:t>
      </w:r>
      <w:r w:rsidRPr="00B73055">
        <w:rPr>
          <w:color w:val="000000"/>
        </w:rPr>
        <w:t xml:space="preserve">         </w:t>
      </w:r>
    </w:p>
    <w:p w:rsidR="00F72AF4" w:rsidRPr="00B73055" w:rsidRDefault="00F72AF4" w:rsidP="00F64ED9">
      <w:pPr>
        <w:rPr>
          <w:color w:val="000000"/>
        </w:rPr>
      </w:pPr>
      <w:r>
        <w:rPr>
          <w:color w:val="000000"/>
        </w:rPr>
        <w:t xml:space="preserve">    </w:t>
      </w:r>
    </w:p>
    <w:p w:rsidR="00F72AF4" w:rsidRDefault="00F72AF4" w:rsidP="00F64ED9">
      <w:pPr>
        <w:rPr>
          <w:b/>
          <w:bCs/>
        </w:rPr>
      </w:pPr>
      <w:r w:rsidRPr="00154DEC">
        <w:rPr>
          <w:b/>
          <w:bCs/>
          <w:color w:val="00B0F0"/>
        </w:rPr>
        <w:t>4)</w:t>
      </w:r>
      <w:r>
        <w:rPr>
          <w:b/>
          <w:bCs/>
          <w:color w:val="000000"/>
        </w:rPr>
        <w:t xml:space="preserve"> </w:t>
      </w:r>
      <w:r>
        <w:rPr>
          <w:b/>
          <w:bCs/>
        </w:rPr>
        <w:t xml:space="preserve">Aşağıdaki sözcüklerden hangisinin </w:t>
      </w:r>
      <w:r w:rsidRPr="007316C2">
        <w:rPr>
          <w:b/>
          <w:bCs/>
          <w:u w:val="single"/>
        </w:rPr>
        <w:t>zıt</w:t>
      </w:r>
      <w:r>
        <w:rPr>
          <w:b/>
          <w:bCs/>
        </w:rPr>
        <w:t xml:space="preserve"> anlamı </w:t>
      </w:r>
      <w:r w:rsidRPr="00AE62F6">
        <w:rPr>
          <w:b/>
          <w:bCs/>
          <w:color w:val="FF0000"/>
        </w:rPr>
        <w:t>yoktur</w:t>
      </w:r>
      <w:r w:rsidRPr="00AE62F6">
        <w:rPr>
          <w:b/>
          <w:bCs/>
        </w:rPr>
        <w:t>?</w:t>
      </w:r>
    </w:p>
    <w:p w:rsidR="00F72AF4" w:rsidRPr="00AE62F6" w:rsidRDefault="00F72AF4" w:rsidP="00F64ED9">
      <w:pPr>
        <w:rPr>
          <w:b/>
          <w:bCs/>
          <w:color w:val="000000"/>
        </w:rPr>
      </w:pPr>
    </w:p>
    <w:p w:rsidR="00F72AF4" w:rsidRDefault="00F72AF4" w:rsidP="00A40DAE">
      <w:pPr>
        <w:rPr>
          <w:color w:val="000000"/>
        </w:rPr>
      </w:pPr>
      <w:r>
        <w:rPr>
          <w:color w:val="000000"/>
        </w:rPr>
        <w:t xml:space="preserve">    A. </w:t>
      </w:r>
      <w:r>
        <w:t xml:space="preserve">dar                          B. gir                         C. kir </w:t>
      </w:r>
      <w:r w:rsidRPr="00A12EF3">
        <w:t xml:space="preserve"> </w:t>
      </w:r>
      <w:r w:rsidRPr="00B73055">
        <w:rPr>
          <w:color w:val="000000"/>
        </w:rPr>
        <w:t xml:space="preserve">         </w:t>
      </w:r>
    </w:p>
    <w:p w:rsidR="00F72AF4" w:rsidRPr="00B73055" w:rsidRDefault="00F72AF4" w:rsidP="00A40DAE">
      <w:pPr>
        <w:tabs>
          <w:tab w:val="left" w:pos="4536"/>
        </w:tabs>
        <w:rPr>
          <w:color w:val="000000"/>
          <w:sz w:val="20"/>
          <w:szCs w:val="20"/>
        </w:rPr>
      </w:pPr>
    </w:p>
    <w:p w:rsidR="00F72AF4" w:rsidRDefault="00F72AF4" w:rsidP="00154DEC">
      <w:pPr>
        <w:rPr>
          <w:b/>
          <w:bCs/>
        </w:rPr>
      </w:pPr>
      <w:r w:rsidRPr="007316C2">
        <w:rPr>
          <w:b/>
          <w:bCs/>
          <w:color w:val="00B0F0"/>
        </w:rPr>
        <w:t>5)</w:t>
      </w:r>
      <w:r w:rsidRPr="00B73055">
        <w:rPr>
          <w:b/>
          <w:bCs/>
          <w:color w:val="000000"/>
        </w:rPr>
        <w:t xml:space="preserve"> </w:t>
      </w:r>
      <w:r>
        <w:t xml:space="preserve">“ Sınavdan yüz puan alanlara özel </w:t>
      </w:r>
      <w:r w:rsidRPr="007316C2">
        <w:rPr>
          <w:color w:val="FF0000"/>
        </w:rPr>
        <w:t>ödül</w:t>
      </w:r>
      <w:r>
        <w:t xml:space="preserve"> vereceğim.” </w:t>
      </w:r>
      <w:r w:rsidRPr="00154DEC">
        <w:rPr>
          <w:b/>
          <w:bCs/>
        </w:rPr>
        <w:t xml:space="preserve">cümlesinde koyu renkli sözcüğün </w:t>
      </w:r>
      <w:r w:rsidRPr="007316C2">
        <w:rPr>
          <w:b/>
          <w:bCs/>
          <w:u w:val="single"/>
        </w:rPr>
        <w:t>eş anlam</w:t>
      </w:r>
      <w:r w:rsidRPr="00154DEC">
        <w:rPr>
          <w:b/>
          <w:bCs/>
        </w:rPr>
        <w:t>lısı aşağıdakilerden hangisidir?</w:t>
      </w:r>
    </w:p>
    <w:p w:rsidR="00F72AF4" w:rsidRPr="00B73055" w:rsidRDefault="00F72AF4" w:rsidP="00154DEC">
      <w:pPr>
        <w:rPr>
          <w:b/>
          <w:bCs/>
          <w:color w:val="000000"/>
        </w:rPr>
      </w:pPr>
    </w:p>
    <w:p w:rsidR="00F72AF4" w:rsidRDefault="00F72AF4" w:rsidP="007316C2">
      <w:pPr>
        <w:tabs>
          <w:tab w:val="left" w:pos="2552"/>
        </w:tabs>
        <w:rPr>
          <w:color w:val="000000"/>
        </w:rPr>
      </w:pPr>
      <w:r>
        <w:rPr>
          <w:color w:val="000000"/>
        </w:rPr>
        <w:t xml:space="preserve">    A. </w:t>
      </w:r>
      <w:r>
        <w:t xml:space="preserve">para                        B. çikolata                 C. mükâfat </w:t>
      </w:r>
      <w:r w:rsidRPr="00A12EF3">
        <w:t xml:space="preserve"> </w:t>
      </w:r>
      <w:r w:rsidRPr="00B73055">
        <w:rPr>
          <w:color w:val="000000"/>
        </w:rPr>
        <w:t xml:space="preserve">     </w:t>
      </w:r>
    </w:p>
    <w:p w:rsidR="00F72AF4" w:rsidRPr="00B73055" w:rsidRDefault="00F72AF4" w:rsidP="007316C2">
      <w:pPr>
        <w:tabs>
          <w:tab w:val="left" w:pos="2552"/>
        </w:tabs>
        <w:rPr>
          <w:color w:val="000000"/>
        </w:rPr>
      </w:pPr>
      <w:r w:rsidRPr="00B73055">
        <w:rPr>
          <w:color w:val="000000"/>
        </w:rPr>
        <w:t xml:space="preserve">    </w:t>
      </w:r>
    </w:p>
    <w:p w:rsidR="00F72AF4" w:rsidRDefault="00F72AF4" w:rsidP="00F64ED9">
      <w:pPr>
        <w:rPr>
          <w:b/>
          <w:bCs/>
          <w:color w:val="000000"/>
        </w:rPr>
      </w:pPr>
      <w:r w:rsidRPr="003F35EF">
        <w:rPr>
          <w:b/>
          <w:bCs/>
          <w:color w:val="00B0F0"/>
        </w:rPr>
        <w:t>6)</w:t>
      </w:r>
      <w:r>
        <w:rPr>
          <w:b/>
          <w:bCs/>
          <w:color w:val="000000"/>
        </w:rPr>
        <w:t xml:space="preserve"> </w:t>
      </w:r>
      <w:r w:rsidRPr="003F35EF">
        <w:rPr>
          <w:color w:val="000000"/>
        </w:rPr>
        <w:t>“suçlu”</w:t>
      </w:r>
      <w:r>
        <w:rPr>
          <w:b/>
          <w:bCs/>
          <w:color w:val="000000"/>
        </w:rPr>
        <w:t xml:space="preserve"> sözcüğünün zıt anlamlısı, aşağıdaki cümlelerin hangisinde </w:t>
      </w:r>
    </w:p>
    <w:p w:rsidR="00F72AF4" w:rsidRDefault="00F72AF4" w:rsidP="00F64ED9">
      <w:pPr>
        <w:rPr>
          <w:b/>
          <w:bCs/>
        </w:rPr>
      </w:pPr>
      <w:r>
        <w:rPr>
          <w:b/>
          <w:bCs/>
          <w:color w:val="000000"/>
        </w:rPr>
        <w:t>kullanılmıştır</w:t>
      </w:r>
      <w:r w:rsidRPr="00A12EF3">
        <w:rPr>
          <w:b/>
          <w:bCs/>
        </w:rPr>
        <w:t>?</w:t>
      </w:r>
    </w:p>
    <w:p w:rsidR="00F72AF4" w:rsidRPr="00D0757B" w:rsidRDefault="00F72AF4" w:rsidP="00F64ED9">
      <w:pPr>
        <w:rPr>
          <w:b/>
          <w:bCs/>
        </w:rPr>
      </w:pPr>
    </w:p>
    <w:p w:rsidR="00F72AF4" w:rsidRDefault="00F72AF4" w:rsidP="00F64ED9">
      <w:pPr>
        <w:rPr>
          <w:color w:val="000000"/>
        </w:rPr>
      </w:pPr>
      <w:r>
        <w:rPr>
          <w:color w:val="000000"/>
        </w:rPr>
        <w:t xml:space="preserve">    A. Suçlu insanlar, genellikle cahil insanlardır.</w:t>
      </w:r>
    </w:p>
    <w:p w:rsidR="00F72AF4" w:rsidRDefault="00F72AF4" w:rsidP="00F64ED9">
      <w:pPr>
        <w:rPr>
          <w:color w:val="000000"/>
        </w:rPr>
      </w:pPr>
      <w:r>
        <w:rPr>
          <w:color w:val="000000"/>
        </w:rPr>
        <w:t xml:space="preserve">    B. Dayımın masum olduğu anlaşılınca, hâkim serbest bıraktı.             </w:t>
      </w:r>
    </w:p>
    <w:p w:rsidR="00F72AF4" w:rsidRDefault="00F72AF4" w:rsidP="00F64ED9">
      <w:pPr>
        <w:rPr>
          <w:color w:val="000000"/>
        </w:rPr>
      </w:pPr>
      <w:r>
        <w:rPr>
          <w:color w:val="000000"/>
        </w:rPr>
        <w:t xml:space="preserve">    C. Öğretmenim, “sen suçsuzsun” dediğinde çok sevindim.</w:t>
      </w:r>
    </w:p>
    <w:p w:rsidR="00F72AF4" w:rsidRDefault="00F72AF4" w:rsidP="00F64ED9">
      <w:pPr>
        <w:rPr>
          <w:color w:val="000000"/>
        </w:rPr>
      </w:pPr>
    </w:p>
    <w:p w:rsidR="00F72AF4" w:rsidRPr="00B73055" w:rsidRDefault="00F72AF4" w:rsidP="009241E9">
      <w:pPr>
        <w:rPr>
          <w:color w:val="000000"/>
        </w:rPr>
      </w:pPr>
    </w:p>
    <w:p w:rsidR="00F72AF4" w:rsidRDefault="00F72AF4" w:rsidP="00421539">
      <w:pPr>
        <w:jc w:val="right"/>
        <w:rPr>
          <w:b/>
          <w:bCs/>
          <w:color w:val="000000"/>
        </w:rPr>
      </w:pPr>
      <w:r w:rsidRPr="00CC59F5">
        <w:rPr>
          <w:b/>
          <w:bCs/>
          <w:color w:val="000000"/>
        </w:rPr>
        <w:t>Sayfa 2</w:t>
      </w:r>
      <w:r>
        <w:rPr>
          <w:b/>
          <w:bCs/>
          <w:color w:val="000000"/>
        </w:rPr>
        <w:t xml:space="preserve">                                           </w:t>
      </w:r>
    </w:p>
    <w:p w:rsidR="00F72AF4" w:rsidRPr="00A11C56" w:rsidRDefault="00F72AF4" w:rsidP="00A11C56">
      <w:pPr>
        <w:jc w:val="right"/>
        <w:rPr>
          <w:b/>
          <w:bCs/>
          <w:color w:val="000000"/>
        </w:rPr>
      </w:pPr>
    </w:p>
    <w:p w:rsidR="00F72AF4" w:rsidRPr="007A4490" w:rsidRDefault="00F72AF4" w:rsidP="007A4490">
      <w:pPr>
        <w:jc w:val="center"/>
        <w:rPr>
          <w:b/>
          <w:bCs/>
          <w:color w:val="00B0F0"/>
        </w:rPr>
      </w:pPr>
      <w:r w:rsidRPr="006B4AC1">
        <w:rPr>
          <w:b/>
          <w:bCs/>
          <w:color w:val="00B0F0"/>
        </w:rPr>
        <w:t>Bahçedeki Çiçekler Grafiği</w:t>
      </w:r>
    </w:p>
    <w:p w:rsidR="00F72AF4" w:rsidRDefault="00F72AF4" w:rsidP="00586E9C">
      <w:pPr>
        <w:rPr>
          <w:b/>
          <w:bCs/>
          <w:color w:val="000000"/>
        </w:rPr>
      </w:pPr>
    </w:p>
    <w:tbl>
      <w:tblPr>
        <w:tblpPr w:leftFromText="141" w:rightFromText="141" w:vertAnchor="text" w:horzAnchor="page" w:tblpX="9706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0"/>
        <w:gridCol w:w="4577"/>
      </w:tblGrid>
      <w:tr w:rsidR="00F72AF4" w:rsidRPr="00C06215">
        <w:trPr>
          <w:trHeight w:val="286"/>
        </w:trPr>
        <w:tc>
          <w:tcPr>
            <w:tcW w:w="1060" w:type="dxa"/>
            <w:vAlign w:val="center"/>
          </w:tcPr>
          <w:p w:rsidR="00F72AF4" w:rsidRDefault="00F72AF4" w:rsidP="004215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nergis</w:t>
            </w:r>
          </w:p>
        </w:tc>
        <w:tc>
          <w:tcPr>
            <w:tcW w:w="4577" w:type="dxa"/>
          </w:tcPr>
          <w:p w:rsidR="00F72AF4" w:rsidRDefault="00F72AF4" w:rsidP="00421539">
            <w:pPr>
              <w:rPr>
                <w:noProof/>
              </w:rPr>
            </w:pPr>
            <w:r w:rsidRPr="00E32FD1">
              <w:rPr>
                <w:noProof/>
              </w:rPr>
              <w:pict>
                <v:shape id="Resim 16" o:spid="_x0000_i1032" type="#_x0000_t75" style="width:28.5pt;height:23.25pt;visibility:visible">
                  <v:imagedata r:id="rId15" o:title=""/>
                </v:shape>
              </w:pict>
            </w:r>
            <w:r w:rsidRPr="00E32FD1">
              <w:rPr>
                <w:noProof/>
              </w:rPr>
              <w:pict>
                <v:shape id="_x0000_i1033" type="#_x0000_t75" style="width:32.25pt;height:23.25pt;visibility:visible">
                  <v:imagedata r:id="rId15" o:title=""/>
                </v:shape>
              </w:pict>
            </w:r>
          </w:p>
        </w:tc>
      </w:tr>
      <w:tr w:rsidR="00F72AF4" w:rsidRPr="00C06215">
        <w:trPr>
          <w:trHeight w:val="286"/>
        </w:trPr>
        <w:tc>
          <w:tcPr>
            <w:tcW w:w="1060" w:type="dxa"/>
            <w:vAlign w:val="center"/>
          </w:tcPr>
          <w:p w:rsidR="00F72AF4" w:rsidRPr="00C06215" w:rsidRDefault="00F72AF4" w:rsidP="004215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Karanfil</w:t>
            </w:r>
          </w:p>
        </w:tc>
        <w:tc>
          <w:tcPr>
            <w:tcW w:w="4577" w:type="dxa"/>
          </w:tcPr>
          <w:p w:rsidR="00F72AF4" w:rsidRDefault="00F72AF4" w:rsidP="00421539">
            <w:r w:rsidRPr="00E32FD1">
              <w:rPr>
                <w:noProof/>
              </w:rPr>
              <w:pict>
                <v:shape id="Resim 13" o:spid="_x0000_i1034" type="#_x0000_t75" style="width:26.25pt;height:23.25pt;visibility:visible">
                  <v:imagedata r:id="rId16" o:title=""/>
                </v:shape>
              </w:pict>
            </w:r>
            <w:r w:rsidRPr="00E32FD1">
              <w:rPr>
                <w:noProof/>
              </w:rPr>
              <w:pict>
                <v:shape id="_x0000_i1035" type="#_x0000_t75" style="width:26.25pt;height:23.25pt;visibility:visible">
                  <v:imagedata r:id="rId16" o:title=""/>
                </v:shape>
              </w:pict>
            </w:r>
          </w:p>
        </w:tc>
      </w:tr>
      <w:tr w:rsidR="00F72AF4" w:rsidRPr="00C06215">
        <w:trPr>
          <w:trHeight w:val="286"/>
        </w:trPr>
        <w:tc>
          <w:tcPr>
            <w:tcW w:w="1060" w:type="dxa"/>
            <w:vAlign w:val="center"/>
          </w:tcPr>
          <w:p w:rsidR="00F72AF4" w:rsidRPr="00C06215" w:rsidRDefault="00F72AF4" w:rsidP="00421539">
            <w:pPr>
              <w:jc w:val="center"/>
              <w:rPr>
                <w:color w:val="000000"/>
              </w:rPr>
            </w:pPr>
            <w:r w:rsidRPr="00C06215">
              <w:rPr>
                <w:color w:val="000000"/>
              </w:rPr>
              <w:t>papatya</w:t>
            </w:r>
          </w:p>
        </w:tc>
        <w:tc>
          <w:tcPr>
            <w:tcW w:w="4577" w:type="dxa"/>
          </w:tcPr>
          <w:p w:rsidR="00F72AF4" w:rsidRPr="00C06215" w:rsidRDefault="00F72AF4" w:rsidP="00421539">
            <w:pPr>
              <w:rPr>
                <w:color w:val="000000"/>
              </w:rPr>
            </w:pPr>
            <w:r>
              <w:t xml:space="preserve"> </w:t>
            </w:r>
            <w:r w:rsidRPr="00E32FD1">
              <w:rPr>
                <w:noProof/>
              </w:rPr>
              <w:pict>
                <v:shape id="_x0000_i1036" type="#_x0000_t75" style="width:24pt;height:24.75pt;visibility:visible">
                  <v:imagedata r:id="rId17" o:title=""/>
                </v:shape>
              </w:pict>
            </w:r>
            <w:r>
              <w:t xml:space="preserve"> </w:t>
            </w:r>
            <w:r w:rsidRPr="00E32FD1">
              <w:rPr>
                <w:noProof/>
              </w:rPr>
              <w:pict>
                <v:shape id="_x0000_i1037" type="#_x0000_t75" style="width:24pt;height:24.75pt;visibility:visible">
                  <v:imagedata r:id="rId17" o:title=""/>
                </v:shape>
              </w:pict>
            </w:r>
            <w:r w:rsidRPr="00E32FD1">
              <w:rPr>
                <w:noProof/>
              </w:rPr>
              <w:pict>
                <v:shape id="_x0000_i1038" type="#_x0000_t75" style="width:24pt;height:24.75pt;visibility:visible">
                  <v:imagedata r:id="rId17" o:title=""/>
                </v:shape>
              </w:pict>
            </w:r>
            <w:r w:rsidRPr="00E32FD1">
              <w:rPr>
                <w:noProof/>
              </w:rPr>
              <w:pict>
                <v:shape id="_x0000_i1039" type="#_x0000_t75" style="width:24pt;height:24.75pt;visibility:visible">
                  <v:imagedata r:id="rId17" o:title=""/>
                </v:shape>
              </w:pict>
            </w:r>
            <w:r>
              <w:t xml:space="preserve">    </w:t>
            </w:r>
          </w:p>
        </w:tc>
      </w:tr>
      <w:tr w:rsidR="00F72AF4" w:rsidRPr="00C06215">
        <w:trPr>
          <w:trHeight w:val="286"/>
        </w:trPr>
        <w:tc>
          <w:tcPr>
            <w:tcW w:w="1060" w:type="dxa"/>
            <w:vAlign w:val="center"/>
          </w:tcPr>
          <w:p w:rsidR="00F72AF4" w:rsidRPr="00C06215" w:rsidRDefault="00F72AF4" w:rsidP="00421539">
            <w:pPr>
              <w:jc w:val="center"/>
              <w:rPr>
                <w:color w:val="000000"/>
              </w:rPr>
            </w:pPr>
            <w:r w:rsidRPr="00C06215">
              <w:rPr>
                <w:color w:val="000000"/>
              </w:rPr>
              <w:t>lale</w:t>
            </w:r>
          </w:p>
        </w:tc>
        <w:tc>
          <w:tcPr>
            <w:tcW w:w="4577" w:type="dxa"/>
          </w:tcPr>
          <w:p w:rsidR="00F72AF4" w:rsidRPr="00C06215" w:rsidRDefault="00F72AF4" w:rsidP="00421539">
            <w:pPr>
              <w:rPr>
                <w:color w:val="000000"/>
              </w:rPr>
            </w:pPr>
            <w:r w:rsidRPr="00E32FD1">
              <w:rPr>
                <w:noProof/>
              </w:rPr>
              <w:pict>
                <v:shape id="Resim 49" o:spid="_x0000_i1040" type="#_x0000_t75" style="width:22.5pt;height:25.5pt;visibility:visible">
                  <v:imagedata r:id="rId18" o:title=""/>
                </v:shape>
              </w:pict>
            </w:r>
            <w:r w:rsidRPr="00E32FD1">
              <w:rPr>
                <w:noProof/>
              </w:rPr>
              <w:pict>
                <v:shape id="_x0000_i1041" type="#_x0000_t75" style="width:22.5pt;height:25.5pt;visibility:visible">
                  <v:imagedata r:id="rId18" o:title=""/>
                </v:shape>
              </w:pict>
            </w:r>
            <w:r w:rsidRPr="00AF48EA">
              <w:rPr>
                <w:noProof/>
                <w:color w:val="000000"/>
              </w:rPr>
              <w:pict>
                <v:shape id="_x0000_i1042" type="#_x0000_t75" style="width:22.5pt;height:25.5pt;visibility:visible">
                  <v:imagedata r:id="rId18" o:title=""/>
                </v:shape>
              </w:pict>
            </w:r>
            <w:r w:rsidRPr="00AF48EA">
              <w:rPr>
                <w:noProof/>
                <w:color w:val="000000"/>
              </w:rPr>
              <w:pict>
                <v:shape id="_x0000_i1043" type="#_x0000_t75" style="width:22.5pt;height:25.5pt;visibility:visible">
                  <v:imagedata r:id="rId18" o:title=""/>
                </v:shape>
              </w:pict>
            </w:r>
            <w:r w:rsidRPr="00AF48EA">
              <w:rPr>
                <w:noProof/>
                <w:color w:val="000000"/>
              </w:rPr>
              <w:pict>
                <v:shape id="_x0000_i1044" type="#_x0000_t75" style="width:22.5pt;height:25.5pt;visibility:visible">
                  <v:imagedata r:id="rId18" o:title=""/>
                </v:shape>
              </w:pict>
            </w:r>
            <w:r w:rsidRPr="00AF48EA">
              <w:rPr>
                <w:noProof/>
                <w:color w:val="000000"/>
              </w:rPr>
              <w:pict>
                <v:shape id="_x0000_i1045" type="#_x0000_t75" style="width:22.5pt;height:25.5pt;visibility:visible">
                  <v:imagedata r:id="rId18" o:title=""/>
                </v:shape>
              </w:pict>
            </w:r>
          </w:p>
        </w:tc>
      </w:tr>
      <w:tr w:rsidR="00F72AF4" w:rsidRPr="00C06215">
        <w:trPr>
          <w:trHeight w:val="286"/>
        </w:trPr>
        <w:tc>
          <w:tcPr>
            <w:tcW w:w="1060" w:type="dxa"/>
            <w:vAlign w:val="center"/>
          </w:tcPr>
          <w:p w:rsidR="00F72AF4" w:rsidRPr="00C06215" w:rsidRDefault="00F72AF4" w:rsidP="00421539">
            <w:pPr>
              <w:jc w:val="center"/>
              <w:rPr>
                <w:color w:val="000000"/>
              </w:rPr>
            </w:pPr>
            <w:r w:rsidRPr="00C06215">
              <w:rPr>
                <w:color w:val="000000"/>
              </w:rPr>
              <w:t>gül</w:t>
            </w:r>
          </w:p>
        </w:tc>
        <w:tc>
          <w:tcPr>
            <w:tcW w:w="4577" w:type="dxa"/>
          </w:tcPr>
          <w:p w:rsidR="00F72AF4" w:rsidRPr="00C06215" w:rsidRDefault="00F72AF4" w:rsidP="00421539">
            <w:pPr>
              <w:rPr>
                <w:color w:val="000000"/>
              </w:rPr>
            </w:pPr>
            <w:r w:rsidRPr="00E32FD1">
              <w:rPr>
                <w:noProof/>
              </w:rPr>
              <w:pict>
                <v:shape id="Resim 64" o:spid="_x0000_i1046" type="#_x0000_t75" style="width:23.25pt;height:23.25pt;visibility:visible">
                  <v:imagedata r:id="rId19" o:title=""/>
                </v:shape>
              </w:pict>
            </w:r>
            <w:r w:rsidRPr="00E32FD1">
              <w:rPr>
                <w:noProof/>
              </w:rPr>
              <w:pict>
                <v:shape id="Resim 61" o:spid="_x0000_i1047" type="#_x0000_t75" style="width:23.25pt;height:23.25pt;visibility:visible">
                  <v:imagedata r:id="rId19" o:title=""/>
                </v:shape>
              </w:pict>
            </w:r>
            <w:r w:rsidRPr="00E32FD1">
              <w:rPr>
                <w:noProof/>
              </w:rPr>
              <w:pict>
                <v:shape id="Resim 58" o:spid="_x0000_i1048" type="#_x0000_t75" style="width:23.25pt;height:23.25pt;visibility:visible">
                  <v:imagedata r:id="rId19" o:title=""/>
                </v:shape>
              </w:pict>
            </w:r>
            <w:r w:rsidRPr="00E32FD1">
              <w:rPr>
                <w:noProof/>
              </w:rPr>
              <w:pict>
                <v:shape id="Resim 55" o:spid="_x0000_i1049" type="#_x0000_t75" style="width:23.25pt;height:23.25pt;visibility:visible">
                  <v:imagedata r:id="rId19" o:title=""/>
                </v:shape>
              </w:pict>
            </w:r>
            <w:r w:rsidRPr="00AF48EA">
              <w:rPr>
                <w:noProof/>
                <w:color w:val="000000"/>
              </w:rPr>
              <w:pict>
                <v:shape id="_x0000_i1050" type="#_x0000_t75" style="width:23.25pt;height:23.25pt;visibility:visible">
                  <v:imagedata r:id="rId19" o:title=""/>
                </v:shape>
              </w:pict>
            </w:r>
            <w:r w:rsidRPr="00AF48EA">
              <w:rPr>
                <w:noProof/>
                <w:color w:val="000000"/>
              </w:rPr>
              <w:pict>
                <v:shape id="_x0000_i1051" type="#_x0000_t75" style="width:23.25pt;height:23.25pt;visibility:visible">
                  <v:imagedata r:id="rId19" o:title=""/>
                </v:shape>
              </w:pict>
            </w:r>
            <w:r w:rsidRPr="00AF48EA">
              <w:rPr>
                <w:noProof/>
                <w:color w:val="000000"/>
              </w:rPr>
              <w:pict>
                <v:shape id="_x0000_i1052" type="#_x0000_t75" style="width:23.25pt;height:23.25pt;visibility:visible">
                  <v:imagedata r:id="rId19" o:title=""/>
                </v:shape>
              </w:pict>
            </w:r>
            <w:r w:rsidRPr="00AF48EA">
              <w:rPr>
                <w:noProof/>
                <w:color w:val="000000"/>
              </w:rPr>
              <w:pict>
                <v:shape id="_x0000_i1053" type="#_x0000_t75" style="width:23.25pt;height:23.25pt;visibility:visible">
                  <v:imagedata r:id="rId19" o:title=""/>
                </v:shape>
              </w:pict>
            </w:r>
          </w:p>
        </w:tc>
      </w:tr>
      <w:tr w:rsidR="00F72AF4" w:rsidRPr="00C06215">
        <w:trPr>
          <w:trHeight w:val="286"/>
        </w:trPr>
        <w:tc>
          <w:tcPr>
            <w:tcW w:w="5637" w:type="dxa"/>
            <w:gridSpan w:val="2"/>
          </w:tcPr>
          <w:p w:rsidR="00F72AF4" w:rsidRPr="00EE6475" w:rsidRDefault="00F72AF4" w:rsidP="0042153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Her şekil 2</w:t>
            </w:r>
            <w:r w:rsidRPr="00EE6475">
              <w:rPr>
                <w:b/>
                <w:bCs/>
                <w:color w:val="000000"/>
              </w:rPr>
              <w:t xml:space="preserve"> varlığı göstermektedir.</w:t>
            </w:r>
          </w:p>
        </w:tc>
      </w:tr>
    </w:tbl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586E9C">
      <w:pPr>
        <w:rPr>
          <w:b/>
          <w:bCs/>
          <w:color w:val="000000"/>
        </w:rPr>
      </w:pPr>
    </w:p>
    <w:p w:rsidR="00F72AF4" w:rsidRPr="00885F2D" w:rsidRDefault="00F72AF4" w:rsidP="003F06BA">
      <w:pPr>
        <w:rPr>
          <w:b/>
          <w:bCs/>
          <w:color w:val="FF0000"/>
        </w:rPr>
      </w:pPr>
      <w:r w:rsidRPr="00885F2D">
        <w:rPr>
          <w:color w:val="FF0000"/>
        </w:rPr>
        <w:t xml:space="preserve">       </w:t>
      </w:r>
      <w:r>
        <w:rPr>
          <w:b/>
          <w:bCs/>
          <w:color w:val="FF0000"/>
        </w:rPr>
        <w:t>11, 12, 13 ve 14.</w:t>
      </w:r>
      <w:r w:rsidRPr="00885F2D">
        <w:rPr>
          <w:b/>
          <w:bCs/>
          <w:color w:val="FF0000"/>
        </w:rPr>
        <w:t xml:space="preserve"> soruları yukarıdaki grafiğe göre yanıtlayınız.</w:t>
      </w:r>
    </w:p>
    <w:p w:rsidR="00F72AF4" w:rsidRDefault="00F72AF4" w:rsidP="003F06BA">
      <w:pPr>
        <w:rPr>
          <w:b/>
          <w:bCs/>
          <w:color w:val="000000"/>
        </w:rPr>
      </w:pPr>
    </w:p>
    <w:p w:rsidR="00F72AF4" w:rsidRPr="003C38AC" w:rsidRDefault="00F72AF4" w:rsidP="003F06BA">
      <w:pPr>
        <w:rPr>
          <w:b/>
          <w:bCs/>
          <w:color w:val="000000"/>
        </w:rPr>
      </w:pPr>
      <w:r w:rsidRPr="00450C6F">
        <w:rPr>
          <w:b/>
          <w:bCs/>
          <w:color w:val="00B050"/>
        </w:rPr>
        <w:t>11)</w:t>
      </w:r>
      <w:r w:rsidRPr="00B73055">
        <w:rPr>
          <w:b/>
          <w:bCs/>
          <w:color w:val="000000"/>
        </w:rPr>
        <w:t xml:space="preserve">   </w:t>
      </w:r>
      <w:r>
        <w:rPr>
          <w:b/>
          <w:bCs/>
          <w:color w:val="000000"/>
        </w:rPr>
        <w:t>Bahçedeki papatyaların sayısı lalelerin sayısından kaç eksiktir</w:t>
      </w:r>
      <w:r w:rsidRPr="003C38AC">
        <w:rPr>
          <w:b/>
          <w:bCs/>
          <w:color w:val="000000"/>
        </w:rPr>
        <w:t>?</w:t>
      </w:r>
    </w:p>
    <w:p w:rsidR="00F72AF4" w:rsidRPr="00B73055" w:rsidRDefault="00F72AF4" w:rsidP="003F06BA">
      <w:pPr>
        <w:tabs>
          <w:tab w:val="left" w:pos="5103"/>
        </w:tabs>
        <w:rPr>
          <w:color w:val="000000"/>
        </w:rPr>
      </w:pPr>
      <w:r>
        <w:rPr>
          <w:color w:val="000000"/>
        </w:rPr>
        <w:t xml:space="preserve">            A. 2                            B. 6                              </w:t>
      </w:r>
      <w:r w:rsidRPr="00B73055">
        <w:rPr>
          <w:color w:val="000000"/>
        </w:rPr>
        <w:t xml:space="preserve">C. </w:t>
      </w:r>
      <w:r>
        <w:rPr>
          <w:color w:val="000000"/>
        </w:rPr>
        <w:t>4</w:t>
      </w:r>
    </w:p>
    <w:p w:rsidR="00F72AF4" w:rsidRPr="00B73055" w:rsidRDefault="00F72AF4" w:rsidP="003F06BA">
      <w:pPr>
        <w:rPr>
          <w:color w:val="000000"/>
        </w:rPr>
      </w:pPr>
    </w:p>
    <w:p w:rsidR="00F72AF4" w:rsidRPr="00B73055" w:rsidRDefault="00F72AF4" w:rsidP="003F06BA">
      <w:pPr>
        <w:rPr>
          <w:b/>
          <w:bCs/>
          <w:color w:val="000000"/>
        </w:rPr>
      </w:pPr>
      <w:r w:rsidRPr="00450C6F">
        <w:rPr>
          <w:b/>
          <w:bCs/>
          <w:color w:val="00B050"/>
        </w:rPr>
        <w:t>12)</w:t>
      </w:r>
      <w:r w:rsidRPr="00322477">
        <w:rPr>
          <w:b/>
          <w:bCs/>
          <w:color w:val="00B0F0"/>
        </w:rPr>
        <w:t xml:space="preserve"> </w:t>
      </w:r>
      <w:r>
        <w:rPr>
          <w:b/>
          <w:bCs/>
          <w:color w:val="000000"/>
        </w:rPr>
        <w:t>Bahçede toplam kaç</w:t>
      </w:r>
      <w:r w:rsidRPr="003C38AC">
        <w:rPr>
          <w:b/>
          <w:bCs/>
          <w:color w:val="000000"/>
        </w:rPr>
        <w:t xml:space="preserve"> çiçek vardır?</w:t>
      </w:r>
    </w:p>
    <w:p w:rsidR="00F72AF4" w:rsidRPr="003F06BA" w:rsidRDefault="00F72AF4" w:rsidP="00586E9C">
      <w:pPr>
        <w:rPr>
          <w:color w:val="000000"/>
        </w:rPr>
      </w:pPr>
      <w:r>
        <w:rPr>
          <w:color w:val="000000"/>
        </w:rPr>
        <w:tab/>
        <w:t>A. 48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B. 44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C. 40</w:t>
      </w: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3F06BA">
      <w:pPr>
        <w:rPr>
          <w:b/>
          <w:bCs/>
          <w:color w:val="000000"/>
        </w:rPr>
      </w:pPr>
      <w:r w:rsidRPr="00450C6F">
        <w:rPr>
          <w:b/>
          <w:bCs/>
          <w:color w:val="00B050"/>
        </w:rPr>
        <w:t>13)</w:t>
      </w:r>
      <w:r w:rsidRPr="00B73055">
        <w:rPr>
          <w:color w:val="000000"/>
        </w:rPr>
        <w:t xml:space="preserve"> </w:t>
      </w:r>
      <w:r>
        <w:rPr>
          <w:color w:val="000000"/>
        </w:rPr>
        <w:t>Gülistan</w:t>
      </w:r>
      <w:r w:rsidRPr="00EF7892">
        <w:rPr>
          <w:color w:val="000000"/>
        </w:rPr>
        <w:t>, bahçedeki güllerden annesine 4 tane, babasına 2 tane aldı.</w:t>
      </w:r>
      <w:r>
        <w:rPr>
          <w:b/>
          <w:bCs/>
          <w:color w:val="000000"/>
        </w:rPr>
        <w:t xml:space="preserve"> Güllerin tanesi 12 lira olduğuna göre, ne kadar para verecek?</w:t>
      </w:r>
      <w:r w:rsidRPr="00294D63">
        <w:rPr>
          <w:b/>
          <w:bCs/>
          <w:color w:val="000000"/>
        </w:rPr>
        <w:t xml:space="preserve"> </w:t>
      </w:r>
    </w:p>
    <w:p w:rsidR="00F72AF4" w:rsidRPr="00B73055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  <w:r>
        <w:rPr>
          <w:color w:val="000000"/>
        </w:rPr>
        <w:tab/>
        <w:t>A. 52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B. 62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C. 72</w:t>
      </w:r>
    </w:p>
    <w:p w:rsidR="00F72AF4" w:rsidRPr="00B73055" w:rsidRDefault="00F72AF4" w:rsidP="003F06BA">
      <w:pPr>
        <w:rPr>
          <w:color w:val="000000"/>
        </w:rPr>
      </w:pPr>
    </w:p>
    <w:p w:rsidR="00F72AF4" w:rsidRDefault="00F72AF4" w:rsidP="003F06BA">
      <w:pPr>
        <w:rPr>
          <w:b/>
          <w:bCs/>
          <w:color w:val="000000"/>
        </w:rPr>
      </w:pPr>
      <w:r w:rsidRPr="00450C6F">
        <w:rPr>
          <w:b/>
          <w:bCs/>
          <w:color w:val="00B050"/>
        </w:rPr>
        <w:t>14)</w:t>
      </w:r>
      <w:r>
        <w:rPr>
          <w:b/>
          <w:bCs/>
          <w:color w:val="000000"/>
        </w:rPr>
        <w:t xml:space="preserve"> </w:t>
      </w:r>
      <w:r w:rsidRPr="0088385A">
        <w:rPr>
          <w:color w:val="000000"/>
        </w:rPr>
        <w:t>3</w:t>
      </w:r>
      <w:r>
        <w:rPr>
          <w:color w:val="000000"/>
        </w:rPr>
        <w:t xml:space="preserve"> – A sınıfı öğrencileri, </w:t>
      </w:r>
      <w:r w:rsidRPr="0088385A">
        <w:rPr>
          <w:color w:val="000000"/>
        </w:rPr>
        <w:t>öğretmenlerine tanesi 3 liradan 2 tane nergis, tanesi 12 liradan 4 tane gül ve tanesi 7 liradan 2 tane karanfil aldılar.</w:t>
      </w:r>
      <w:r>
        <w:rPr>
          <w:color w:val="000000"/>
        </w:rPr>
        <w:t xml:space="preserve"> </w:t>
      </w:r>
      <w:r w:rsidRPr="00A11C56">
        <w:rPr>
          <w:b/>
          <w:bCs/>
          <w:color w:val="000000"/>
        </w:rPr>
        <w:t>Bahçeciye</w:t>
      </w:r>
      <w:r>
        <w:rPr>
          <w:b/>
          <w:bCs/>
          <w:color w:val="000000"/>
        </w:rPr>
        <w:t xml:space="preserve"> 90 lira veren öğrenciler ne kadar para üstü alacaklar?</w:t>
      </w: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586E9C">
      <w:pPr>
        <w:rPr>
          <w:b/>
          <w:bCs/>
          <w:color w:val="000000"/>
        </w:rPr>
      </w:pPr>
      <w:r>
        <w:rPr>
          <w:color w:val="000000"/>
        </w:rPr>
        <w:t xml:space="preserve">          A. 32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B. 22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C. 12</w:t>
      </w: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421539">
      <w:pPr>
        <w:jc w:val="right"/>
        <w:rPr>
          <w:b/>
          <w:bCs/>
          <w:color w:val="000000"/>
        </w:rPr>
      </w:pPr>
      <w:r w:rsidRPr="00CC59F5">
        <w:rPr>
          <w:b/>
          <w:bCs/>
          <w:color w:val="000000"/>
        </w:rPr>
        <w:t>Sayfa 11</w:t>
      </w:r>
    </w:p>
    <w:p w:rsidR="00F72AF4" w:rsidRDefault="00F72AF4" w:rsidP="00586E9C">
      <w:pPr>
        <w:rPr>
          <w:b/>
          <w:bCs/>
          <w:color w:val="000000"/>
        </w:rPr>
      </w:pPr>
    </w:p>
    <w:p w:rsidR="00F72AF4" w:rsidRDefault="00F72AF4" w:rsidP="00AB528A">
      <w:pPr>
        <w:rPr>
          <w:b/>
          <w:bCs/>
          <w:color w:val="00B0F0"/>
        </w:rPr>
      </w:pPr>
    </w:p>
    <w:p w:rsidR="00F72AF4" w:rsidRDefault="00F72AF4" w:rsidP="00335190">
      <w:pPr>
        <w:rPr>
          <w:color w:val="000000"/>
        </w:rPr>
      </w:pPr>
      <w:r>
        <w:rPr>
          <w:noProof/>
        </w:rPr>
        <w:pict>
          <v:group id="_x0000_s1031" style="position:absolute;margin-left:33.05pt;margin-top:-12.6pt;width:201.35pt;height:41pt;z-index:251671040" coordorigin="1331,903" coordsize="3264,477"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_x0000_s1032" type="#_x0000_t58" style="position:absolute;left:1331;top:903;width:561;height:477" strokecolor="#f79646" strokeweight="5pt">
              <v:stroke linestyle="thickThin"/>
              <v:shadow color="#868686"/>
              <v:textbox style="mso-next-textbox:#_x0000_s1032">
                <w:txbxContent>
                  <w:p w:rsidR="00F72AF4" w:rsidRPr="00586E9C" w:rsidRDefault="00F72AF4" w:rsidP="00335190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 w:rsidRPr="00586E9C">
                      <w:rPr>
                        <w:rFonts w:ascii="Comic Sans MS" w:hAnsi="Comic Sans MS" w:cs="Comic Sans MS"/>
                      </w:rPr>
                      <w:t>8</w:t>
                    </w:r>
                  </w:p>
                </w:txbxContent>
              </v:textbox>
            </v:shape>
            <v:shape id="_x0000_s1033" type="#_x0000_t58" style="position:absolute;left:2232;top:903;width:561;height:477" strokecolor="#f79646" strokeweight="5pt">
              <v:stroke linestyle="thickThin"/>
              <v:shadow color="#868686"/>
              <v:textbox style="mso-next-textbox:#_x0000_s1033">
                <w:txbxContent>
                  <w:p w:rsidR="00F72AF4" w:rsidRPr="00586E9C" w:rsidRDefault="00F72AF4" w:rsidP="00335190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 w:rsidRPr="00586E9C">
                      <w:rPr>
                        <w:rFonts w:ascii="Comic Sans MS" w:hAnsi="Comic Sans MS" w:cs="Comic Sans MS"/>
                      </w:rPr>
                      <w:t>3</w:t>
                    </w:r>
                  </w:p>
                </w:txbxContent>
              </v:textbox>
            </v:shape>
            <v:shape id="_x0000_s1034" type="#_x0000_t58" style="position:absolute;left:3133;top:903;width:561;height:477" strokecolor="#f79646" strokeweight="5pt">
              <v:stroke linestyle="thickThin"/>
              <v:shadow color="#868686"/>
              <v:textbox style="mso-next-textbox:#_x0000_s1034">
                <w:txbxContent>
                  <w:p w:rsidR="00F72AF4" w:rsidRPr="00586E9C" w:rsidRDefault="00F72AF4" w:rsidP="00335190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 w:rsidRPr="00586E9C">
                      <w:rPr>
                        <w:rFonts w:ascii="Comic Sans MS" w:hAnsi="Comic Sans MS" w:cs="Comic Sans MS"/>
                      </w:rPr>
                      <w:t>7</w:t>
                    </w:r>
                  </w:p>
                </w:txbxContent>
              </v:textbox>
            </v:shape>
            <v:shape id="_x0000_s1035" type="#_x0000_t58" style="position:absolute;left:4034;top:903;width:561;height:477" strokecolor="#f79646" strokeweight="5pt">
              <v:stroke linestyle="thickThin"/>
              <v:shadow color="#868686"/>
              <v:textbox style="mso-next-textbox:#_x0000_s1035">
                <w:txbxContent>
                  <w:p w:rsidR="00F72AF4" w:rsidRPr="00586E9C" w:rsidRDefault="00F72AF4" w:rsidP="00335190">
                    <w:pPr>
                      <w:jc w:val="center"/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6</w:t>
                    </w:r>
                  </w:p>
                </w:txbxContent>
              </v:textbox>
            </v:shape>
          </v:group>
        </w:pict>
      </w:r>
      <w:r w:rsidRPr="00586E9C">
        <w:rPr>
          <w:b/>
          <w:bCs/>
          <w:color w:val="00B050"/>
        </w:rPr>
        <w:t>6)</w:t>
      </w:r>
    </w:p>
    <w:p w:rsidR="00F72AF4" w:rsidRDefault="00F72AF4" w:rsidP="00335190">
      <w:pPr>
        <w:rPr>
          <w:color w:val="000000"/>
        </w:rPr>
      </w:pPr>
    </w:p>
    <w:p w:rsidR="00F72AF4" w:rsidRPr="00586E9C" w:rsidRDefault="00F72AF4" w:rsidP="00335190">
      <w:pPr>
        <w:rPr>
          <w:b/>
          <w:bCs/>
          <w:color w:val="000000"/>
        </w:rPr>
      </w:pPr>
      <w:r>
        <w:rPr>
          <w:color w:val="000000"/>
        </w:rPr>
        <w:t xml:space="preserve">  </w:t>
      </w:r>
      <w:r w:rsidRPr="00586E9C">
        <w:rPr>
          <w:b/>
          <w:bCs/>
          <w:color w:val="000000"/>
        </w:rPr>
        <w:t>Yukarıdaki rakamlardan üçü</w:t>
      </w:r>
      <w:r>
        <w:rPr>
          <w:b/>
          <w:bCs/>
          <w:color w:val="000000"/>
        </w:rPr>
        <w:t>nü kullanarak yazabileceğimiz 3</w:t>
      </w:r>
      <w:r w:rsidRPr="00586E9C">
        <w:rPr>
          <w:b/>
          <w:bCs/>
          <w:color w:val="000000"/>
        </w:rPr>
        <w:t xml:space="preserve"> basamaklı </w:t>
      </w:r>
      <w:r w:rsidRPr="001304F4">
        <w:rPr>
          <w:b/>
          <w:bCs/>
          <w:color w:val="000000"/>
          <w:u w:val="single"/>
        </w:rPr>
        <w:t xml:space="preserve">en büyük </w:t>
      </w:r>
      <w:r w:rsidRPr="001304F4">
        <w:rPr>
          <w:b/>
          <w:bCs/>
          <w:u w:val="single"/>
        </w:rPr>
        <w:t>tek</w:t>
      </w:r>
      <w:r w:rsidRPr="001304F4">
        <w:rPr>
          <w:b/>
          <w:bCs/>
        </w:rPr>
        <w:t xml:space="preserve"> doğal sayı</w:t>
      </w:r>
      <w:r w:rsidRPr="00586E9C">
        <w:rPr>
          <w:b/>
          <w:bCs/>
          <w:color w:val="000000"/>
        </w:rPr>
        <w:t xml:space="preserve"> hangisidir?</w:t>
      </w:r>
    </w:p>
    <w:p w:rsidR="00F72AF4" w:rsidRDefault="00F72AF4" w:rsidP="00335190">
      <w:pPr>
        <w:rPr>
          <w:color w:val="000000"/>
        </w:rPr>
      </w:pPr>
    </w:p>
    <w:p w:rsidR="00F72AF4" w:rsidRDefault="00F72AF4" w:rsidP="00335190">
      <w:pPr>
        <w:tabs>
          <w:tab w:val="left" w:pos="284"/>
        </w:tabs>
        <w:rPr>
          <w:color w:val="000000"/>
        </w:rPr>
      </w:pPr>
      <w:r>
        <w:rPr>
          <w:color w:val="000000"/>
        </w:rPr>
        <w:t xml:space="preserve">    A. 876</w:t>
      </w:r>
      <w:r>
        <w:rPr>
          <w:color w:val="000000"/>
        </w:rPr>
        <w:tab/>
      </w:r>
      <w:r>
        <w:rPr>
          <w:color w:val="000000"/>
        </w:rPr>
        <w:tab/>
        <w:t xml:space="preserve">          B. 873</w:t>
      </w:r>
      <w:r>
        <w:rPr>
          <w:color w:val="000000"/>
        </w:rPr>
        <w:tab/>
      </w:r>
      <w:r>
        <w:rPr>
          <w:color w:val="000000"/>
        </w:rPr>
        <w:tab/>
        <w:t xml:space="preserve">                 C. 867</w:t>
      </w:r>
    </w:p>
    <w:p w:rsidR="00F72AF4" w:rsidRPr="00B73055" w:rsidRDefault="00F72AF4" w:rsidP="00335190">
      <w:pPr>
        <w:rPr>
          <w:color w:val="000000"/>
        </w:rPr>
      </w:pPr>
      <w:r>
        <w:rPr>
          <w:noProof/>
        </w:rPr>
        <w:pict>
          <v:shape id="_x0000_s1036" type="#_x0000_t75" style="position:absolute;margin-left:30.1pt;margin-top:13.2pt;width:105.65pt;height:89.55pt;z-index:251664896;visibility:visible">
            <v:imagedata r:id="rId20" o:title=""/>
            <w10:wrap type="square"/>
          </v:shape>
        </w:pict>
      </w:r>
    </w:p>
    <w:p w:rsidR="00F72AF4" w:rsidRPr="00B73055" w:rsidRDefault="00F72AF4" w:rsidP="00335190">
      <w:pPr>
        <w:ind w:right="-214"/>
        <w:rPr>
          <w:color w:val="000000"/>
        </w:rPr>
      </w:pPr>
    </w:p>
    <w:p w:rsidR="00F72AF4" w:rsidRDefault="00F72AF4" w:rsidP="00335190">
      <w:pPr>
        <w:tabs>
          <w:tab w:val="left" w:pos="4820"/>
        </w:tabs>
        <w:rPr>
          <w:b/>
          <w:bCs/>
          <w:color w:val="000000"/>
        </w:rPr>
      </w:pPr>
      <w:r w:rsidRPr="00DD489B">
        <w:rPr>
          <w:b/>
          <w:bCs/>
          <w:color w:val="00B050"/>
        </w:rPr>
        <w:t>7)</w:t>
      </w:r>
      <w:r>
        <w:rPr>
          <w:b/>
          <w:bCs/>
          <w:color w:val="000000"/>
        </w:rPr>
        <w:t xml:space="preserve">                                              Yandaki 18 numaralı formanın Romen rakamlarıyla yazılışı aşağıdakilerden hangisidir?</w:t>
      </w:r>
    </w:p>
    <w:p w:rsidR="00F72AF4" w:rsidRDefault="00F72AF4" w:rsidP="00335190">
      <w:pPr>
        <w:tabs>
          <w:tab w:val="left" w:pos="4820"/>
        </w:tabs>
        <w:rPr>
          <w:b/>
          <w:bCs/>
          <w:color w:val="000000"/>
        </w:rPr>
      </w:pPr>
    </w:p>
    <w:p w:rsidR="00F72AF4" w:rsidRPr="00DD489B" w:rsidRDefault="00F72AF4" w:rsidP="00335190">
      <w:pPr>
        <w:tabs>
          <w:tab w:val="left" w:pos="4820"/>
        </w:tabs>
        <w:rPr>
          <w:color w:val="000000"/>
        </w:rPr>
      </w:pPr>
      <w:r>
        <w:rPr>
          <w:b/>
          <w:bCs/>
          <w:color w:val="000000"/>
        </w:rPr>
        <w:t xml:space="preserve">                                                         </w:t>
      </w:r>
      <w:r w:rsidRPr="00DD489B">
        <w:rPr>
          <w:color w:val="000000"/>
        </w:rPr>
        <w:t xml:space="preserve">A. XIX       </w:t>
      </w:r>
      <w:r>
        <w:rPr>
          <w:color w:val="000000"/>
        </w:rPr>
        <w:t xml:space="preserve">  </w:t>
      </w:r>
      <w:r w:rsidRPr="00DD489B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DD489B">
        <w:rPr>
          <w:color w:val="000000"/>
        </w:rPr>
        <w:t xml:space="preserve"> B. XXI    </w:t>
      </w:r>
      <w:r>
        <w:rPr>
          <w:color w:val="000000"/>
        </w:rPr>
        <w:t xml:space="preserve">         </w:t>
      </w:r>
      <w:r w:rsidRPr="00DD489B">
        <w:rPr>
          <w:color w:val="000000"/>
        </w:rPr>
        <w:t>C. XVIII</w:t>
      </w:r>
    </w:p>
    <w:p w:rsidR="00F72AF4" w:rsidRPr="006F06F7" w:rsidRDefault="00F72AF4" w:rsidP="00335190">
      <w:pPr>
        <w:tabs>
          <w:tab w:val="left" w:pos="4820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</w:t>
      </w:r>
    </w:p>
    <w:p w:rsidR="00F72AF4" w:rsidRDefault="00F72AF4" w:rsidP="00335190">
      <w:pPr>
        <w:rPr>
          <w:b/>
          <w:bCs/>
          <w:color w:val="000000"/>
        </w:rPr>
      </w:pPr>
    </w:p>
    <w:p w:rsidR="00F72AF4" w:rsidRDefault="00F72AF4" w:rsidP="00335190">
      <w:pPr>
        <w:rPr>
          <w:b/>
          <w:bCs/>
          <w:color w:val="000000"/>
        </w:rPr>
      </w:pPr>
      <w:r w:rsidRPr="006532DB">
        <w:rPr>
          <w:b/>
          <w:bCs/>
          <w:color w:val="00B050"/>
        </w:rPr>
        <w:t>8)</w:t>
      </w:r>
      <w:r w:rsidRPr="00B73055">
        <w:rPr>
          <w:color w:val="000000"/>
        </w:rPr>
        <w:t xml:space="preserve"> </w:t>
      </w:r>
      <w:r w:rsidRPr="00AE62F6">
        <w:rPr>
          <w:b/>
          <w:bCs/>
          <w:color w:val="000000"/>
        </w:rPr>
        <w:t>Aşağıdakilerden hangisi eldeli toplama işlemidir?</w:t>
      </w:r>
    </w:p>
    <w:p w:rsidR="00F72AF4" w:rsidRPr="00B73055" w:rsidRDefault="00F72AF4" w:rsidP="00335190">
      <w:pPr>
        <w:rPr>
          <w:color w:val="000000"/>
        </w:rPr>
      </w:pPr>
    </w:p>
    <w:p w:rsidR="00F72AF4" w:rsidRDefault="00F72AF4" w:rsidP="00AE4D14">
      <w:pPr>
        <w:tabs>
          <w:tab w:val="left" w:pos="2694"/>
          <w:tab w:val="left" w:pos="5245"/>
          <w:tab w:val="left" w:pos="5387"/>
        </w:tabs>
        <w:rPr>
          <w:color w:val="000000"/>
        </w:rPr>
      </w:pPr>
      <w:r>
        <w:rPr>
          <w:color w:val="000000"/>
        </w:rPr>
        <w:t xml:space="preserve">   A.    346                             B.   445                             C.     836</w:t>
      </w:r>
    </w:p>
    <w:p w:rsidR="00F72AF4" w:rsidRPr="00B73055" w:rsidRDefault="00F72AF4" w:rsidP="00335190">
      <w:pPr>
        <w:rPr>
          <w:color w:val="00000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69.75pt;margin-top:12.85pt;width:39.35pt;height:.05pt;z-index:251667968" o:connectortype="straight"/>
        </w:pict>
      </w:r>
      <w:r>
        <w:rPr>
          <w:color w:val="000000"/>
        </w:rPr>
        <w:t xml:space="preserve">      +  423</w:t>
      </w:r>
      <w:r>
        <w:rPr>
          <w:color w:val="000000"/>
        </w:rPr>
        <w:tab/>
        <w:t xml:space="preserve">                         + 272 </w:t>
      </w:r>
      <w:r>
        <w:rPr>
          <w:color w:val="000000"/>
        </w:rPr>
        <w:tab/>
        <w:t xml:space="preserve">                                  + 163</w:t>
      </w:r>
    </w:p>
    <w:p w:rsidR="00F72AF4" w:rsidRPr="002505AE" w:rsidRDefault="00F72AF4" w:rsidP="00335190">
      <w:pPr>
        <w:tabs>
          <w:tab w:val="left" w:pos="2268"/>
        </w:tabs>
        <w:rPr>
          <w:b/>
          <w:bCs/>
          <w:color w:val="000000"/>
        </w:rPr>
      </w:pPr>
      <w:r>
        <w:rPr>
          <w:noProof/>
        </w:rPr>
        <w:pict>
          <v:shape id="_x0000_s1038" type="#_x0000_t32" style="position:absolute;margin-left:142.75pt;margin-top:.8pt;width:39.35pt;height:.05pt;z-index:251666944" o:connectortype="straight"/>
        </w:pict>
      </w:r>
      <w:r>
        <w:rPr>
          <w:noProof/>
        </w:rPr>
        <w:pict>
          <v:shape id="_x0000_s1039" type="#_x0000_t32" style="position:absolute;margin-left:14.4pt;margin-top:.85pt;width:39.35pt;height:.05pt;z-index:251665920" o:connectortype="straight"/>
        </w:pict>
      </w:r>
    </w:p>
    <w:p w:rsidR="00F72AF4" w:rsidRPr="002505AE" w:rsidRDefault="00F72AF4" w:rsidP="00335190">
      <w:pPr>
        <w:rPr>
          <w:b/>
          <w:bCs/>
          <w:color w:val="000000"/>
        </w:rPr>
      </w:pPr>
      <w:r w:rsidRPr="006532DB">
        <w:rPr>
          <w:b/>
          <w:bCs/>
          <w:color w:val="00B050"/>
        </w:rPr>
        <w:t>9)</w:t>
      </w:r>
      <w:r w:rsidRPr="002505AE">
        <w:rPr>
          <w:b/>
          <w:bCs/>
          <w:color w:val="000000"/>
        </w:rPr>
        <w:t xml:space="preserve"> </w:t>
      </w:r>
      <w:r>
        <w:rPr>
          <w:color w:val="000000"/>
        </w:rPr>
        <w:t xml:space="preserve">3-A Sınıfı öğrencileri fakir öğrencilere yardım amacıyla düzenleyecek- leri etkinlik için, tanesi 4 liradan 153 bilet ve tanesi 7 liradan 28 bilet sattılar. </w:t>
      </w:r>
      <w:r w:rsidRPr="003007D0">
        <w:rPr>
          <w:b/>
          <w:bCs/>
          <w:color w:val="000000"/>
        </w:rPr>
        <w:t xml:space="preserve">3-A sınıfı </w:t>
      </w:r>
      <w:r>
        <w:rPr>
          <w:b/>
          <w:bCs/>
          <w:color w:val="000000"/>
        </w:rPr>
        <w:t xml:space="preserve">öğrencileri </w:t>
      </w:r>
      <w:r w:rsidRPr="003007D0">
        <w:rPr>
          <w:b/>
          <w:bCs/>
          <w:color w:val="000000"/>
        </w:rPr>
        <w:t>bu satış</w:t>
      </w:r>
      <w:r>
        <w:rPr>
          <w:b/>
          <w:bCs/>
          <w:color w:val="000000"/>
        </w:rPr>
        <w:t>lardan kaç lira elde etmiştir</w:t>
      </w:r>
      <w:r w:rsidRPr="003007D0">
        <w:rPr>
          <w:b/>
          <w:bCs/>
          <w:color w:val="000000"/>
        </w:rPr>
        <w:t>?</w:t>
      </w:r>
    </w:p>
    <w:p w:rsidR="00F72AF4" w:rsidRDefault="00F72AF4" w:rsidP="00335190">
      <w:pPr>
        <w:rPr>
          <w:color w:val="000000"/>
        </w:rPr>
      </w:pPr>
      <w:r>
        <w:rPr>
          <w:color w:val="000000"/>
        </w:rPr>
        <w:t xml:space="preserve">   A. 808 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>
        <w:rPr>
          <w:color w:val="000000"/>
        </w:rPr>
        <w:t xml:space="preserve">          </w:t>
      </w:r>
      <w:r w:rsidRPr="00B73055">
        <w:rPr>
          <w:color w:val="000000"/>
        </w:rPr>
        <w:t xml:space="preserve">B. </w:t>
      </w:r>
      <w:r>
        <w:rPr>
          <w:color w:val="000000"/>
        </w:rPr>
        <w:t>908</w:t>
      </w:r>
      <w:r w:rsidRPr="00B73055">
        <w:rPr>
          <w:color w:val="000000"/>
        </w:rPr>
        <w:tab/>
      </w:r>
      <w:r>
        <w:rPr>
          <w:color w:val="000000"/>
        </w:rPr>
        <w:t xml:space="preserve">                             </w:t>
      </w:r>
      <w:r w:rsidRPr="00B73055">
        <w:rPr>
          <w:color w:val="000000"/>
        </w:rPr>
        <w:t xml:space="preserve">C. </w:t>
      </w:r>
      <w:r>
        <w:rPr>
          <w:color w:val="000000"/>
        </w:rPr>
        <w:t>1080</w:t>
      </w:r>
    </w:p>
    <w:p w:rsidR="00F72AF4" w:rsidRPr="00B73055" w:rsidRDefault="00F72AF4" w:rsidP="00335190">
      <w:pPr>
        <w:rPr>
          <w:color w:val="00000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0" type="#_x0000_t62" style="position:absolute;margin-left:9.45pt;margin-top:10.15pt;width:260.35pt;height:51.95pt;z-index:251670016" adj="-1738,6486">
            <v:textbox style="mso-next-textbox:#_x0000_s1040">
              <w:txbxContent>
                <w:p w:rsidR="00F72AF4" w:rsidRPr="004335AB" w:rsidRDefault="00F72AF4" w:rsidP="00335190">
                  <w:pPr>
                    <w:rPr>
                      <w:i/>
                      <w:iCs/>
                    </w:rPr>
                  </w:pPr>
                  <w:r w:rsidRPr="004335AB">
                    <w:rPr>
                      <w:i/>
                      <w:iCs/>
                    </w:rPr>
                    <w:t>Bugün elimdekilerle birlikte 245 palamut, 309 çipura ve palamutlardan 106 fazla kefal tuttum. Allah bin bereket versin.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75" style="position:absolute;margin-left:29.25pt;margin-top:6.8pt;width:47.05pt;height:69.45pt;z-index:251668992;visibility:visible">
            <v:imagedata r:id="rId21" o:title=""/>
            <w10:wrap type="square"/>
          </v:shape>
        </w:pict>
      </w:r>
      <w:r w:rsidRPr="00B73055">
        <w:rPr>
          <w:color w:val="000000"/>
        </w:rPr>
        <w:tab/>
      </w:r>
      <w:r>
        <w:rPr>
          <w:color w:val="000000"/>
        </w:rPr>
        <w:t xml:space="preserve">                              </w:t>
      </w:r>
    </w:p>
    <w:p w:rsidR="00F72AF4" w:rsidRPr="00B73055" w:rsidRDefault="00F72AF4" w:rsidP="00335190">
      <w:pPr>
        <w:rPr>
          <w:color w:val="000000"/>
        </w:rPr>
      </w:pPr>
    </w:p>
    <w:p w:rsidR="00F72AF4" w:rsidRPr="004335AB" w:rsidRDefault="00F72AF4" w:rsidP="00335190">
      <w:pPr>
        <w:rPr>
          <w:rFonts w:ascii="ayta" w:hAnsi="ayta" w:cs="ayta"/>
          <w:color w:val="00B050"/>
          <w:sz w:val="28"/>
          <w:szCs w:val="28"/>
        </w:rPr>
      </w:pPr>
      <w:r w:rsidRPr="004335AB">
        <w:rPr>
          <w:b/>
          <w:bCs/>
          <w:color w:val="00B050"/>
        </w:rPr>
        <w:t xml:space="preserve">10)                  </w:t>
      </w:r>
      <w:r w:rsidRPr="004335AB">
        <w:rPr>
          <w:color w:val="00B050"/>
          <w:sz w:val="28"/>
          <w:szCs w:val="28"/>
        </w:rPr>
        <w:t xml:space="preserve">        </w:t>
      </w:r>
    </w:p>
    <w:p w:rsidR="00F72AF4" w:rsidRDefault="00F72AF4" w:rsidP="00335190">
      <w:pPr>
        <w:tabs>
          <w:tab w:val="left" w:pos="851"/>
        </w:tabs>
        <w:rPr>
          <w:rFonts w:ascii="ayta" w:hAnsi="ayta" w:cs="ayta"/>
          <w:color w:val="000000"/>
          <w:sz w:val="36"/>
          <w:szCs w:val="36"/>
        </w:rPr>
      </w:pPr>
      <w:r w:rsidRPr="00B73055">
        <w:rPr>
          <w:rFonts w:ascii="ayta" w:hAnsi="ayta" w:cs="ayta"/>
          <w:color w:val="000000"/>
          <w:sz w:val="36"/>
          <w:szCs w:val="36"/>
        </w:rPr>
        <w:t xml:space="preserve">       </w:t>
      </w:r>
    </w:p>
    <w:p w:rsidR="00F72AF4" w:rsidRDefault="00F72AF4" w:rsidP="00335190">
      <w:pPr>
        <w:tabs>
          <w:tab w:val="left" w:pos="851"/>
        </w:tabs>
        <w:rPr>
          <w:rFonts w:ascii="ayta" w:hAnsi="ayta" w:cs="ayta"/>
          <w:color w:val="000000"/>
          <w:sz w:val="36"/>
          <w:szCs w:val="36"/>
        </w:rPr>
      </w:pPr>
    </w:p>
    <w:p w:rsidR="00F72AF4" w:rsidRPr="004335AB" w:rsidRDefault="00F72AF4" w:rsidP="00335190">
      <w:pPr>
        <w:tabs>
          <w:tab w:val="left" w:pos="851"/>
        </w:tabs>
        <w:rPr>
          <w:b/>
          <w:bCs/>
          <w:color w:val="000000"/>
        </w:rPr>
      </w:pPr>
      <w:r w:rsidRPr="004335AB">
        <w:rPr>
          <w:b/>
          <w:bCs/>
          <w:color w:val="000000"/>
        </w:rPr>
        <w:t>3-A sınıfı, Donald Amca toplamda kaç balık yakalamıştır acaba?</w:t>
      </w:r>
    </w:p>
    <w:p w:rsidR="00F72AF4" w:rsidRPr="00AE566C" w:rsidRDefault="00F72AF4" w:rsidP="00335190">
      <w:pPr>
        <w:tabs>
          <w:tab w:val="left" w:pos="142"/>
          <w:tab w:val="left" w:pos="851"/>
        </w:tabs>
        <w:rPr>
          <w:color w:val="000000"/>
        </w:rPr>
      </w:pPr>
      <w:r>
        <w:rPr>
          <w:color w:val="000000"/>
        </w:rPr>
        <w:t xml:space="preserve">   A.  585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>
        <w:rPr>
          <w:color w:val="000000"/>
        </w:rPr>
        <w:t xml:space="preserve">          B. 885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>
        <w:rPr>
          <w:color w:val="000000"/>
        </w:rPr>
        <w:t xml:space="preserve">                C. 905</w:t>
      </w:r>
    </w:p>
    <w:p w:rsidR="00F72AF4" w:rsidRDefault="00F72AF4" w:rsidP="00AB528A">
      <w:pPr>
        <w:rPr>
          <w:b/>
          <w:bCs/>
          <w:color w:val="00B0F0"/>
        </w:rPr>
      </w:pPr>
    </w:p>
    <w:p w:rsidR="00F72AF4" w:rsidRDefault="00F72AF4" w:rsidP="00AB528A">
      <w:pPr>
        <w:rPr>
          <w:b/>
          <w:bCs/>
          <w:color w:val="00B0F0"/>
        </w:rPr>
      </w:pPr>
    </w:p>
    <w:p w:rsidR="00F72AF4" w:rsidRPr="007A4490" w:rsidRDefault="00F72AF4" w:rsidP="007A4490">
      <w:pPr>
        <w:jc w:val="right"/>
        <w:rPr>
          <w:b/>
          <w:bCs/>
          <w:color w:val="000000"/>
        </w:rPr>
      </w:pPr>
      <w:r w:rsidRPr="00CC59F5">
        <w:rPr>
          <w:b/>
          <w:bCs/>
          <w:color w:val="000000"/>
        </w:rPr>
        <w:t>Sayfa 10</w:t>
      </w:r>
    </w:p>
    <w:p w:rsidR="00F72AF4" w:rsidRPr="00B73055" w:rsidRDefault="00F72AF4" w:rsidP="00AB528A">
      <w:pPr>
        <w:rPr>
          <w:b/>
          <w:bCs/>
          <w:color w:val="000000"/>
        </w:rPr>
      </w:pPr>
      <w:r w:rsidRPr="009241E9">
        <w:rPr>
          <w:b/>
          <w:bCs/>
          <w:color w:val="00B0F0"/>
        </w:rPr>
        <w:t>7)</w:t>
      </w:r>
      <w:r w:rsidRPr="00B73055">
        <w:rPr>
          <w:b/>
          <w:bCs/>
          <w:color w:val="000000"/>
        </w:rPr>
        <w:t xml:space="preserve">  </w:t>
      </w:r>
      <w:r>
        <w:rPr>
          <w:b/>
          <w:bCs/>
        </w:rPr>
        <w:t xml:space="preserve">Hangi seçenekteki sözcükler eş anlamlı </w:t>
      </w:r>
      <w:r w:rsidRPr="00A9460A">
        <w:rPr>
          <w:b/>
          <w:bCs/>
          <w:u w:val="single"/>
        </w:rPr>
        <w:t>değildir</w:t>
      </w:r>
      <w:r w:rsidRPr="00A12EF3">
        <w:t>?</w:t>
      </w:r>
    </w:p>
    <w:p w:rsidR="00F72AF4" w:rsidRDefault="00F72AF4" w:rsidP="00AB528A">
      <w:pPr>
        <w:rPr>
          <w:color w:val="000000"/>
        </w:rPr>
      </w:pPr>
      <w:r>
        <w:rPr>
          <w:color w:val="000000"/>
        </w:rPr>
        <w:t xml:space="preserve">    A. harp – savaş  </w:t>
      </w:r>
      <w:r w:rsidRPr="00FA2502">
        <w:t xml:space="preserve">                                                       </w:t>
      </w:r>
      <w:r>
        <w:t xml:space="preserve">    </w:t>
      </w:r>
      <w:r>
        <w:rPr>
          <w:color w:val="000000"/>
        </w:rPr>
        <w:t xml:space="preserve">       </w:t>
      </w:r>
    </w:p>
    <w:p w:rsidR="00F72AF4" w:rsidRDefault="00F72AF4" w:rsidP="00AB528A">
      <w:pPr>
        <w:rPr>
          <w:color w:val="000000"/>
        </w:rPr>
      </w:pPr>
      <w:r>
        <w:rPr>
          <w:color w:val="000000"/>
        </w:rPr>
        <w:t xml:space="preserve">    B. </w:t>
      </w:r>
      <w:r>
        <w:t xml:space="preserve">ozan – şair </w:t>
      </w:r>
    </w:p>
    <w:p w:rsidR="00F72AF4" w:rsidRDefault="00F72AF4" w:rsidP="00AB528A">
      <w:r>
        <w:rPr>
          <w:color w:val="000000"/>
        </w:rPr>
        <w:t xml:space="preserve">    C. </w:t>
      </w:r>
      <w:r>
        <w:t xml:space="preserve">alıcı  – satıcı    </w:t>
      </w:r>
    </w:p>
    <w:p w:rsidR="00F72AF4" w:rsidRPr="00B73055" w:rsidRDefault="00F72AF4" w:rsidP="00AB528A">
      <w:pPr>
        <w:rPr>
          <w:color w:val="000000"/>
        </w:rPr>
      </w:pPr>
    </w:p>
    <w:p w:rsidR="00F72AF4" w:rsidRPr="00B73055" w:rsidRDefault="00F72AF4" w:rsidP="00AB528A">
      <w:pPr>
        <w:rPr>
          <w:b/>
          <w:bCs/>
          <w:color w:val="000000"/>
        </w:rPr>
      </w:pPr>
      <w:r w:rsidRPr="000067C3">
        <w:rPr>
          <w:b/>
          <w:bCs/>
          <w:color w:val="00B0F0"/>
        </w:rPr>
        <w:t>8)</w:t>
      </w:r>
      <w:r w:rsidRPr="00B73055">
        <w:rPr>
          <w:b/>
          <w:bCs/>
          <w:color w:val="000000"/>
        </w:rPr>
        <w:t xml:space="preserve">  </w:t>
      </w:r>
      <w:r w:rsidRPr="000067C3">
        <w:rPr>
          <w:color w:val="000000"/>
        </w:rPr>
        <w:t>“</w:t>
      </w:r>
      <w:r>
        <w:rPr>
          <w:lang w:eastAsia="en-US"/>
        </w:rPr>
        <w:t xml:space="preserve">Önderlerin bağına giren eşeğin ağzını, ayakkabı bağıyla bağladık” </w:t>
      </w:r>
      <w:r w:rsidRPr="009241E9">
        <w:rPr>
          <w:b/>
          <w:bCs/>
          <w:lang w:eastAsia="en-US"/>
        </w:rPr>
        <w:t>cümlesindeki eş sesli sözcük hangisidir?</w:t>
      </w:r>
    </w:p>
    <w:p w:rsidR="00F72AF4" w:rsidRDefault="00F72AF4" w:rsidP="00AB528A">
      <w:pPr>
        <w:tabs>
          <w:tab w:val="left" w:pos="2552"/>
          <w:tab w:val="left" w:pos="4536"/>
        </w:tabs>
        <w:rPr>
          <w:color w:val="000000"/>
        </w:rPr>
      </w:pPr>
      <w:r>
        <w:rPr>
          <w:color w:val="000000"/>
        </w:rPr>
        <w:t xml:space="preserve">    A. </w:t>
      </w:r>
      <w:r>
        <w:t xml:space="preserve">ayakkabı                 B. bağ                        C. eşek </w:t>
      </w:r>
      <w:r w:rsidRPr="00A12EF3">
        <w:t xml:space="preserve"> </w:t>
      </w:r>
      <w:r w:rsidRPr="00B73055">
        <w:rPr>
          <w:color w:val="000000"/>
        </w:rPr>
        <w:t xml:space="preserve">         </w:t>
      </w:r>
    </w:p>
    <w:p w:rsidR="00F72AF4" w:rsidRDefault="00F72AF4" w:rsidP="00BA14F1">
      <w:pPr>
        <w:ind w:right="125"/>
        <w:rPr>
          <w:b/>
          <w:bCs/>
          <w:color w:val="00B0F0"/>
        </w:rPr>
      </w:pPr>
    </w:p>
    <w:p w:rsidR="00F72AF4" w:rsidRPr="00B73055" w:rsidRDefault="00F72AF4" w:rsidP="00BA14F1">
      <w:pPr>
        <w:ind w:right="125"/>
        <w:rPr>
          <w:b/>
          <w:bCs/>
          <w:color w:val="000000"/>
        </w:rPr>
      </w:pPr>
      <w:r w:rsidRPr="009D323F">
        <w:rPr>
          <w:b/>
          <w:bCs/>
          <w:color w:val="00B0F0"/>
        </w:rPr>
        <w:t>9)</w:t>
      </w:r>
      <w:r w:rsidRPr="00B73055">
        <w:rPr>
          <w:b/>
          <w:bCs/>
          <w:color w:val="000000"/>
        </w:rPr>
        <w:t xml:space="preserve"> </w:t>
      </w:r>
      <w:r w:rsidRPr="009D323F">
        <w:rPr>
          <w:b/>
          <w:bCs/>
          <w:color w:val="000000"/>
        </w:rPr>
        <w:t>Aşağıdakilerden hangisi türemiş sözcüktür?</w:t>
      </w:r>
    </w:p>
    <w:p w:rsidR="00F72AF4" w:rsidRPr="00B73055" w:rsidRDefault="00F72AF4" w:rsidP="00A623E1">
      <w:pPr>
        <w:tabs>
          <w:tab w:val="left" w:pos="284"/>
        </w:tabs>
        <w:rPr>
          <w:color w:val="000000"/>
        </w:rPr>
      </w:pPr>
      <w:r>
        <w:rPr>
          <w:color w:val="000000"/>
        </w:rPr>
        <w:t xml:space="preserve">    A. kömür                            B. çekirdek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>
        <w:rPr>
          <w:color w:val="000000"/>
        </w:rPr>
        <w:t xml:space="preserve">  C. çöplük</w:t>
      </w:r>
    </w:p>
    <w:p w:rsidR="00F72AF4" w:rsidRPr="00B73055" w:rsidRDefault="00F72AF4" w:rsidP="00915477">
      <w:pPr>
        <w:rPr>
          <w:color w:val="000000"/>
        </w:rPr>
      </w:pPr>
    </w:p>
    <w:p w:rsidR="00F72AF4" w:rsidRDefault="00F72AF4" w:rsidP="00882097">
      <w:pPr>
        <w:rPr>
          <w:color w:val="000000"/>
        </w:rPr>
      </w:pPr>
      <w:r w:rsidRPr="00A15056">
        <w:rPr>
          <w:b/>
          <w:bCs/>
          <w:color w:val="00B0F0"/>
        </w:rPr>
        <w:t xml:space="preserve">10)  </w:t>
      </w:r>
      <w:r>
        <w:rPr>
          <w:b/>
          <w:bCs/>
          <w:color w:val="00B0F0"/>
        </w:rPr>
        <w:t xml:space="preserve"> </w:t>
      </w:r>
      <w:r w:rsidRPr="001F2E0C">
        <w:rPr>
          <w:b/>
          <w:bCs/>
          <w:color w:val="000000"/>
        </w:rPr>
        <w:t>Aleyna:</w:t>
      </w:r>
      <w:r>
        <w:rPr>
          <w:color w:val="000000"/>
        </w:rPr>
        <w:t xml:space="preserve">   “ Ben gezinerek okursam daha iyi anlıyorum.”</w:t>
      </w:r>
    </w:p>
    <w:p w:rsidR="00F72AF4" w:rsidRDefault="00F72AF4" w:rsidP="00882097">
      <w:pPr>
        <w:rPr>
          <w:color w:val="000000"/>
        </w:rPr>
      </w:pPr>
      <w:r>
        <w:rPr>
          <w:color w:val="000000"/>
        </w:rPr>
        <w:t xml:space="preserve">        </w:t>
      </w:r>
      <w:r w:rsidRPr="001F2E0C">
        <w:rPr>
          <w:b/>
          <w:bCs/>
          <w:color w:val="000000"/>
        </w:rPr>
        <w:t>Hüseyin</w:t>
      </w:r>
      <w:r>
        <w:rPr>
          <w:color w:val="000000"/>
        </w:rPr>
        <w:t>:  “ Ben sessiz okuduğumda aklımda çok şey kalıyor.”</w:t>
      </w:r>
    </w:p>
    <w:p w:rsidR="00F72AF4" w:rsidRDefault="00F72AF4" w:rsidP="00882097">
      <w:pPr>
        <w:rPr>
          <w:b/>
          <w:bCs/>
          <w:color w:val="000000"/>
          <w:u w:val="single"/>
        </w:rPr>
      </w:pPr>
      <w:r>
        <w:rPr>
          <w:color w:val="000000"/>
        </w:rPr>
        <w:t xml:space="preserve">        </w:t>
      </w:r>
      <w:r w:rsidRPr="001F2E0C">
        <w:rPr>
          <w:b/>
          <w:bCs/>
          <w:color w:val="000000"/>
        </w:rPr>
        <w:t>Nazlı</w:t>
      </w:r>
      <w:r>
        <w:rPr>
          <w:color w:val="000000"/>
        </w:rPr>
        <w:t>:       “ Sesli okursam hiçbir şeyi unutmuyorum.”</w:t>
      </w:r>
      <w:r w:rsidRPr="00B73055">
        <w:rPr>
          <w:b/>
          <w:bCs/>
          <w:color w:val="000000"/>
          <w:u w:val="single"/>
        </w:rPr>
        <w:t xml:space="preserve"> </w:t>
      </w:r>
    </w:p>
    <w:p w:rsidR="00F72AF4" w:rsidRPr="00AE62F6" w:rsidRDefault="00F72AF4" w:rsidP="0044771D">
      <w:pPr>
        <w:tabs>
          <w:tab w:val="left" w:pos="567"/>
        </w:tabs>
        <w:rPr>
          <w:b/>
          <w:bCs/>
          <w:color w:val="000000"/>
        </w:rPr>
      </w:pPr>
      <w:r w:rsidRPr="001F2E0C">
        <w:rPr>
          <w:b/>
          <w:bCs/>
          <w:color w:val="000000"/>
        </w:rPr>
        <w:t>Yukarıdaki öğrencilerden hangisinin söylediği bir okuma yöntemi</w:t>
      </w:r>
      <w:r>
        <w:rPr>
          <w:b/>
          <w:bCs/>
          <w:color w:val="000000"/>
          <w:u w:val="single"/>
        </w:rPr>
        <w:t xml:space="preserve"> </w:t>
      </w:r>
      <w:r w:rsidRPr="00AE62F6">
        <w:rPr>
          <w:b/>
          <w:bCs/>
          <w:color w:val="FF0000"/>
        </w:rPr>
        <w:t>değildir</w:t>
      </w:r>
      <w:r w:rsidRPr="00AE62F6">
        <w:rPr>
          <w:b/>
          <w:bCs/>
          <w:color w:val="000000"/>
        </w:rPr>
        <w:t>?</w:t>
      </w:r>
    </w:p>
    <w:p w:rsidR="00F72AF4" w:rsidRPr="00B73055" w:rsidRDefault="00F72AF4" w:rsidP="0044771D">
      <w:pPr>
        <w:tabs>
          <w:tab w:val="left" w:pos="2835"/>
        </w:tabs>
        <w:rPr>
          <w:color w:val="000000"/>
        </w:rPr>
      </w:pPr>
      <w:r>
        <w:rPr>
          <w:color w:val="000000"/>
        </w:rPr>
        <w:t xml:space="preserve">    A. Aleyna                           B. Hüseyin                   C. Nazlı</w:t>
      </w:r>
    </w:p>
    <w:p w:rsidR="00F72AF4" w:rsidRPr="00B73055" w:rsidRDefault="00F72AF4" w:rsidP="000575DC">
      <w:pPr>
        <w:ind w:right="-214"/>
        <w:rPr>
          <w:color w:val="000000"/>
        </w:rPr>
      </w:pPr>
    </w:p>
    <w:p w:rsidR="00F72AF4" w:rsidRPr="00E11316" w:rsidRDefault="00F72AF4" w:rsidP="001F2E0C">
      <w:pPr>
        <w:rPr>
          <w:i/>
          <w:iCs/>
          <w:color w:val="000000"/>
        </w:rPr>
      </w:pPr>
      <w:r w:rsidRPr="0081187A">
        <w:rPr>
          <w:b/>
          <w:bCs/>
          <w:color w:val="00B0F0"/>
        </w:rPr>
        <w:t>11)</w:t>
      </w:r>
      <w:r w:rsidRPr="00B73055">
        <w:rPr>
          <w:color w:val="000000"/>
        </w:rPr>
        <w:t xml:space="preserve">  </w:t>
      </w:r>
      <w:r w:rsidRPr="001F2E0C">
        <w:rPr>
          <w:b/>
          <w:bCs/>
          <w:color w:val="000000"/>
        </w:rPr>
        <w:t>Aşağıdaki</w:t>
      </w:r>
      <w:r>
        <w:rPr>
          <w:b/>
          <w:bCs/>
          <w:color w:val="000000"/>
        </w:rPr>
        <w:t xml:space="preserve">lerden hangisi türemiş sözcük </w:t>
      </w:r>
      <w:r w:rsidRPr="00AE62F6">
        <w:rPr>
          <w:b/>
          <w:bCs/>
          <w:color w:val="FF0000"/>
        </w:rPr>
        <w:t>değildir</w:t>
      </w:r>
      <w:r w:rsidRPr="001F2E0C">
        <w:rPr>
          <w:b/>
          <w:bCs/>
          <w:color w:val="000000"/>
        </w:rPr>
        <w:t>?</w:t>
      </w:r>
    </w:p>
    <w:p w:rsidR="00F72AF4" w:rsidRPr="00B73055" w:rsidRDefault="00F72AF4" w:rsidP="0044771D">
      <w:pPr>
        <w:tabs>
          <w:tab w:val="left" w:pos="709"/>
          <w:tab w:val="left" w:pos="2835"/>
          <w:tab w:val="left" w:pos="2977"/>
          <w:tab w:val="left" w:pos="5103"/>
        </w:tabs>
        <w:ind w:left="180"/>
        <w:rPr>
          <w:color w:val="000000"/>
        </w:rPr>
      </w:pPr>
      <w:r>
        <w:rPr>
          <w:color w:val="000000"/>
        </w:rPr>
        <w:t xml:space="preserve"> A. havuçlar                        B. karpuzcular              C. pazarcılar </w:t>
      </w:r>
    </w:p>
    <w:p w:rsidR="00F72AF4" w:rsidRPr="001F2E0C" w:rsidRDefault="00F72AF4" w:rsidP="001F2E0C">
      <w:pPr>
        <w:rPr>
          <w:color w:val="000000"/>
        </w:rPr>
      </w:pPr>
      <w:r>
        <w:rPr>
          <w:color w:val="000000"/>
        </w:rPr>
        <w:t xml:space="preserve">       </w:t>
      </w:r>
    </w:p>
    <w:p w:rsidR="00F72AF4" w:rsidRPr="00D560B4" w:rsidRDefault="00F72AF4" w:rsidP="003D241A">
      <w:pPr>
        <w:rPr>
          <w:color w:val="00B0F0"/>
        </w:rPr>
      </w:pPr>
      <w:r>
        <w:rPr>
          <w:noProof/>
        </w:rPr>
        <w:pict>
          <v:roundrect id="_x0000_s1042" style="position:absolute;margin-left:102pt;margin-top:1.35pt;width:154pt;height:25.1pt;z-index:251648512" arcsize="10923f" o:regroupid="1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42">
              <w:txbxContent>
                <w:p w:rsidR="00F72AF4" w:rsidRPr="003D241A" w:rsidRDefault="00F72AF4" w:rsidP="003D241A">
                  <w:pPr>
                    <w:jc w:val="center"/>
                    <w:rPr>
                      <w:b/>
                      <w:bCs/>
                    </w:rPr>
                  </w:pPr>
                  <w:r w:rsidRPr="003D241A">
                    <w:rPr>
                      <w:b/>
                      <w:bCs/>
                    </w:rPr>
                    <w:t>Hikâye Unsurları</w:t>
                  </w:r>
                </w:p>
              </w:txbxContent>
            </v:textbox>
          </v:roundrect>
        </w:pict>
      </w:r>
      <w:r w:rsidRPr="00D560B4">
        <w:rPr>
          <w:b/>
          <w:bCs/>
          <w:color w:val="00B0F0"/>
        </w:rPr>
        <w:t xml:space="preserve">12)  </w:t>
      </w:r>
    </w:p>
    <w:p w:rsidR="00F72AF4" w:rsidRDefault="00F72AF4" w:rsidP="0044771D">
      <w:pPr>
        <w:tabs>
          <w:tab w:val="left" w:pos="284"/>
        </w:tabs>
        <w:ind w:right="-214"/>
        <w:rPr>
          <w:color w:val="000000"/>
        </w:rPr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3" type="#_x0000_t34" style="position:absolute;margin-left:66.2pt;margin-top:1.15pt;width:32.4pt;height:26.3pt;rotation:180;flip:y;z-index:251651584" o:connectortype="elbow" o:regroupid="1" adj="21366,200067,-358167">
            <v:stroke endarrow="block"/>
          </v:shape>
        </w:pict>
      </w:r>
      <w:r>
        <w:rPr>
          <w:noProof/>
        </w:rPr>
        <w:pict>
          <v:shape id="_x0000_s1044" type="#_x0000_t34" style="position:absolute;margin-left:254.3pt;margin-top:.15pt;width:42.1pt;height:26.15pt;z-index:251650560" o:connectortype="elbow" o:regroupid="1" adj="21523,-200389,-355528">
            <v:stroke endarrow="block"/>
          </v:shape>
        </w:pict>
      </w:r>
    </w:p>
    <w:p w:rsidR="00F72AF4" w:rsidRDefault="00F72AF4" w:rsidP="00712EB4">
      <w:pPr>
        <w:ind w:right="-214"/>
        <w:rPr>
          <w:color w:val="000000"/>
        </w:rPr>
      </w:pPr>
      <w:r>
        <w:rPr>
          <w:noProof/>
        </w:rPr>
        <w:pict>
          <v:shape id="_x0000_s1045" type="#_x0000_t32" style="position:absolute;margin-left:221.2pt;margin-top:.65pt;width:0;height:11.85pt;z-index:251652608" o:connectortype="straight" o:regroupid="1">
            <v:stroke endarrow="block"/>
          </v:shape>
        </w:pict>
      </w:r>
      <w:r>
        <w:rPr>
          <w:noProof/>
        </w:rPr>
        <w:pict>
          <v:shape id="_x0000_s1046" type="#_x0000_t32" style="position:absolute;margin-left:148.85pt;margin-top:-.3pt;width:0;height:12.8pt;z-index:251649536" o:connectortype="straight" o:regroupid="1">
            <v:stroke endarrow="block"/>
          </v:shape>
        </w:pict>
      </w:r>
      <w:r>
        <w:rPr>
          <w:noProof/>
        </w:rPr>
        <w:pict>
          <v:group id="_x0000_s1047" style="position:absolute;margin-left:45.9pt;margin-top:12.5pt;width:276.2pt;height:28.15pt;z-index:251645440" coordorigin="9042,9149" coordsize="5408,418">
            <v:oval id="_x0000_s1048" style="position:absolute;left:9042;top:9166;width:1138;height:401">
              <v:textbox style="mso-next-textbox:#_x0000_s1048">
                <w:txbxContent>
                  <w:p w:rsidR="00F72AF4" w:rsidRDefault="00F72AF4" w:rsidP="00712EB4">
                    <w:pPr>
                      <w:jc w:val="center"/>
                    </w:pPr>
                    <w:r>
                      <w:t>olay</w:t>
                    </w:r>
                  </w:p>
                </w:txbxContent>
              </v:textbox>
            </v:oval>
            <v:oval id="_x0000_s1049" style="position:absolute;left:10540;top:9149;width:1138;height:401">
              <v:textbox style="mso-next-textbox:#_x0000_s1049">
                <w:txbxContent>
                  <w:p w:rsidR="00F72AF4" w:rsidRDefault="00F72AF4" w:rsidP="00712EB4">
                    <w:pPr>
                      <w:jc w:val="center"/>
                    </w:pPr>
                    <w:r>
                      <w:t>kişi</w:t>
                    </w:r>
                  </w:p>
                </w:txbxContent>
              </v:textbox>
            </v:oval>
            <v:oval id="_x0000_s1050" style="position:absolute;left:11973;top:9166;width:1138;height:401">
              <v:textbox style="mso-next-textbox:#_x0000_s1050">
                <w:txbxContent>
                  <w:p w:rsidR="00F72AF4" w:rsidRDefault="00F72AF4" w:rsidP="00712EB4">
                    <w:pPr>
                      <w:jc w:val="center"/>
                    </w:pPr>
                    <w:r>
                      <w:t>yer</w:t>
                    </w:r>
                  </w:p>
                </w:txbxContent>
              </v:textbox>
            </v:oval>
            <v:oval id="_x0000_s1051" style="position:absolute;left:13312;top:9166;width:1138;height:401">
              <v:textbox style="mso-next-textbox:#_x0000_s1051">
                <w:txbxContent>
                  <w:p w:rsidR="00F72AF4" w:rsidRDefault="00F72AF4" w:rsidP="00712EB4">
                    <w:pPr>
                      <w:jc w:val="center"/>
                    </w:pPr>
                    <w:r>
                      <w:t>……</w:t>
                    </w:r>
                  </w:p>
                </w:txbxContent>
              </v:textbox>
            </v:oval>
          </v:group>
        </w:pict>
      </w:r>
    </w:p>
    <w:p w:rsidR="00F72AF4" w:rsidRPr="00712EB4" w:rsidRDefault="00F72AF4" w:rsidP="00712EB4">
      <w:pPr>
        <w:ind w:right="-214"/>
        <w:rPr>
          <w:color w:val="000000"/>
        </w:rPr>
      </w:pPr>
    </w:p>
    <w:p w:rsidR="00F72AF4" w:rsidRDefault="00F72AF4" w:rsidP="00682544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F72AF4" w:rsidRDefault="00F72AF4" w:rsidP="00682544">
      <w:pPr>
        <w:rPr>
          <w:b/>
          <w:bCs/>
          <w:color w:val="000000"/>
        </w:rPr>
      </w:pPr>
      <w:r>
        <w:rPr>
          <w:b/>
          <w:bCs/>
          <w:color w:val="000000"/>
        </w:rPr>
        <w:t>Yukarıdaki kavram haritasının tamamlanması için boş kutuya aşağıdakilerden hangisi gelmelidir?</w:t>
      </w:r>
    </w:p>
    <w:p w:rsidR="00F72AF4" w:rsidRDefault="00F72AF4" w:rsidP="00682544">
      <w:pPr>
        <w:rPr>
          <w:b/>
          <w:bCs/>
          <w:color w:val="000000"/>
        </w:rPr>
      </w:pPr>
    </w:p>
    <w:p w:rsidR="00F72AF4" w:rsidRDefault="00F72AF4" w:rsidP="000575DC">
      <w:pPr>
        <w:ind w:right="-214"/>
        <w:rPr>
          <w:color w:val="000000"/>
        </w:rPr>
      </w:pPr>
      <w:r>
        <w:rPr>
          <w:color w:val="000000"/>
        </w:rPr>
        <w:t xml:space="preserve">   A. şahıs                                 B.   zaman                 C. sonuç</w:t>
      </w:r>
    </w:p>
    <w:p w:rsidR="00F72AF4" w:rsidRDefault="00F72AF4" w:rsidP="000575DC">
      <w:pPr>
        <w:ind w:right="-214"/>
        <w:rPr>
          <w:color w:val="000000"/>
        </w:rPr>
      </w:pPr>
    </w:p>
    <w:p w:rsidR="00F72AF4" w:rsidRDefault="00F72AF4" w:rsidP="000575DC">
      <w:pPr>
        <w:ind w:right="-214"/>
        <w:rPr>
          <w:color w:val="000000"/>
        </w:rPr>
      </w:pPr>
    </w:p>
    <w:p w:rsidR="00F72AF4" w:rsidRDefault="00F72AF4" w:rsidP="000575DC">
      <w:pPr>
        <w:ind w:right="-214"/>
        <w:rPr>
          <w:color w:val="000000"/>
        </w:rPr>
      </w:pPr>
    </w:p>
    <w:p w:rsidR="00F72AF4" w:rsidRDefault="00F72AF4" w:rsidP="000575DC">
      <w:pPr>
        <w:ind w:right="-214"/>
        <w:rPr>
          <w:color w:val="000000"/>
        </w:rPr>
      </w:pPr>
    </w:p>
    <w:p w:rsidR="00F72AF4" w:rsidRPr="00421539" w:rsidRDefault="00F72AF4" w:rsidP="00421539">
      <w:pPr>
        <w:jc w:val="right"/>
        <w:rPr>
          <w:b/>
          <w:bCs/>
          <w:color w:val="000000"/>
        </w:rPr>
      </w:pPr>
      <w:r w:rsidRPr="00CC59F5">
        <w:rPr>
          <w:b/>
          <w:bCs/>
          <w:color w:val="000000"/>
        </w:rPr>
        <w:t>Sayfa 3</w:t>
      </w:r>
    </w:p>
    <w:p w:rsidR="00F72AF4" w:rsidRDefault="00F72AF4" w:rsidP="005A6BAE">
      <w:pPr>
        <w:rPr>
          <w:color w:val="000000"/>
        </w:rPr>
      </w:pPr>
      <w:r w:rsidRPr="00D560B4">
        <w:rPr>
          <w:b/>
          <w:bCs/>
          <w:color w:val="00B0F0"/>
        </w:rPr>
        <w:t>13)</w:t>
      </w:r>
      <w:r w:rsidRPr="00B73055">
        <w:rPr>
          <w:b/>
          <w:bCs/>
          <w:color w:val="000000"/>
        </w:rPr>
        <w:t xml:space="preserve">  </w:t>
      </w:r>
      <w:r w:rsidRPr="00921308">
        <w:rPr>
          <w:b/>
          <w:bCs/>
          <w:color w:val="FF0000"/>
        </w:rPr>
        <w:t>Olay:</w:t>
      </w:r>
      <w:r>
        <w:rPr>
          <w:b/>
          <w:bCs/>
          <w:color w:val="000000"/>
        </w:rPr>
        <w:t xml:space="preserve"> </w:t>
      </w:r>
      <w:r w:rsidRPr="00921308">
        <w:rPr>
          <w:color w:val="000000"/>
        </w:rPr>
        <w:t>Oğuz’un meyveleri yıkamadan yemesi ve bunun sonucunda hastalanması.</w:t>
      </w:r>
    </w:p>
    <w:p w:rsidR="00F72AF4" w:rsidRDefault="00F72AF4" w:rsidP="005A6BAE">
      <w:pPr>
        <w:rPr>
          <w:color w:val="000000"/>
        </w:rPr>
      </w:pPr>
      <w:r>
        <w:rPr>
          <w:color w:val="000000"/>
        </w:rPr>
        <w:t xml:space="preserve">       </w:t>
      </w:r>
      <w:r w:rsidRPr="00921308">
        <w:rPr>
          <w:b/>
          <w:bCs/>
          <w:color w:val="FF0000"/>
        </w:rPr>
        <w:t>Karakterler:</w:t>
      </w:r>
      <w:r>
        <w:rPr>
          <w:b/>
          <w:bCs/>
          <w:color w:val="000000"/>
        </w:rPr>
        <w:t xml:space="preserve"> </w:t>
      </w:r>
      <w:r w:rsidRPr="00921308">
        <w:rPr>
          <w:color w:val="000000"/>
        </w:rPr>
        <w:t>Oğuz, Oğuz’un annesi, doktor</w:t>
      </w:r>
    </w:p>
    <w:p w:rsidR="00F72AF4" w:rsidRDefault="00F72AF4" w:rsidP="005A6BAE">
      <w:pPr>
        <w:rPr>
          <w:b/>
          <w:bCs/>
          <w:color w:val="000000"/>
        </w:rPr>
      </w:pPr>
      <w:r w:rsidRPr="00921308">
        <w:rPr>
          <w:b/>
          <w:bCs/>
          <w:color w:val="000000"/>
        </w:rPr>
        <w:t xml:space="preserve">       </w:t>
      </w:r>
      <w:r w:rsidRPr="00921308">
        <w:rPr>
          <w:b/>
          <w:bCs/>
          <w:color w:val="FF0000"/>
        </w:rPr>
        <w:t>Yer:</w:t>
      </w:r>
      <w:r>
        <w:rPr>
          <w:b/>
          <w:bCs/>
          <w:color w:val="000000"/>
        </w:rPr>
        <w:t xml:space="preserve"> </w:t>
      </w:r>
      <w:r w:rsidRPr="00921308">
        <w:rPr>
          <w:color w:val="000000"/>
        </w:rPr>
        <w:t>Ev, hastane</w:t>
      </w:r>
      <w:r>
        <w:rPr>
          <w:b/>
          <w:bCs/>
          <w:color w:val="000000"/>
        </w:rPr>
        <w:t xml:space="preserve"> </w:t>
      </w:r>
    </w:p>
    <w:p w:rsidR="00F72AF4" w:rsidRDefault="00F72AF4" w:rsidP="005A6BAE">
      <w:pPr>
        <w:rPr>
          <w:color w:val="000000"/>
        </w:rPr>
      </w:pPr>
      <w:r>
        <w:rPr>
          <w:b/>
          <w:bCs/>
          <w:color w:val="000000"/>
        </w:rPr>
        <w:t xml:space="preserve">       </w:t>
      </w:r>
      <w:r w:rsidRPr="00921308">
        <w:rPr>
          <w:b/>
          <w:bCs/>
          <w:color w:val="FF0000"/>
        </w:rPr>
        <w:t>Zaman:</w:t>
      </w:r>
      <w:r>
        <w:rPr>
          <w:b/>
          <w:bCs/>
          <w:color w:val="000000"/>
        </w:rPr>
        <w:t xml:space="preserve"> </w:t>
      </w:r>
      <w:r w:rsidRPr="00921308">
        <w:rPr>
          <w:color w:val="000000"/>
        </w:rPr>
        <w:t>Gece</w:t>
      </w:r>
    </w:p>
    <w:p w:rsidR="00F72AF4" w:rsidRPr="002C5B2F" w:rsidRDefault="00F72AF4" w:rsidP="005A6BAE">
      <w:pPr>
        <w:rPr>
          <w:b/>
          <w:bCs/>
          <w:color w:val="000000"/>
        </w:rPr>
      </w:pPr>
      <w:r w:rsidRPr="002C5B2F">
        <w:rPr>
          <w:b/>
          <w:bCs/>
          <w:color w:val="000000"/>
        </w:rPr>
        <w:t xml:space="preserve">Yukarıda verilen hikâye unsurlarına göre aşağıdakilerden hangisi </w:t>
      </w:r>
      <w:r w:rsidRPr="00AE62F6">
        <w:rPr>
          <w:b/>
          <w:bCs/>
          <w:color w:val="FF0000"/>
        </w:rPr>
        <w:t>söylenemez</w:t>
      </w:r>
      <w:r w:rsidRPr="00AE62F6">
        <w:rPr>
          <w:b/>
          <w:bCs/>
          <w:color w:val="000000"/>
        </w:rPr>
        <w:t>?</w:t>
      </w:r>
    </w:p>
    <w:p w:rsidR="00F72AF4" w:rsidRPr="00B73055" w:rsidRDefault="00F72AF4" w:rsidP="005A6BAE">
      <w:pPr>
        <w:rPr>
          <w:color w:val="000000"/>
        </w:rPr>
      </w:pPr>
      <w:r>
        <w:rPr>
          <w:color w:val="000000"/>
        </w:rPr>
        <w:t xml:space="preserve">    A. Oğuz gece hastalanmış olabilir.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F72AF4" w:rsidRPr="00B73055" w:rsidRDefault="00F72AF4" w:rsidP="00411711">
      <w:pPr>
        <w:rPr>
          <w:color w:val="000000"/>
        </w:rPr>
      </w:pPr>
      <w:r>
        <w:rPr>
          <w:color w:val="000000"/>
        </w:rPr>
        <w:t xml:space="preserve">    B. Annesi Oğuz’u hastaneye götürmüş olabilir.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F72AF4" w:rsidRDefault="00F72AF4" w:rsidP="00411711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C. </w:t>
      </w:r>
      <w:r>
        <w:rPr>
          <w:color w:val="000000"/>
        </w:rPr>
        <w:t>Oğuz, okula giderken hastalanmış olabilir.</w:t>
      </w:r>
    </w:p>
    <w:p w:rsidR="00F72AF4" w:rsidRDefault="00F72AF4" w:rsidP="00411711">
      <w:pPr>
        <w:rPr>
          <w:color w:val="000000"/>
        </w:rPr>
      </w:pPr>
    </w:p>
    <w:p w:rsidR="00F72AF4" w:rsidRPr="00B73055" w:rsidRDefault="00F72AF4" w:rsidP="00873E1E">
      <w:pPr>
        <w:rPr>
          <w:b/>
          <w:bCs/>
          <w:color w:val="000000"/>
        </w:rPr>
      </w:pPr>
      <w:r>
        <w:rPr>
          <w:b/>
          <w:bCs/>
          <w:color w:val="00B0F0"/>
        </w:rPr>
        <w:t>14</w:t>
      </w:r>
      <w:r w:rsidRPr="007B36D4">
        <w:rPr>
          <w:b/>
          <w:bCs/>
          <w:color w:val="00B0F0"/>
        </w:rPr>
        <w:t>)</w:t>
      </w:r>
      <w:r w:rsidRPr="00B73055">
        <w:rPr>
          <w:b/>
          <w:bCs/>
          <w:color w:val="000000"/>
        </w:rPr>
        <w:t xml:space="preserve">  </w:t>
      </w:r>
      <w:r w:rsidRPr="004174D6">
        <w:rPr>
          <w:b/>
          <w:bCs/>
        </w:rPr>
        <w:t>Aşağıdaki adlardan hangisi tekil olduğu halde çoğul anlam taşır</w:t>
      </w:r>
      <w:r w:rsidRPr="004174D6">
        <w:rPr>
          <w:b/>
          <w:bCs/>
          <w:color w:val="000000"/>
        </w:rPr>
        <w:t>?</w:t>
      </w:r>
    </w:p>
    <w:p w:rsidR="00F72AF4" w:rsidRDefault="00F72AF4" w:rsidP="00A623E1">
      <w:pPr>
        <w:tabs>
          <w:tab w:val="left" w:pos="2977"/>
          <w:tab w:val="left" w:pos="5103"/>
        </w:tabs>
        <w:rPr>
          <w:color w:val="000000"/>
        </w:rPr>
      </w:pPr>
      <w:r>
        <w:rPr>
          <w:color w:val="000000"/>
        </w:rPr>
        <w:t xml:space="preserve">    A. halk                                 B. telefon                   C. okul</w:t>
      </w:r>
    </w:p>
    <w:p w:rsidR="00F72AF4" w:rsidRPr="00B308BF" w:rsidRDefault="00F72AF4" w:rsidP="00B308BF">
      <w:pPr>
        <w:jc w:val="right"/>
        <w:rPr>
          <w:b/>
          <w:bCs/>
          <w:color w:val="000000"/>
        </w:rPr>
      </w:pPr>
      <w:r>
        <w:rPr>
          <w:noProof/>
        </w:rPr>
        <w:pict>
          <v:shape id="Picture 5" o:spid="_x0000_s1052" type="#_x0000_t75" alt="B3" style="position:absolute;left:0;text-align:left;margin-left:28.6pt;margin-top:1.35pt;width:47.7pt;height:51.9pt;z-index:251646464;visibility:visible">
            <v:imagedata r:id="rId22" o:title=""/>
            <w10:wrap type="square"/>
          </v:shape>
        </w:pict>
      </w:r>
      <w:r>
        <w:rPr>
          <w:noProof/>
        </w:rPr>
        <w:pict>
          <v:shape id="_x0000_s1053" type="#_x0000_t62" style="position:absolute;left:0;text-align:left;margin-left:81.35pt;margin-top:9.8pt;width:263.75pt;height:42.7pt;z-index:251647488" adj="-823,9485">
            <v:textbox style="mso-next-textbox:#_x0000_s1053">
              <w:txbxContent>
                <w:p w:rsidR="00F72AF4" w:rsidRPr="00AF48EA" w:rsidRDefault="00F72AF4">
                  <w:pPr>
                    <w:rPr>
                      <w:rFonts w:ascii="Cambria" w:hAnsi="Cambria" w:cs="Cambria"/>
                      <w:b/>
                      <w:bCs/>
                    </w:rPr>
                  </w:pPr>
                  <w:r w:rsidRPr="00AF48EA">
                    <w:rPr>
                      <w:rFonts w:ascii="Cambria" w:hAnsi="Cambria" w:cs="Cambria"/>
                      <w:b/>
                      <w:bCs/>
                      <w:color w:val="000000"/>
                    </w:rPr>
                    <w:t>Aşağıdakilerden hangisi olumsuz bir soru cümlesidir?</w:t>
                  </w:r>
                </w:p>
              </w:txbxContent>
            </v:textbox>
          </v:shape>
        </w:pict>
      </w:r>
    </w:p>
    <w:p w:rsidR="00F72AF4" w:rsidRPr="007B36D4" w:rsidRDefault="00F72AF4" w:rsidP="005A6BAE">
      <w:pPr>
        <w:rPr>
          <w:color w:val="00B0F0"/>
        </w:rPr>
      </w:pPr>
      <w:r>
        <w:rPr>
          <w:b/>
          <w:bCs/>
          <w:color w:val="00B0F0"/>
        </w:rPr>
        <w:t>15</w:t>
      </w:r>
      <w:r w:rsidRPr="007B36D4">
        <w:rPr>
          <w:b/>
          <w:bCs/>
          <w:color w:val="00B0F0"/>
        </w:rPr>
        <w:t xml:space="preserve">)              </w:t>
      </w:r>
    </w:p>
    <w:p w:rsidR="00F72AF4" w:rsidRDefault="00F72AF4" w:rsidP="005A6BAE">
      <w:pPr>
        <w:rPr>
          <w:b/>
          <w:bCs/>
          <w:color w:val="000000"/>
        </w:rPr>
      </w:pPr>
    </w:p>
    <w:p w:rsidR="00F72AF4" w:rsidRDefault="00F72AF4" w:rsidP="005A6BAE">
      <w:pPr>
        <w:rPr>
          <w:color w:val="000000"/>
        </w:rPr>
      </w:pPr>
    </w:p>
    <w:p w:rsidR="00F72AF4" w:rsidRPr="00B73055" w:rsidRDefault="00F72AF4" w:rsidP="005A6BAE">
      <w:pPr>
        <w:rPr>
          <w:color w:val="000000"/>
        </w:rPr>
      </w:pPr>
      <w:r>
        <w:rPr>
          <w:color w:val="000000"/>
        </w:rPr>
        <w:t xml:space="preserve">    A. Daha yemek yemedin mi?</w:t>
      </w:r>
    </w:p>
    <w:p w:rsidR="00F72AF4" w:rsidRPr="00B73055" w:rsidRDefault="00F72AF4" w:rsidP="005A6BAE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B. </w:t>
      </w:r>
      <w:r>
        <w:rPr>
          <w:color w:val="000000"/>
        </w:rPr>
        <w:t>Çok fazla üzüldüğüm söylenemez.</w:t>
      </w:r>
    </w:p>
    <w:p w:rsidR="00F72AF4" w:rsidRPr="00B73055" w:rsidRDefault="00F72AF4" w:rsidP="005A6BAE">
      <w:pPr>
        <w:rPr>
          <w:color w:val="000000"/>
        </w:rPr>
      </w:pPr>
      <w:r>
        <w:rPr>
          <w:color w:val="000000"/>
        </w:rPr>
        <w:t xml:space="preserve">    C. Sınıfta en iyi notu Melek mi almış?</w:t>
      </w:r>
    </w:p>
    <w:p w:rsidR="00F72AF4" w:rsidRPr="00B73055" w:rsidRDefault="00F72AF4" w:rsidP="000575DC">
      <w:pPr>
        <w:ind w:right="-214"/>
        <w:rPr>
          <w:b/>
          <w:bCs/>
          <w:color w:val="000000"/>
        </w:rPr>
      </w:pPr>
    </w:p>
    <w:p w:rsidR="00F72AF4" w:rsidRPr="00B73055" w:rsidRDefault="00F72AF4" w:rsidP="005A6BAE">
      <w:pPr>
        <w:rPr>
          <w:b/>
          <w:bCs/>
          <w:color w:val="000000"/>
        </w:rPr>
      </w:pPr>
      <w:r w:rsidRPr="007B36D4">
        <w:rPr>
          <w:b/>
          <w:bCs/>
          <w:color w:val="00B0F0"/>
        </w:rPr>
        <w:t>16)</w:t>
      </w:r>
      <w:r w:rsidRPr="00B73055">
        <w:rPr>
          <w:b/>
          <w:bCs/>
          <w:color w:val="000000"/>
        </w:rPr>
        <w:t xml:space="preserve"> </w:t>
      </w:r>
      <w:r w:rsidRPr="00297AA0">
        <w:rPr>
          <w:b/>
          <w:bCs/>
        </w:rPr>
        <w:t xml:space="preserve">Aşağıdaki </w:t>
      </w:r>
      <w:r>
        <w:rPr>
          <w:b/>
          <w:bCs/>
        </w:rPr>
        <w:t>cümlelerin hangisinde, altı çizili sözcükteki</w:t>
      </w:r>
      <w:r w:rsidRPr="00297AA0">
        <w:rPr>
          <w:b/>
          <w:bCs/>
        </w:rPr>
        <w:t xml:space="preserve"> </w:t>
      </w:r>
      <w:r w:rsidRPr="004174D6">
        <w:t>“– ler, – lar ”</w:t>
      </w:r>
      <w:r w:rsidRPr="00297AA0">
        <w:rPr>
          <w:b/>
          <w:bCs/>
        </w:rPr>
        <w:t xml:space="preserve"> </w:t>
      </w:r>
      <w:r>
        <w:rPr>
          <w:b/>
          <w:bCs/>
        </w:rPr>
        <w:t xml:space="preserve"> eki kelimeye</w:t>
      </w:r>
      <w:r w:rsidRPr="00297AA0">
        <w:rPr>
          <w:b/>
          <w:bCs/>
          <w:color w:val="000000"/>
        </w:rPr>
        <w:t xml:space="preserve"> çoğul </w:t>
      </w:r>
      <w:r>
        <w:rPr>
          <w:b/>
          <w:bCs/>
          <w:color w:val="000000"/>
        </w:rPr>
        <w:t xml:space="preserve">anlamı </w:t>
      </w:r>
      <w:r w:rsidRPr="00AE62F6">
        <w:rPr>
          <w:b/>
          <w:bCs/>
          <w:color w:val="FF0000"/>
        </w:rPr>
        <w:t>katmamıştır</w:t>
      </w:r>
      <w:r w:rsidRPr="00297AA0">
        <w:rPr>
          <w:b/>
          <w:bCs/>
          <w:color w:val="000000"/>
        </w:rPr>
        <w:t>?</w:t>
      </w:r>
      <w:r>
        <w:rPr>
          <w:b/>
          <w:bCs/>
          <w:color w:val="000000"/>
        </w:rPr>
        <w:t xml:space="preserve"> </w:t>
      </w:r>
    </w:p>
    <w:p w:rsidR="00F72AF4" w:rsidRPr="00B73055" w:rsidRDefault="00F72AF4" w:rsidP="005A6BAE">
      <w:pPr>
        <w:rPr>
          <w:color w:val="000000"/>
        </w:rPr>
      </w:pPr>
      <w:r>
        <w:rPr>
          <w:color w:val="000000"/>
        </w:rPr>
        <w:t xml:space="preserve">    A. İlkbahar geldi her taraf </w:t>
      </w:r>
      <w:r w:rsidRPr="00297AA0">
        <w:rPr>
          <w:b/>
          <w:bCs/>
          <w:color w:val="000000"/>
          <w:u w:val="single"/>
        </w:rPr>
        <w:t>papatyalar</w:t>
      </w:r>
      <w:r>
        <w:rPr>
          <w:color w:val="000000"/>
        </w:rPr>
        <w:t>la doldu.</w:t>
      </w:r>
    </w:p>
    <w:p w:rsidR="00F72AF4" w:rsidRPr="00B73055" w:rsidRDefault="00F72AF4" w:rsidP="005A6BAE">
      <w:pPr>
        <w:rPr>
          <w:color w:val="000000"/>
        </w:rPr>
      </w:pPr>
      <w:r>
        <w:rPr>
          <w:color w:val="000000"/>
        </w:rPr>
        <w:t xml:space="preserve">    B. Babam atın </w:t>
      </w:r>
      <w:r w:rsidRPr="004174D6">
        <w:rPr>
          <w:b/>
          <w:bCs/>
          <w:color w:val="000000"/>
          <w:u w:val="single"/>
        </w:rPr>
        <w:t>yular</w:t>
      </w:r>
      <w:r>
        <w:rPr>
          <w:color w:val="000000"/>
        </w:rPr>
        <w:t>ını bırakınca, at kaçıp yok oldu.</w:t>
      </w:r>
    </w:p>
    <w:p w:rsidR="00F72AF4" w:rsidRDefault="00F72AF4" w:rsidP="00763224">
      <w:pPr>
        <w:rPr>
          <w:color w:val="000000"/>
        </w:rPr>
      </w:pPr>
      <w:r>
        <w:rPr>
          <w:color w:val="000000"/>
        </w:rPr>
        <w:t xml:space="preserve">    C. Öğretmenimiz, </w:t>
      </w:r>
      <w:r w:rsidRPr="004174D6">
        <w:rPr>
          <w:b/>
          <w:bCs/>
          <w:color w:val="000000"/>
          <w:u w:val="single"/>
        </w:rPr>
        <w:t>eller</w:t>
      </w:r>
      <w:r>
        <w:rPr>
          <w:color w:val="000000"/>
        </w:rPr>
        <w:t>ini yıkamadan beslenmesini yiyenlere kızdı.</w:t>
      </w:r>
    </w:p>
    <w:p w:rsidR="00F72AF4" w:rsidRPr="00B73055" w:rsidRDefault="00F72AF4" w:rsidP="00763224">
      <w:pPr>
        <w:rPr>
          <w:color w:val="000000"/>
        </w:rPr>
      </w:pPr>
    </w:p>
    <w:p w:rsidR="00F72AF4" w:rsidRDefault="00F72AF4" w:rsidP="007B36D4">
      <w:pPr>
        <w:rPr>
          <w:b/>
          <w:bCs/>
          <w:color w:val="000000"/>
        </w:rPr>
      </w:pPr>
      <w:r w:rsidRPr="007B36D4">
        <w:rPr>
          <w:b/>
          <w:bCs/>
          <w:color w:val="00B0F0"/>
        </w:rPr>
        <w:t>17)</w:t>
      </w:r>
      <w:r w:rsidRPr="00B73055">
        <w:rPr>
          <w:color w:val="000000"/>
        </w:rPr>
        <w:t xml:space="preserve"> </w:t>
      </w:r>
      <w:r w:rsidRPr="007B55B2">
        <w:rPr>
          <w:color w:val="000000"/>
        </w:rPr>
        <w:t xml:space="preserve">“ Dün </w:t>
      </w:r>
      <w:r w:rsidRPr="007B55B2">
        <w:rPr>
          <w:color w:val="000000"/>
          <w:u w:val="single"/>
        </w:rPr>
        <w:t>İskenderun</w:t>
      </w:r>
      <w:r w:rsidRPr="007B55B2">
        <w:rPr>
          <w:color w:val="000000"/>
        </w:rPr>
        <w:t>’a gittiler.”</w:t>
      </w:r>
      <w:r>
        <w:rPr>
          <w:b/>
          <w:bCs/>
          <w:color w:val="000000"/>
        </w:rPr>
        <w:t xml:space="preserve"> cümlesinde, altı çizili sözcükle ilgili verilen bilgilerden hangisi doğrudur</w:t>
      </w:r>
      <w:r w:rsidRPr="00B73055">
        <w:rPr>
          <w:b/>
          <w:bCs/>
          <w:color w:val="000000"/>
        </w:rPr>
        <w:t>?</w:t>
      </w:r>
    </w:p>
    <w:p w:rsidR="00F72AF4" w:rsidRPr="00B73055" w:rsidRDefault="00F72AF4" w:rsidP="00AE566C">
      <w:pPr>
        <w:rPr>
          <w:color w:val="000000"/>
        </w:rPr>
      </w:pPr>
      <w:r>
        <w:rPr>
          <w:b/>
          <w:bCs/>
          <w:color w:val="000000"/>
        </w:rPr>
        <w:t xml:space="preserve">    </w:t>
      </w:r>
      <w:r>
        <w:rPr>
          <w:color w:val="000000"/>
        </w:rPr>
        <w:t>A. Özel addır.</w:t>
      </w:r>
      <w:r w:rsidRPr="00B73055">
        <w:rPr>
          <w:color w:val="000000"/>
        </w:rPr>
        <w:tab/>
      </w:r>
      <w:r>
        <w:rPr>
          <w:color w:val="000000"/>
        </w:rPr>
        <w:t>B. Çoğul isimdir.</w:t>
      </w:r>
      <w:r w:rsidRPr="00B73055">
        <w:rPr>
          <w:color w:val="000000"/>
        </w:rPr>
        <w:tab/>
      </w:r>
      <w:r>
        <w:rPr>
          <w:color w:val="000000"/>
        </w:rPr>
        <w:t xml:space="preserve">    C. Cins (tür) isimdir.</w:t>
      </w:r>
      <w:r w:rsidRPr="00B73055">
        <w:rPr>
          <w:color w:val="000000"/>
        </w:rPr>
        <w:t xml:space="preserve">  </w:t>
      </w:r>
    </w:p>
    <w:p w:rsidR="00F72AF4" w:rsidRPr="00B73055" w:rsidRDefault="00F72AF4" w:rsidP="00AE566C">
      <w:pPr>
        <w:rPr>
          <w:color w:val="000000"/>
        </w:rPr>
      </w:pPr>
    </w:p>
    <w:p w:rsidR="00F72AF4" w:rsidRPr="00696DDC" w:rsidRDefault="00F72AF4" w:rsidP="00696DDC">
      <w:pPr>
        <w:rPr>
          <w:color w:val="000000"/>
        </w:rPr>
      </w:pPr>
    </w:p>
    <w:p w:rsidR="00F72AF4" w:rsidRDefault="00F72AF4" w:rsidP="00AB528A">
      <w:pPr>
        <w:ind w:left="6372" w:right="-214"/>
        <w:rPr>
          <w:b/>
          <w:bCs/>
          <w:color w:val="000000"/>
        </w:rPr>
      </w:pPr>
    </w:p>
    <w:p w:rsidR="00F72AF4" w:rsidRDefault="00F72AF4" w:rsidP="00AE566C">
      <w:pPr>
        <w:ind w:left="6372" w:right="-214"/>
        <w:jc w:val="center"/>
        <w:rPr>
          <w:b/>
          <w:bCs/>
          <w:color w:val="000000"/>
        </w:rPr>
      </w:pPr>
    </w:p>
    <w:p w:rsidR="00F72AF4" w:rsidRDefault="00F72AF4" w:rsidP="00AE566C">
      <w:pPr>
        <w:ind w:left="6372" w:right="-214"/>
        <w:jc w:val="center"/>
        <w:rPr>
          <w:b/>
          <w:bCs/>
          <w:color w:val="000000"/>
        </w:rPr>
      </w:pPr>
    </w:p>
    <w:p w:rsidR="00F72AF4" w:rsidRDefault="00F72AF4" w:rsidP="007A4490">
      <w:pPr>
        <w:ind w:left="6372" w:right="-214"/>
        <w:jc w:val="center"/>
        <w:rPr>
          <w:b/>
          <w:bCs/>
          <w:color w:val="000000"/>
        </w:rPr>
      </w:pPr>
      <w:r w:rsidRPr="00CC59F5">
        <w:rPr>
          <w:b/>
          <w:bCs/>
          <w:color w:val="000000"/>
        </w:rPr>
        <w:t>Sayfa 4</w:t>
      </w:r>
    </w:p>
    <w:p w:rsidR="00F72AF4" w:rsidRDefault="00F72AF4" w:rsidP="003F06BA">
      <w:pPr>
        <w:ind w:right="-214"/>
        <w:jc w:val="center"/>
        <w:rPr>
          <w:b/>
          <w:bCs/>
          <w:color w:val="FF0000"/>
        </w:rPr>
      </w:pPr>
      <w:r w:rsidRPr="00F61BCB">
        <w:rPr>
          <w:b/>
          <w:bCs/>
          <w:color w:val="FF0000"/>
        </w:rPr>
        <w:t>MATEMATİK SORULARI</w:t>
      </w:r>
    </w:p>
    <w:p w:rsidR="00F72AF4" w:rsidRPr="008C06B3" w:rsidRDefault="00F72AF4" w:rsidP="003F06BA">
      <w:pPr>
        <w:ind w:right="-214"/>
        <w:jc w:val="center"/>
        <w:rPr>
          <w:color w:val="FF0000"/>
        </w:rPr>
      </w:pPr>
    </w:p>
    <w:p w:rsidR="00F72AF4" w:rsidRPr="00B73055" w:rsidRDefault="00F72AF4" w:rsidP="003F06BA">
      <w:pPr>
        <w:rPr>
          <w:color w:val="000000"/>
        </w:rPr>
      </w:pPr>
      <w:r w:rsidRPr="00BA121F">
        <w:rPr>
          <w:b/>
          <w:bCs/>
          <w:color w:val="00B050"/>
        </w:rPr>
        <w:t>1</w:t>
      </w:r>
      <w:r w:rsidRPr="00BA121F">
        <w:rPr>
          <w:color w:val="00B050"/>
        </w:rPr>
        <w:t>)</w:t>
      </w:r>
      <w:r w:rsidRPr="00CC1272">
        <w:rPr>
          <w:color w:val="000000"/>
        </w:rPr>
        <w:t xml:space="preserve"> </w:t>
      </w:r>
      <w:r>
        <w:rPr>
          <w:b/>
          <w:bCs/>
          <w:color w:val="000000"/>
        </w:rPr>
        <w:t>Aşağıdaki cisimlerden hangisinin yüzeyi diğerlerinden farklı özelliktedir?</w:t>
      </w:r>
    </w:p>
    <w:p w:rsidR="00F72AF4" w:rsidRPr="00B73055" w:rsidRDefault="00F72AF4" w:rsidP="00655BD6">
      <w:pPr>
        <w:tabs>
          <w:tab w:val="left" w:pos="284"/>
        </w:tabs>
        <w:rPr>
          <w:color w:val="000000"/>
        </w:rPr>
      </w:pPr>
      <w:r>
        <w:rPr>
          <w:color w:val="000000"/>
        </w:rPr>
        <w:t xml:space="preserve">   A.</w:t>
      </w:r>
      <w:r w:rsidRPr="00C11799">
        <w:t xml:space="preserve"> </w:t>
      </w:r>
      <w:r w:rsidRPr="00E32FD1">
        <w:rPr>
          <w:noProof/>
        </w:rPr>
        <w:pict>
          <v:shape id="Resim 10" o:spid="_x0000_i1054" type="#_x0000_t75" style="width:46.5pt;height:39.75pt;visibility:visible">
            <v:imagedata r:id="rId23" o:title=""/>
          </v:shape>
        </w:pict>
      </w:r>
      <w:r>
        <w:rPr>
          <w:color w:val="000000"/>
        </w:rPr>
        <w:tab/>
        <w:t xml:space="preserve">            B. </w:t>
      </w:r>
      <w:r w:rsidRPr="00E32FD1">
        <w:rPr>
          <w:noProof/>
        </w:rPr>
        <w:pict>
          <v:shape id="_x0000_i1055" type="#_x0000_t75" style="width:46.5pt;height:34.5pt;visibility:visible">
            <v:imagedata r:id="rId24" o:title=""/>
          </v:shape>
        </w:pict>
      </w:r>
      <w:r w:rsidRPr="00B73055">
        <w:rPr>
          <w:color w:val="000000"/>
        </w:rPr>
        <w:tab/>
      </w:r>
      <w:r>
        <w:rPr>
          <w:color w:val="000000"/>
        </w:rPr>
        <w:t xml:space="preserve">            C. </w:t>
      </w:r>
      <w:r w:rsidRPr="00E32FD1">
        <w:rPr>
          <w:noProof/>
        </w:rPr>
        <w:pict>
          <v:shape id="Resim 7" o:spid="_x0000_i1056" type="#_x0000_t75" style="width:42pt;height:39.75pt;visibility:visible">
            <v:imagedata r:id="rId25" o:title=""/>
          </v:shape>
        </w:pict>
      </w:r>
    </w:p>
    <w:p w:rsidR="00F72AF4" w:rsidRPr="00B73055" w:rsidRDefault="00F72AF4" w:rsidP="003F06BA">
      <w:pPr>
        <w:rPr>
          <w:color w:val="000000"/>
        </w:rPr>
      </w:pPr>
    </w:p>
    <w:p w:rsidR="00F72AF4" w:rsidRPr="00CC1272" w:rsidRDefault="00F72AF4" w:rsidP="003F06BA">
      <w:pPr>
        <w:rPr>
          <w:b/>
          <w:bCs/>
          <w:color w:val="000000"/>
        </w:rPr>
      </w:pPr>
      <w:r w:rsidRPr="00BA121F">
        <w:rPr>
          <w:b/>
          <w:bCs/>
          <w:color w:val="00B050"/>
        </w:rPr>
        <w:t>2)</w:t>
      </w:r>
      <w:r>
        <w:rPr>
          <w:b/>
          <w:bCs/>
          <w:color w:val="000000"/>
        </w:rPr>
        <w:t xml:space="preserve">  Aşağıdaki çözümlemelerden hangisi 876 sayısına aittir</w:t>
      </w:r>
      <w:r w:rsidRPr="00CC1272">
        <w:rPr>
          <w:b/>
          <w:bCs/>
          <w:color w:val="000000"/>
        </w:rPr>
        <w:t xml:space="preserve">? </w:t>
      </w:r>
    </w:p>
    <w:p w:rsidR="00F72AF4" w:rsidRDefault="00F72AF4" w:rsidP="003F06BA">
      <w:pPr>
        <w:tabs>
          <w:tab w:val="left" w:pos="709"/>
        </w:tabs>
        <w:rPr>
          <w:color w:val="000000"/>
        </w:rPr>
      </w:pPr>
      <w:r>
        <w:rPr>
          <w:color w:val="000000"/>
        </w:rPr>
        <w:t xml:space="preserve">   A. 8 x 100 + 76 x 1</w:t>
      </w:r>
      <w:r>
        <w:rPr>
          <w:color w:val="000000"/>
        </w:rPr>
        <w:tab/>
      </w:r>
      <w:r>
        <w:rPr>
          <w:color w:val="000000"/>
        </w:rPr>
        <w:tab/>
        <w:t xml:space="preserve">            </w:t>
      </w:r>
    </w:p>
    <w:p w:rsidR="00F72AF4" w:rsidRDefault="00F72AF4" w:rsidP="003F06BA">
      <w:pPr>
        <w:tabs>
          <w:tab w:val="left" w:pos="709"/>
        </w:tabs>
        <w:rPr>
          <w:color w:val="000000"/>
        </w:rPr>
      </w:pPr>
      <w:r>
        <w:rPr>
          <w:color w:val="000000"/>
        </w:rPr>
        <w:t xml:space="preserve">   B. 8 x 100 + 7 x 1  +  6 x 1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  <w:r>
        <w:rPr>
          <w:color w:val="000000"/>
        </w:rPr>
        <w:t xml:space="preserve">            </w:t>
      </w:r>
    </w:p>
    <w:p w:rsidR="00F72AF4" w:rsidRPr="00B73055" w:rsidRDefault="00F72AF4" w:rsidP="003F06BA">
      <w:pPr>
        <w:tabs>
          <w:tab w:val="left" w:pos="709"/>
        </w:tabs>
        <w:rPr>
          <w:color w:val="000000"/>
        </w:rPr>
      </w:pPr>
      <w:r>
        <w:rPr>
          <w:color w:val="000000"/>
        </w:rPr>
        <w:t xml:space="preserve">   C. 8 x 100 + 7 x 10 + 6 x 1</w:t>
      </w:r>
    </w:p>
    <w:p w:rsidR="00F72AF4" w:rsidRPr="00B73055" w:rsidRDefault="00F72AF4" w:rsidP="003F06BA">
      <w:pPr>
        <w:rPr>
          <w:color w:val="000000"/>
        </w:rPr>
      </w:pPr>
      <w:r>
        <w:rPr>
          <w:noProof/>
        </w:rPr>
        <w:pict>
          <v:shape id="_x0000_s1054" type="#_x0000_t62" style="position:absolute;margin-left:100.1pt;margin-top:3.55pt;width:229.8pt;height:56.95pt;z-index:251653632" adj="-2787,9615">
            <v:textbox style="mso-next-textbox:#_x0000_s1054">
              <w:txbxContent>
                <w:p w:rsidR="00F72AF4" w:rsidRDefault="00F72AF4" w:rsidP="003F06B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69</w:t>
                  </w:r>
                  <w:r w:rsidRPr="00BA121F">
                    <w:rPr>
                      <w:b/>
                      <w:bCs/>
                    </w:rPr>
                    <w:t>4 &lt;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BA121F">
                    <w:t>…...</w:t>
                  </w:r>
                  <w:r>
                    <w:rPr>
                      <w:b/>
                      <w:bCs/>
                    </w:rPr>
                    <w:t xml:space="preserve"> </w:t>
                  </w:r>
                </w:p>
                <w:p w:rsidR="00F72AF4" w:rsidRPr="00BA121F" w:rsidRDefault="00F72AF4" w:rsidP="003F06B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Noktalı yere aşağıdakilerden hangisini yazabiliriz?</w:t>
                  </w:r>
                </w:p>
              </w:txbxContent>
            </v:textbox>
          </v:shape>
        </w:pict>
      </w:r>
      <w:r w:rsidRPr="00B73055">
        <w:rPr>
          <w:color w:val="000000"/>
        </w:rPr>
        <w:t xml:space="preserve">                           </w:t>
      </w:r>
      <w:r>
        <w:rPr>
          <w:color w:val="000000"/>
        </w:rPr>
        <w:t xml:space="preserve">              </w:t>
      </w:r>
    </w:p>
    <w:p w:rsidR="00F72AF4" w:rsidRPr="00CC1272" w:rsidRDefault="00F72AF4" w:rsidP="003F06BA">
      <w:pPr>
        <w:rPr>
          <w:b/>
          <w:bCs/>
          <w:color w:val="000000"/>
        </w:rPr>
      </w:pPr>
      <w:r w:rsidRPr="00A15205">
        <w:rPr>
          <w:b/>
          <w:bCs/>
          <w:color w:val="00B050"/>
        </w:rPr>
        <w:t>3)</w:t>
      </w:r>
      <w:r w:rsidRPr="00CC1272">
        <w:rPr>
          <w:b/>
          <w:bCs/>
          <w:color w:val="000000"/>
        </w:rPr>
        <w:t xml:space="preserve">   </w:t>
      </w:r>
      <w:r w:rsidRPr="00E32FD1">
        <w:rPr>
          <w:noProof/>
        </w:rPr>
        <w:pict>
          <v:shape id="Resim 3" o:spid="_x0000_i1057" type="#_x0000_t75" style="width:52.5pt;height:54.75pt;visibility:visible">
            <v:imagedata r:id="rId26" o:title=""/>
          </v:shape>
        </w:pict>
      </w:r>
    </w:p>
    <w:p w:rsidR="00F72AF4" w:rsidRDefault="00F72AF4" w:rsidP="003F06BA">
      <w:pPr>
        <w:rPr>
          <w:color w:val="000000"/>
        </w:rPr>
      </w:pPr>
      <w:r w:rsidRPr="00B73055">
        <w:rPr>
          <w:color w:val="000000"/>
        </w:rPr>
        <w:tab/>
      </w:r>
    </w:p>
    <w:p w:rsidR="00F72AF4" w:rsidRPr="00694070" w:rsidRDefault="00F72AF4" w:rsidP="003F06BA">
      <w:pPr>
        <w:rPr>
          <w:color w:val="000000"/>
        </w:rPr>
      </w:pPr>
      <w:r>
        <w:rPr>
          <w:color w:val="000000"/>
        </w:rPr>
        <w:t xml:space="preserve">   </w:t>
      </w:r>
      <w:r>
        <w:t xml:space="preserve">A. 682                      B. 689                       C. 696 </w:t>
      </w:r>
    </w:p>
    <w:p w:rsidR="00F72AF4" w:rsidRDefault="00F72AF4" w:rsidP="003F06BA">
      <w:pPr>
        <w:rPr>
          <w:b/>
          <w:bCs/>
          <w:color w:val="000000"/>
        </w:rPr>
      </w:pPr>
      <w:r>
        <w:rPr>
          <w:noProof/>
        </w:rPr>
        <w:pict>
          <v:group id="_x0000_s1055" style="position:absolute;margin-left:26.45pt;margin-top:12.9pt;width:272.1pt;height:22.6pt;z-index:251655680" coordorigin="9302,6514" coordsize="4415,318">
            <v:roundrect id="_x0000_s1056" style="position:absolute;left:9302;top:6514;width:653;height:318" arcsize="10923f" strokecolor="red" strokeweight="1pt">
              <v:stroke dashstyle="dash"/>
              <v:shadow color="#868686"/>
              <v:textbox style="mso-next-textbox:#_x0000_s1056">
                <w:txbxContent>
                  <w:p w:rsidR="00F72AF4" w:rsidRPr="00694070" w:rsidRDefault="00F72AF4" w:rsidP="003F06BA">
                    <w:pPr>
                      <w:jc w:val="center"/>
                      <w:rPr>
                        <w:b/>
                        <w:bCs/>
                      </w:rPr>
                    </w:pPr>
                    <w:r w:rsidRPr="00694070">
                      <w:rPr>
                        <w:b/>
                        <w:bCs/>
                      </w:rPr>
                      <w:t>100</w:t>
                    </w:r>
                  </w:p>
                </w:txbxContent>
              </v:textbox>
            </v:roundrect>
            <v:roundrect id="_x0000_s1057" style="position:absolute;left:10022;top:6514;width:653;height:318" arcsize="10923f" strokecolor="red" strokeweight="1pt">
              <v:stroke dashstyle="dash"/>
              <v:shadow color="#868686"/>
              <v:textbox style="mso-next-textbox:#_x0000_s1057">
                <w:txbxContent>
                  <w:p w:rsidR="00F72AF4" w:rsidRPr="00694070" w:rsidRDefault="00F72AF4" w:rsidP="003F06BA">
                    <w:pPr>
                      <w:jc w:val="center"/>
                      <w:rPr>
                        <w:b/>
                        <w:bCs/>
                      </w:rPr>
                    </w:pPr>
                    <w:r w:rsidRPr="00694070">
                      <w:rPr>
                        <w:b/>
                        <w:bCs/>
                      </w:rPr>
                      <w:t>85</w:t>
                    </w:r>
                  </w:p>
                </w:txbxContent>
              </v:textbox>
            </v:roundrect>
            <v:roundrect id="_x0000_s1058" style="position:absolute;left:10775;top:6514;width:653;height:318" arcsize="10923f" strokecolor="red" strokeweight="1pt">
              <v:stroke dashstyle="dash"/>
              <v:shadow color="#868686"/>
              <v:textbox style="mso-next-textbox:#_x0000_s1058">
                <w:txbxContent>
                  <w:p w:rsidR="00F72AF4" w:rsidRPr="00694070" w:rsidRDefault="00F72AF4" w:rsidP="003F06BA">
                    <w:pPr>
                      <w:jc w:val="center"/>
                      <w:rPr>
                        <w:b/>
                        <w:bCs/>
                      </w:rPr>
                    </w:pPr>
                    <w:r w:rsidRPr="00694070">
                      <w:rPr>
                        <w:b/>
                        <w:bCs/>
                      </w:rPr>
                      <w:t>70</w:t>
                    </w:r>
                  </w:p>
                </w:txbxContent>
              </v:textbox>
            </v:roundrect>
            <v:roundrect id="_x0000_s1059" style="position:absolute;left:11548;top:6514;width:653;height:318" arcsize="10923f" strokecolor="red" strokeweight="1pt">
              <v:stroke dashstyle="dash"/>
              <v:shadow color="#868686"/>
              <v:textbox style="mso-next-textbox:#_x0000_s1059">
                <w:txbxContent>
                  <w:p w:rsidR="00F72AF4" w:rsidRPr="00694070" w:rsidRDefault="00F72AF4" w:rsidP="003F06BA">
                    <w:pPr>
                      <w:jc w:val="center"/>
                      <w:rPr>
                        <w:b/>
                        <w:bCs/>
                      </w:rPr>
                    </w:pPr>
                    <w:r w:rsidRPr="00694070">
                      <w:rPr>
                        <w:b/>
                        <w:bCs/>
                      </w:rPr>
                      <w:t>55</w:t>
                    </w:r>
                  </w:p>
                </w:txbxContent>
              </v:textbox>
            </v:roundrect>
            <v:roundrect id="_x0000_s1060" style="position:absolute;left:12296;top:6514;width:653;height:318" arcsize="10923f" strokecolor="red" strokeweight="1pt">
              <v:stroke dashstyle="dash"/>
              <v:shadow color="#868686"/>
              <v:textbox style="mso-next-textbox:#_x0000_s1060">
                <w:txbxContent>
                  <w:p w:rsidR="00F72AF4" w:rsidRPr="00694070" w:rsidRDefault="00F72AF4" w:rsidP="003F06BA">
                    <w:pPr>
                      <w:jc w:val="center"/>
                      <w:rPr>
                        <w:b/>
                        <w:bCs/>
                      </w:rPr>
                    </w:pPr>
                    <w:r w:rsidRPr="00694070">
                      <w:rPr>
                        <w:b/>
                        <w:bCs/>
                      </w:rPr>
                      <w:t>30</w:t>
                    </w:r>
                  </w:p>
                </w:txbxContent>
              </v:textbox>
            </v:roundrect>
            <v:roundrect id="_x0000_s1061" style="position:absolute;left:13064;top:6514;width:653;height:318" arcsize="10923f" strokecolor="red" strokeweight="1pt">
              <v:stroke dashstyle="dash"/>
              <v:shadow color="#868686"/>
              <v:textbox style="mso-next-textbox:#_x0000_s1061">
                <w:txbxContent>
                  <w:p w:rsidR="00F72AF4" w:rsidRPr="00694070" w:rsidRDefault="00F72AF4" w:rsidP="003F06BA">
                    <w:pPr>
                      <w:jc w:val="center"/>
                      <w:rPr>
                        <w:b/>
                        <w:bCs/>
                      </w:rPr>
                    </w:pPr>
                    <w:r w:rsidRPr="00694070">
                      <w:rPr>
                        <w:b/>
                        <w:bCs/>
                      </w:rPr>
                      <w:t>15</w:t>
                    </w:r>
                  </w:p>
                </w:txbxContent>
              </v:textbox>
            </v:roundrect>
          </v:group>
        </w:pict>
      </w:r>
    </w:p>
    <w:p w:rsidR="00F72AF4" w:rsidRPr="00A15205" w:rsidRDefault="00F72AF4" w:rsidP="003F06BA">
      <w:pPr>
        <w:rPr>
          <w:b/>
          <w:bCs/>
          <w:color w:val="00B050"/>
        </w:rPr>
      </w:pPr>
      <w:r w:rsidRPr="00A15205">
        <w:rPr>
          <w:b/>
          <w:bCs/>
          <w:color w:val="00B050"/>
        </w:rPr>
        <w:t xml:space="preserve">4)      </w:t>
      </w:r>
    </w:p>
    <w:p w:rsidR="00F72AF4" w:rsidRPr="008C06B3" w:rsidRDefault="00F72AF4" w:rsidP="003F06BA">
      <w:pPr>
        <w:rPr>
          <w:color w:val="000000"/>
        </w:rPr>
      </w:pPr>
    </w:p>
    <w:p w:rsidR="00F72AF4" w:rsidRPr="004047B3" w:rsidRDefault="00F72AF4" w:rsidP="003F06BA">
      <w:pPr>
        <w:rPr>
          <w:b/>
          <w:bCs/>
        </w:rPr>
      </w:pPr>
      <w:r>
        <w:rPr>
          <w:b/>
          <w:bCs/>
        </w:rPr>
        <w:t xml:space="preserve">      Yukarıdaki örüntüde kuralı ilk bozan sayı hangisidir</w:t>
      </w:r>
      <w:r w:rsidRPr="004047B3">
        <w:rPr>
          <w:b/>
          <w:bCs/>
        </w:rPr>
        <w:t>?</w:t>
      </w:r>
    </w:p>
    <w:p w:rsidR="00F72AF4" w:rsidRDefault="00F72AF4" w:rsidP="003F06BA">
      <w:pPr>
        <w:tabs>
          <w:tab w:val="left" w:pos="709"/>
          <w:tab w:val="left" w:pos="2835"/>
          <w:tab w:val="left" w:pos="4962"/>
        </w:tabs>
      </w:pPr>
      <w:r>
        <w:t xml:space="preserve">   A. 30                       B. 55                          C. 70</w:t>
      </w:r>
    </w:p>
    <w:p w:rsidR="00F72AF4" w:rsidRDefault="00F72AF4" w:rsidP="003F06BA">
      <w:pPr>
        <w:rPr>
          <w:b/>
          <w:bCs/>
          <w:color w:val="000000"/>
        </w:rPr>
      </w:pPr>
    </w:p>
    <w:p w:rsidR="00F72AF4" w:rsidRDefault="00F72AF4" w:rsidP="003F06BA">
      <w:pPr>
        <w:rPr>
          <w:b/>
          <w:bCs/>
          <w:color w:val="000000"/>
        </w:rPr>
      </w:pPr>
      <w:r>
        <w:rPr>
          <w:noProof/>
        </w:rPr>
        <w:pict>
          <v:roundrect id="_x0000_s1062" style="position:absolute;margin-left:287.2pt;margin-top:13.2pt;width:28.45pt;height:15.05pt;z-index:251656704" arcsize="10923f"/>
        </w:pict>
      </w:r>
      <w:r>
        <w:rPr>
          <w:noProof/>
        </w:rPr>
        <w:pict>
          <v:roundrect id="_x0000_s1063" style="position:absolute;margin-left:233.55pt;margin-top:13.2pt;width:28.45pt;height:15.05pt;z-index:251657728" arcsize="10923f"/>
        </w:pict>
      </w:r>
    </w:p>
    <w:p w:rsidR="00F72AF4" w:rsidRPr="00CC1272" w:rsidRDefault="00F72AF4" w:rsidP="003F06BA">
      <w:pPr>
        <w:rPr>
          <w:b/>
          <w:bCs/>
          <w:color w:val="000000"/>
        </w:rPr>
      </w:pPr>
      <w:r w:rsidRPr="00A15205">
        <w:rPr>
          <w:b/>
          <w:bCs/>
          <w:color w:val="00B050"/>
        </w:rPr>
        <w:t xml:space="preserve">5) </w:t>
      </w:r>
      <w:r>
        <w:rPr>
          <w:b/>
          <w:bCs/>
          <w:color w:val="00B050"/>
        </w:rPr>
        <w:t xml:space="preserve">      </w:t>
      </w:r>
      <w:r w:rsidRPr="00A15205">
        <w:rPr>
          <w:b/>
          <w:bCs/>
          <w:color w:val="00B050"/>
        </w:rPr>
        <w:t xml:space="preserve"> </w:t>
      </w:r>
      <w:r w:rsidRPr="00A15205">
        <w:rPr>
          <w:rFonts w:ascii="Comic Sans MS" w:hAnsi="Comic Sans MS" w:cs="Comic Sans MS"/>
          <w:b/>
          <w:bCs/>
          <w:color w:val="000000"/>
        </w:rPr>
        <w:t xml:space="preserve">5,     9,     14,     23,     37,        </w:t>
      </w:r>
      <w:r>
        <w:rPr>
          <w:rFonts w:ascii="Comic Sans MS" w:hAnsi="Comic Sans MS" w:cs="Comic Sans MS"/>
          <w:b/>
          <w:bCs/>
          <w:color w:val="000000"/>
        </w:rPr>
        <w:t>,</w:t>
      </w:r>
      <w:r w:rsidRPr="00A15205">
        <w:rPr>
          <w:rFonts w:ascii="Comic Sans MS" w:hAnsi="Comic Sans MS" w:cs="Comic Sans MS"/>
          <w:b/>
          <w:bCs/>
          <w:color w:val="000000"/>
        </w:rPr>
        <w:t xml:space="preserve">         </w:t>
      </w:r>
    </w:p>
    <w:p w:rsidR="00F72AF4" w:rsidRDefault="00F72AF4" w:rsidP="003F06BA">
      <w:pPr>
        <w:rPr>
          <w:b/>
          <w:bCs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64" type="#_x0000_t61" style="position:absolute;margin-left:16.25pt;margin-top:12.4pt;width:268.7pt;height:39.35pt;z-index:251658752" adj="-2283,2470">
            <v:textbox style="mso-next-textbox:#_x0000_s1064">
              <w:txbxContent>
                <w:p w:rsidR="00F72AF4" w:rsidRDefault="00F72AF4" w:rsidP="003F06BA">
                  <w:r>
                    <w:rPr>
                      <w:b/>
                      <w:bCs/>
                    </w:rPr>
                    <w:t>Yukarıdaki örüntüde boş bırakılan kutulara sırasıyla hangileri yazılmalıdır?</w:t>
                  </w:r>
                </w:p>
              </w:txbxContent>
            </v:textbox>
          </v:shape>
        </w:pict>
      </w:r>
      <w:r>
        <w:rPr>
          <w:noProof/>
        </w:rPr>
        <w:pict>
          <v:shape id="Picture 9" o:spid="_x0000_s1065" type="#_x0000_t75" alt="22" style="position:absolute;margin-left:-9.4pt;margin-top:.25pt;width:37.8pt;height:51.9pt;flip:x;z-index:251654656;visibility:visible">
            <v:imagedata r:id="rId27" o:title=""/>
            <w10:wrap type="square"/>
          </v:shape>
        </w:pict>
      </w: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</w:p>
    <w:p w:rsidR="00F72AF4" w:rsidRDefault="00F72AF4" w:rsidP="00335190">
      <w:pPr>
        <w:rPr>
          <w:b/>
          <w:bCs/>
          <w:color w:val="FF0000"/>
        </w:rPr>
      </w:pPr>
    </w:p>
    <w:p w:rsidR="00F72AF4" w:rsidRDefault="00F72AF4" w:rsidP="00335190">
      <w:pPr>
        <w:rPr>
          <w:color w:val="000000"/>
        </w:rPr>
      </w:pPr>
      <w:r>
        <w:rPr>
          <w:color w:val="000000"/>
        </w:rPr>
        <w:t xml:space="preserve">  </w:t>
      </w:r>
    </w:p>
    <w:p w:rsidR="00F72AF4" w:rsidRDefault="00F72AF4" w:rsidP="007A4490">
      <w:pPr>
        <w:tabs>
          <w:tab w:val="left" w:pos="284"/>
        </w:tabs>
        <w:rPr>
          <w:b/>
          <w:bCs/>
          <w:color w:val="FF0000"/>
        </w:rPr>
      </w:pPr>
      <w:r>
        <w:rPr>
          <w:color w:val="000000"/>
        </w:rPr>
        <w:t xml:space="preserve">   A.  60, 97</w:t>
      </w:r>
      <w:r>
        <w:rPr>
          <w:color w:val="000000"/>
        </w:rPr>
        <w:tab/>
      </w:r>
      <w:r>
        <w:rPr>
          <w:color w:val="000000"/>
        </w:rPr>
        <w:tab/>
        <w:t>B. 51, 60</w:t>
      </w:r>
      <w:r>
        <w:rPr>
          <w:color w:val="000000"/>
        </w:rPr>
        <w:tab/>
        <w:t xml:space="preserve">         C. 46, 51</w:t>
      </w:r>
    </w:p>
    <w:p w:rsidR="00F72AF4" w:rsidRDefault="00F72AF4" w:rsidP="007A4490">
      <w:pPr>
        <w:tabs>
          <w:tab w:val="left" w:pos="284"/>
        </w:tabs>
        <w:rPr>
          <w:b/>
          <w:bCs/>
          <w:color w:val="FF0000"/>
        </w:rPr>
      </w:pPr>
    </w:p>
    <w:p w:rsidR="00F72AF4" w:rsidRPr="007A4490" w:rsidRDefault="00F72AF4" w:rsidP="007A4490">
      <w:pPr>
        <w:jc w:val="right"/>
        <w:rPr>
          <w:b/>
          <w:bCs/>
          <w:color w:val="000000"/>
        </w:rPr>
      </w:pPr>
      <w:r w:rsidRPr="00CC59F5">
        <w:rPr>
          <w:b/>
          <w:bCs/>
          <w:color w:val="000000"/>
        </w:rPr>
        <w:t>Sayfa 9</w:t>
      </w:r>
    </w:p>
    <w:p w:rsidR="00F72AF4" w:rsidRPr="00B73055" w:rsidRDefault="00F72AF4" w:rsidP="00335190">
      <w:pPr>
        <w:rPr>
          <w:b/>
          <w:bCs/>
          <w:color w:val="000000"/>
        </w:rPr>
      </w:pPr>
      <w:r w:rsidRPr="003E3BD1">
        <w:rPr>
          <w:b/>
          <w:bCs/>
          <w:color w:val="FF0000"/>
        </w:rPr>
        <w:t>14)</w:t>
      </w:r>
      <w:r>
        <w:rPr>
          <w:b/>
          <w:bCs/>
          <w:color w:val="000000"/>
        </w:rPr>
        <w:t xml:space="preserve"> Aşağıdakilerden hangisi sözsüz iletişime örnektir</w:t>
      </w:r>
      <w:r w:rsidRPr="00B73055">
        <w:rPr>
          <w:b/>
          <w:bCs/>
          <w:color w:val="000000"/>
        </w:rPr>
        <w:t>?</w:t>
      </w:r>
    </w:p>
    <w:p w:rsidR="00F72AF4" w:rsidRDefault="00F72AF4" w:rsidP="00335190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A. </w:t>
      </w:r>
      <w:r>
        <w:rPr>
          <w:color w:val="000000"/>
        </w:rPr>
        <w:t>Öğretmenlerinin gürültü yapan 3 – A sınıfına bağırması</w:t>
      </w:r>
      <w:r w:rsidRPr="00B73055">
        <w:rPr>
          <w:color w:val="000000"/>
        </w:rPr>
        <w:t>.</w:t>
      </w:r>
    </w:p>
    <w:p w:rsidR="00F72AF4" w:rsidRPr="00B73055" w:rsidRDefault="00F72AF4" w:rsidP="00335190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>B.</w:t>
      </w:r>
      <w:r>
        <w:rPr>
          <w:color w:val="000000"/>
        </w:rPr>
        <w:t xml:space="preserve"> Ablasını yolcu eden Şevval’in, hareket eden otobüse el sallaması</w:t>
      </w:r>
      <w:r w:rsidRPr="00B73055">
        <w:rPr>
          <w:color w:val="000000"/>
        </w:rPr>
        <w:t>.</w:t>
      </w:r>
    </w:p>
    <w:p w:rsidR="00F72AF4" w:rsidRDefault="00F72AF4" w:rsidP="00335190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C. </w:t>
      </w:r>
      <w:r>
        <w:rPr>
          <w:color w:val="000000"/>
        </w:rPr>
        <w:t>Sultan’ın derste arkadaşına not yazıp “dışarıda görüşürüz” demesi</w:t>
      </w:r>
      <w:r w:rsidRPr="00B73055">
        <w:rPr>
          <w:color w:val="000000"/>
        </w:rPr>
        <w:t>.</w:t>
      </w:r>
    </w:p>
    <w:p w:rsidR="00F72AF4" w:rsidRDefault="00F72AF4" w:rsidP="00335190">
      <w:pPr>
        <w:rPr>
          <w:color w:val="000000"/>
        </w:rPr>
      </w:pPr>
    </w:p>
    <w:p w:rsidR="00F72AF4" w:rsidRDefault="00F72AF4" w:rsidP="00335190">
      <w:pPr>
        <w:rPr>
          <w:b/>
          <w:bCs/>
          <w:color w:val="000000"/>
        </w:rPr>
      </w:pPr>
      <w:r w:rsidRPr="003E3BD1">
        <w:rPr>
          <w:b/>
          <w:bCs/>
          <w:color w:val="FF0000"/>
        </w:rPr>
        <w:t>15)</w:t>
      </w:r>
      <w:r>
        <w:rPr>
          <w:b/>
          <w:bCs/>
          <w:color w:val="000000"/>
        </w:rPr>
        <w:t xml:space="preserve"> Aşağıdakilerden hangisi, bir amaca ulaşmak için yapılması gereken önceliklerdendir?</w:t>
      </w:r>
    </w:p>
    <w:p w:rsidR="00F72AF4" w:rsidRPr="00B73055" w:rsidRDefault="00F72AF4" w:rsidP="00335190">
      <w:pPr>
        <w:rPr>
          <w:color w:val="000000"/>
        </w:rPr>
      </w:pPr>
      <w:r>
        <w:rPr>
          <w:b/>
          <w:bCs/>
          <w:color w:val="000000"/>
        </w:rPr>
        <w:t xml:space="preserve">    </w:t>
      </w:r>
      <w:r w:rsidRPr="00B73055">
        <w:rPr>
          <w:color w:val="000000"/>
        </w:rPr>
        <w:t xml:space="preserve">A. </w:t>
      </w:r>
      <w:r>
        <w:rPr>
          <w:color w:val="000000"/>
        </w:rPr>
        <w:t>Kesinlikle dersten başka şey düşünmemek.</w:t>
      </w:r>
    </w:p>
    <w:p w:rsidR="00F72AF4" w:rsidRPr="00B73055" w:rsidRDefault="00F72AF4" w:rsidP="00335190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B. </w:t>
      </w:r>
      <w:r>
        <w:rPr>
          <w:color w:val="000000"/>
        </w:rPr>
        <w:t>Çalışma planı hazırlamak</w:t>
      </w:r>
    </w:p>
    <w:p w:rsidR="00F72AF4" w:rsidRPr="009B0042" w:rsidRDefault="00F72AF4" w:rsidP="00335190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C. </w:t>
      </w:r>
      <w:r>
        <w:rPr>
          <w:color w:val="000000"/>
        </w:rPr>
        <w:t>Sabahları yatağı düzeltmek</w:t>
      </w:r>
    </w:p>
    <w:p w:rsidR="00F72AF4" w:rsidRPr="009B0042" w:rsidRDefault="00F72AF4" w:rsidP="00335190">
      <w:pPr>
        <w:rPr>
          <w:b/>
          <w:bCs/>
          <w:color w:val="000000"/>
        </w:rPr>
      </w:pPr>
    </w:p>
    <w:p w:rsidR="00F72AF4" w:rsidRPr="00B73055" w:rsidRDefault="00F72AF4" w:rsidP="00335190">
      <w:pPr>
        <w:rPr>
          <w:b/>
          <w:bCs/>
          <w:color w:val="000000"/>
        </w:rPr>
      </w:pPr>
      <w:r w:rsidRPr="003E3BD1">
        <w:rPr>
          <w:b/>
          <w:bCs/>
          <w:color w:val="FF0000"/>
        </w:rPr>
        <w:t>16)</w:t>
      </w:r>
      <w:r w:rsidRPr="00B73055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Gece geç yatıp sabah erken kalkan birinin yüz ifadesi, aşağıdakilerden hangisi gibi olur</w:t>
      </w:r>
      <w:r w:rsidRPr="00B73055">
        <w:rPr>
          <w:b/>
          <w:bCs/>
          <w:color w:val="000000"/>
        </w:rPr>
        <w:t>?</w:t>
      </w:r>
    </w:p>
    <w:p w:rsidR="00F72AF4" w:rsidRPr="00B73055" w:rsidRDefault="00F72AF4" w:rsidP="00335190">
      <w:pPr>
        <w:tabs>
          <w:tab w:val="left" w:pos="2410"/>
        </w:tabs>
        <w:rPr>
          <w:color w:val="000000"/>
        </w:rPr>
      </w:pPr>
      <w:r>
        <w:rPr>
          <w:b/>
          <w:bCs/>
          <w:color w:val="000000"/>
        </w:rPr>
        <w:t xml:space="preserve">    </w:t>
      </w:r>
      <w:r w:rsidRPr="00B73055">
        <w:rPr>
          <w:color w:val="000000"/>
        </w:rPr>
        <w:t xml:space="preserve">A. </w:t>
      </w:r>
      <w:r w:rsidRPr="00E32FD1">
        <w:rPr>
          <w:noProof/>
        </w:rPr>
        <w:pict>
          <v:shape id="_x0000_i1058" type="#_x0000_t75" style="width:34.5pt;height:36.75pt;visibility:visible">
            <v:imagedata r:id="rId28" o:title=""/>
          </v:shape>
        </w:pict>
      </w:r>
      <w:r>
        <w:rPr>
          <w:color w:val="000000"/>
        </w:rPr>
        <w:t xml:space="preserve">                 B. </w:t>
      </w:r>
      <w:r w:rsidRPr="00AF48EA">
        <w:rPr>
          <w:noProof/>
          <w:color w:val="000000"/>
        </w:rPr>
        <w:pict>
          <v:shape id="_x0000_i1059" type="#_x0000_t75" style="width:37.5pt;height:37.5pt;visibility:visible">
            <v:imagedata r:id="rId29" o:title=""/>
          </v:shape>
        </w:pict>
      </w:r>
      <w:r>
        <w:rPr>
          <w:color w:val="000000"/>
        </w:rPr>
        <w:t xml:space="preserve">            C. </w:t>
      </w:r>
      <w:r w:rsidRPr="00E32FD1">
        <w:rPr>
          <w:noProof/>
        </w:rPr>
        <w:pict>
          <v:shape id="Resim 8" o:spid="_x0000_i1060" type="#_x0000_t75" style="width:39.75pt;height:36.75pt;visibility:visible">
            <v:imagedata r:id="rId30" o:title=""/>
          </v:shape>
        </w:pict>
      </w:r>
    </w:p>
    <w:p w:rsidR="00F72AF4" w:rsidRPr="00F85222" w:rsidRDefault="00F72AF4" w:rsidP="00335190">
      <w:pPr>
        <w:rPr>
          <w:color w:val="000000"/>
        </w:rPr>
      </w:pPr>
      <w:r>
        <w:rPr>
          <w:color w:val="000000"/>
        </w:rPr>
        <w:t xml:space="preserve">    </w:t>
      </w:r>
    </w:p>
    <w:p w:rsidR="00F72AF4" w:rsidRPr="00B73055" w:rsidRDefault="00F72AF4" w:rsidP="00335190">
      <w:pPr>
        <w:ind w:right="-158"/>
        <w:rPr>
          <w:b/>
          <w:bCs/>
          <w:color w:val="000000"/>
        </w:rPr>
      </w:pPr>
      <w:r w:rsidRPr="003E3BD1">
        <w:rPr>
          <w:b/>
          <w:bCs/>
          <w:color w:val="FF0000"/>
        </w:rPr>
        <w:t>17)</w:t>
      </w:r>
      <w:r w:rsidRPr="00B73055">
        <w:rPr>
          <w:b/>
          <w:bCs/>
          <w:color w:val="000000"/>
        </w:rPr>
        <w:t xml:space="preserve"> </w:t>
      </w:r>
      <w:r>
        <w:rPr>
          <w:b/>
          <w:bCs/>
        </w:rPr>
        <w:t xml:space="preserve">Aşağıdaki atasözlerinden hangisi tutumlulukla ilgili </w:t>
      </w:r>
      <w:r w:rsidRPr="002D3F8A">
        <w:rPr>
          <w:b/>
          <w:bCs/>
          <w:color w:val="FF0000"/>
        </w:rPr>
        <w:t>değildir</w:t>
      </w:r>
      <w:r>
        <w:rPr>
          <w:b/>
          <w:bCs/>
        </w:rPr>
        <w:t>?</w:t>
      </w:r>
      <w:r>
        <w:rPr>
          <w:b/>
          <w:bCs/>
          <w:color w:val="000000"/>
        </w:rPr>
        <w:t xml:space="preserve"> </w:t>
      </w:r>
    </w:p>
    <w:p w:rsidR="00F72AF4" w:rsidRDefault="00F72AF4" w:rsidP="00335190">
      <w:r>
        <w:rPr>
          <w:b/>
          <w:bCs/>
          <w:color w:val="000000"/>
        </w:rPr>
        <w:t xml:space="preserve">    </w:t>
      </w:r>
      <w:r w:rsidRPr="00B73055">
        <w:rPr>
          <w:color w:val="000000"/>
        </w:rPr>
        <w:t>A.</w:t>
      </w:r>
      <w:r>
        <w:t xml:space="preserve"> İşten artmaz, dişten artar.</w:t>
      </w:r>
    </w:p>
    <w:p w:rsidR="00F72AF4" w:rsidRPr="00B73055" w:rsidRDefault="00F72AF4" w:rsidP="00335190">
      <w:pPr>
        <w:rPr>
          <w:color w:val="000000"/>
        </w:rPr>
      </w:pPr>
      <w:r>
        <w:t xml:space="preserve">    </w:t>
      </w:r>
      <w:r w:rsidRPr="00B73055">
        <w:rPr>
          <w:color w:val="000000"/>
        </w:rPr>
        <w:t xml:space="preserve">B. </w:t>
      </w:r>
      <w:r>
        <w:t>Güvenme varlığa, düşersin darlığa.</w:t>
      </w:r>
    </w:p>
    <w:p w:rsidR="00F72AF4" w:rsidRPr="009B0042" w:rsidRDefault="00F72AF4" w:rsidP="00335190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C. </w:t>
      </w:r>
      <w:r w:rsidRPr="007957CF">
        <w:rPr>
          <w:color w:val="000000"/>
        </w:rPr>
        <w:t>Akıllı düşman, akılsız dosttan hayırlıdır</w:t>
      </w:r>
    </w:p>
    <w:p w:rsidR="00F72AF4" w:rsidRDefault="00F72AF4" w:rsidP="00335190">
      <w:pPr>
        <w:rPr>
          <w:b/>
          <w:bCs/>
          <w:color w:val="000000"/>
        </w:rPr>
      </w:pPr>
    </w:p>
    <w:p w:rsidR="00F72AF4" w:rsidRDefault="00F72AF4" w:rsidP="00335190">
      <w:pPr>
        <w:rPr>
          <w:color w:val="000000"/>
        </w:rPr>
      </w:pPr>
      <w:r w:rsidRPr="003E3BD1">
        <w:rPr>
          <w:b/>
          <w:bCs/>
          <w:color w:val="FF0000"/>
        </w:rPr>
        <w:t>18)</w:t>
      </w:r>
      <w:r w:rsidRPr="00B73055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Tutumlu olmak aşağıdakilerden hangisine katkı sağlar?</w:t>
      </w:r>
      <w:r w:rsidRPr="00B73055">
        <w:rPr>
          <w:color w:val="000000"/>
        </w:rPr>
        <w:t xml:space="preserve"> </w:t>
      </w:r>
    </w:p>
    <w:p w:rsidR="00F72AF4" w:rsidRDefault="00F72AF4" w:rsidP="00335190">
      <w:pPr>
        <w:rPr>
          <w:color w:val="000000"/>
        </w:rPr>
      </w:pPr>
      <w:r>
        <w:rPr>
          <w:color w:val="000000"/>
        </w:rPr>
        <w:t xml:space="preserve">    A. Ailemizin ve ulusumuzun bitçesine katkı sağlar.</w:t>
      </w:r>
    </w:p>
    <w:p w:rsidR="00F72AF4" w:rsidRDefault="00F72AF4" w:rsidP="00335190">
      <w:pPr>
        <w:rPr>
          <w:color w:val="000000"/>
        </w:rPr>
      </w:pPr>
      <w:r>
        <w:rPr>
          <w:color w:val="000000"/>
        </w:rPr>
        <w:t xml:space="preserve">    B. Komşularımızın bütçesine katkı sağlar.</w:t>
      </w:r>
    </w:p>
    <w:p w:rsidR="00F72AF4" w:rsidRDefault="00F72AF4" w:rsidP="00335190">
      <w:pPr>
        <w:rPr>
          <w:color w:val="000000"/>
        </w:rPr>
      </w:pPr>
      <w:r>
        <w:rPr>
          <w:color w:val="000000"/>
        </w:rPr>
        <w:t xml:space="preserve">    C. Zor durumda kalan arkadaşlarımıza yardıma katkı sağlar.</w:t>
      </w:r>
      <w:r w:rsidRPr="00B73055">
        <w:rPr>
          <w:color w:val="000000"/>
        </w:rPr>
        <w:t xml:space="preserve"> </w:t>
      </w:r>
    </w:p>
    <w:p w:rsidR="00F72AF4" w:rsidRDefault="00F72AF4" w:rsidP="00335190">
      <w:pPr>
        <w:rPr>
          <w:color w:val="000000"/>
        </w:rPr>
      </w:pPr>
      <w:r>
        <w:rPr>
          <w:color w:val="000000"/>
        </w:rPr>
        <w:t xml:space="preserve">     </w:t>
      </w:r>
      <w:r w:rsidRPr="00B73055">
        <w:rPr>
          <w:color w:val="000000"/>
        </w:rPr>
        <w:t xml:space="preserve"> </w:t>
      </w:r>
    </w:p>
    <w:p w:rsidR="00F72AF4" w:rsidRPr="009079D0" w:rsidRDefault="00F72AF4" w:rsidP="00335190">
      <w:pPr>
        <w:tabs>
          <w:tab w:val="left" w:pos="284"/>
          <w:tab w:val="left" w:pos="567"/>
        </w:tabs>
        <w:rPr>
          <w:color w:val="000000"/>
        </w:rPr>
      </w:pPr>
      <w:r w:rsidRPr="00F85222">
        <w:rPr>
          <w:b/>
          <w:bCs/>
          <w:color w:val="FF0000"/>
        </w:rPr>
        <w:t xml:space="preserve">19) </w:t>
      </w:r>
      <w:r w:rsidRPr="00F85222">
        <w:rPr>
          <w:b/>
          <w:bCs/>
          <w:color w:val="000000"/>
        </w:rPr>
        <w:t xml:space="preserve">Hangisi dünyanın kendi etrafında dönmesinin sonucu </w:t>
      </w:r>
      <w:r w:rsidRPr="002D3F8A">
        <w:rPr>
          <w:b/>
          <w:bCs/>
          <w:color w:val="FF0000"/>
        </w:rPr>
        <w:t>değildir</w:t>
      </w:r>
      <w:r w:rsidRPr="00F85222">
        <w:rPr>
          <w:b/>
          <w:bCs/>
          <w:color w:val="000000"/>
        </w:rPr>
        <w:t>?</w:t>
      </w:r>
    </w:p>
    <w:p w:rsidR="00F72AF4" w:rsidRDefault="00F72AF4" w:rsidP="00335190">
      <w:pPr>
        <w:rPr>
          <w:color w:val="000000"/>
        </w:rPr>
      </w:pPr>
      <w:r>
        <w:rPr>
          <w:color w:val="000000"/>
        </w:rPr>
        <w:t xml:space="preserve">    A. Mevsimler değişir.</w:t>
      </w:r>
    </w:p>
    <w:p w:rsidR="00F72AF4" w:rsidRDefault="00F72AF4" w:rsidP="00335190">
      <w:pPr>
        <w:rPr>
          <w:color w:val="000000"/>
        </w:rPr>
      </w:pPr>
      <w:r>
        <w:rPr>
          <w:color w:val="000000"/>
        </w:rPr>
        <w:t xml:space="preserve">    B. Gece ve gündüz meydana gelir.</w:t>
      </w:r>
    </w:p>
    <w:p w:rsidR="00F72AF4" w:rsidRDefault="00F72AF4" w:rsidP="00335190">
      <w:pPr>
        <w:rPr>
          <w:color w:val="000000"/>
        </w:rPr>
      </w:pPr>
      <w:r>
        <w:rPr>
          <w:color w:val="000000"/>
        </w:rPr>
        <w:t xml:space="preserve">    C. Gün içinde sıcaklık farklılıkları oluşur.</w:t>
      </w:r>
      <w:r w:rsidRPr="00B73055">
        <w:rPr>
          <w:color w:val="000000"/>
        </w:rPr>
        <w:t xml:space="preserve"> </w:t>
      </w:r>
    </w:p>
    <w:p w:rsidR="00F72AF4" w:rsidRDefault="00F72AF4" w:rsidP="00335190">
      <w:pPr>
        <w:rPr>
          <w:color w:val="000000"/>
        </w:rPr>
      </w:pPr>
    </w:p>
    <w:p w:rsidR="00F72AF4" w:rsidRDefault="00F72AF4" w:rsidP="00335190">
      <w:pPr>
        <w:rPr>
          <w:b/>
          <w:bCs/>
          <w:color w:val="000000"/>
        </w:rPr>
      </w:pPr>
      <w:r w:rsidRPr="003F06BA">
        <w:rPr>
          <w:b/>
          <w:bCs/>
          <w:color w:val="FF0000"/>
        </w:rPr>
        <w:t>20)</w:t>
      </w:r>
      <w:r>
        <w:rPr>
          <w:b/>
          <w:bCs/>
          <w:color w:val="000000"/>
        </w:rPr>
        <w:t xml:space="preserve"> Aşağıdakilerden hangisi Ay’ın evrelerinden biri </w:t>
      </w:r>
      <w:r w:rsidRPr="002D3F8A">
        <w:rPr>
          <w:b/>
          <w:bCs/>
          <w:color w:val="FF0000"/>
        </w:rPr>
        <w:t>değildir</w:t>
      </w:r>
      <w:r>
        <w:rPr>
          <w:b/>
          <w:bCs/>
          <w:color w:val="000000"/>
        </w:rPr>
        <w:t>?</w:t>
      </w:r>
    </w:p>
    <w:p w:rsidR="00F72AF4" w:rsidRPr="007A4490" w:rsidRDefault="00F72AF4" w:rsidP="007A4490">
      <w:pPr>
        <w:tabs>
          <w:tab w:val="left" w:pos="4253"/>
        </w:tabs>
        <w:rPr>
          <w:b/>
          <w:bCs/>
          <w:color w:val="000000"/>
        </w:rPr>
      </w:pPr>
      <w:r>
        <w:rPr>
          <w:color w:val="000000"/>
        </w:rPr>
        <w:t xml:space="preserve">     A. ilk dördün           B. dolunay             C. eski ay</w:t>
      </w:r>
    </w:p>
    <w:p w:rsidR="00F72AF4" w:rsidRPr="007A4490" w:rsidRDefault="00F72AF4" w:rsidP="007A4490">
      <w:pPr>
        <w:jc w:val="right"/>
        <w:rPr>
          <w:b/>
          <w:bCs/>
          <w:color w:val="000000"/>
        </w:rPr>
      </w:pPr>
      <w:r w:rsidRPr="00CC59F5">
        <w:rPr>
          <w:b/>
          <w:bCs/>
          <w:color w:val="000000"/>
        </w:rPr>
        <w:t>Sayfa 8</w:t>
      </w:r>
    </w:p>
    <w:p w:rsidR="00F72AF4" w:rsidRDefault="00F72AF4" w:rsidP="00AB528A">
      <w:pPr>
        <w:rPr>
          <w:b/>
          <w:bCs/>
          <w:color w:val="00B0F0"/>
        </w:rPr>
      </w:pPr>
    </w:p>
    <w:p w:rsidR="00F72AF4" w:rsidRPr="00B73055" w:rsidRDefault="00F72AF4" w:rsidP="00AB528A">
      <w:pPr>
        <w:rPr>
          <w:b/>
          <w:bCs/>
          <w:color w:val="000000"/>
        </w:rPr>
      </w:pPr>
      <w:r w:rsidRPr="00696DDC">
        <w:rPr>
          <w:b/>
          <w:bCs/>
          <w:color w:val="00B0F0"/>
        </w:rPr>
        <w:t>18)</w:t>
      </w:r>
      <w:r w:rsidRPr="00B73055">
        <w:rPr>
          <w:b/>
          <w:bCs/>
          <w:color w:val="000000"/>
        </w:rPr>
        <w:t xml:space="preserve"> </w:t>
      </w:r>
      <w:r w:rsidRPr="007E7E61">
        <w:rPr>
          <w:color w:val="000000"/>
        </w:rPr>
        <w:t>“</w:t>
      </w:r>
      <w:r>
        <w:rPr>
          <w:color w:val="000000"/>
        </w:rPr>
        <w:t>Kara</w:t>
      </w:r>
      <w:r w:rsidRPr="007E7E61">
        <w:rPr>
          <w:color w:val="000000"/>
        </w:rPr>
        <w:t>”</w:t>
      </w:r>
      <w:r>
        <w:rPr>
          <w:b/>
          <w:bCs/>
          <w:color w:val="000000"/>
        </w:rPr>
        <w:t xml:space="preserve"> sözcüğü, hangi cümlede varlığın özelliğini belirtiyor</w:t>
      </w:r>
      <w:r w:rsidRPr="00B73055">
        <w:rPr>
          <w:b/>
          <w:bCs/>
          <w:color w:val="000000"/>
        </w:rPr>
        <w:t>?</w:t>
      </w:r>
    </w:p>
    <w:p w:rsidR="00F72AF4" w:rsidRDefault="00F72AF4" w:rsidP="00AB528A">
      <w:pPr>
        <w:rPr>
          <w:color w:val="000000"/>
        </w:rPr>
      </w:pPr>
      <w:r>
        <w:rPr>
          <w:color w:val="000000"/>
        </w:rPr>
        <w:t xml:space="preserve">    A. “Kara” ile “siyah” eş anlamlı kelimelerdir.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F72AF4" w:rsidRDefault="00F72AF4" w:rsidP="00AB528A">
      <w:pPr>
        <w:rPr>
          <w:color w:val="000000"/>
        </w:rPr>
      </w:pPr>
      <w:r>
        <w:rPr>
          <w:color w:val="000000"/>
        </w:rPr>
        <w:t xml:space="preserve">    B. Kara tokamı gören oldu mu?</w:t>
      </w:r>
      <w:r w:rsidRPr="00B73055">
        <w:rPr>
          <w:color w:val="000000"/>
        </w:rPr>
        <w:tab/>
      </w:r>
      <w:r w:rsidRPr="00B73055">
        <w:rPr>
          <w:color w:val="000000"/>
        </w:rPr>
        <w:tab/>
      </w:r>
    </w:p>
    <w:p w:rsidR="00F72AF4" w:rsidRDefault="00F72AF4" w:rsidP="00AB528A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C. </w:t>
      </w:r>
      <w:r>
        <w:rPr>
          <w:color w:val="000000"/>
        </w:rPr>
        <w:t>İzlediğim filmdeki Kara, bütün düşmanlarını yeniyordu.</w:t>
      </w:r>
    </w:p>
    <w:p w:rsidR="00F72AF4" w:rsidRDefault="00F72AF4" w:rsidP="00AB528A">
      <w:pPr>
        <w:rPr>
          <w:color w:val="000000"/>
        </w:rPr>
      </w:pPr>
    </w:p>
    <w:p w:rsidR="00F72AF4" w:rsidRDefault="00F72AF4" w:rsidP="00AB528A">
      <w:pPr>
        <w:rPr>
          <w:color w:val="000000"/>
        </w:rPr>
      </w:pPr>
    </w:p>
    <w:p w:rsidR="00F72AF4" w:rsidRPr="00B73055" w:rsidRDefault="00F72AF4" w:rsidP="00AB528A">
      <w:pPr>
        <w:rPr>
          <w:b/>
          <w:bCs/>
          <w:color w:val="000000"/>
        </w:rPr>
      </w:pPr>
      <w:r w:rsidRPr="00873E1E">
        <w:rPr>
          <w:b/>
          <w:bCs/>
          <w:color w:val="00B0F0"/>
        </w:rPr>
        <w:t>19)</w:t>
      </w:r>
      <w:r w:rsidRPr="00B73055">
        <w:rPr>
          <w:b/>
          <w:bCs/>
          <w:color w:val="000000"/>
        </w:rPr>
        <w:t xml:space="preserve"> </w:t>
      </w:r>
      <w:r>
        <w:rPr>
          <w:color w:val="000000"/>
        </w:rPr>
        <w:t>“Halı</w:t>
      </w:r>
      <w:r w:rsidRPr="003838F1">
        <w:rPr>
          <w:color w:val="000000"/>
        </w:rPr>
        <w:t>”</w:t>
      </w:r>
      <w:r>
        <w:rPr>
          <w:b/>
          <w:bCs/>
          <w:color w:val="000000"/>
        </w:rPr>
        <w:t xml:space="preserve"> sözcüğü hangi seçenekte biçim yönünden nitelendirilmiştir?</w:t>
      </w:r>
    </w:p>
    <w:p w:rsidR="00F72AF4" w:rsidRPr="00B73055" w:rsidRDefault="00F72AF4" w:rsidP="00AB528A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>A.</w:t>
      </w:r>
      <w:r>
        <w:rPr>
          <w:color w:val="000000"/>
        </w:rPr>
        <w:t xml:space="preserve"> Evimize yeni halı aldık.</w:t>
      </w:r>
      <w:r w:rsidRPr="00B73055">
        <w:rPr>
          <w:color w:val="000000"/>
        </w:rPr>
        <w:t xml:space="preserve"> </w:t>
      </w:r>
    </w:p>
    <w:p w:rsidR="00F72AF4" w:rsidRPr="00B73055" w:rsidRDefault="00F72AF4" w:rsidP="00AB528A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B. </w:t>
      </w:r>
      <w:r>
        <w:rPr>
          <w:color w:val="000000"/>
        </w:rPr>
        <w:t>Keşke, yeşil yerine mavi halı alsaydık.</w:t>
      </w:r>
    </w:p>
    <w:p w:rsidR="00F72AF4" w:rsidRDefault="00F72AF4" w:rsidP="00AB528A">
      <w:pPr>
        <w:rPr>
          <w:color w:val="000000"/>
        </w:rPr>
      </w:pPr>
      <w:r>
        <w:rPr>
          <w:color w:val="000000"/>
        </w:rPr>
        <w:t xml:space="preserve">    C. Aldığımız halı oldukça büyük.</w:t>
      </w:r>
    </w:p>
    <w:p w:rsidR="00F72AF4" w:rsidRPr="00B73055" w:rsidRDefault="00F72AF4" w:rsidP="00AB528A">
      <w:pPr>
        <w:rPr>
          <w:color w:val="000000"/>
        </w:rPr>
      </w:pPr>
    </w:p>
    <w:p w:rsidR="00F72AF4" w:rsidRPr="00B73055" w:rsidRDefault="00F72AF4" w:rsidP="00AB528A">
      <w:pPr>
        <w:rPr>
          <w:b/>
          <w:bCs/>
          <w:color w:val="000000"/>
        </w:rPr>
      </w:pPr>
      <w:r w:rsidRPr="00873E1E">
        <w:rPr>
          <w:b/>
          <w:bCs/>
          <w:color w:val="00B0F0"/>
        </w:rPr>
        <w:t>20)</w:t>
      </w:r>
      <w:r>
        <w:rPr>
          <w:b/>
          <w:bCs/>
          <w:color w:val="000000"/>
        </w:rPr>
        <w:t xml:space="preserve"> Aşağıdaki cümlelerin hangisinde, varlığı işaret yoluyla belirten bir kelime</w:t>
      </w:r>
      <w:r w:rsidRPr="00B73055">
        <w:rPr>
          <w:b/>
          <w:bCs/>
          <w:color w:val="000000"/>
        </w:rPr>
        <w:t xml:space="preserve"> </w:t>
      </w:r>
      <w:r w:rsidRPr="00AE62F6">
        <w:rPr>
          <w:b/>
          <w:bCs/>
          <w:color w:val="FF0000"/>
        </w:rPr>
        <w:t>yoktur</w:t>
      </w:r>
      <w:r w:rsidRPr="00B73055">
        <w:rPr>
          <w:b/>
          <w:bCs/>
          <w:color w:val="000000"/>
        </w:rPr>
        <w:t>?</w:t>
      </w:r>
    </w:p>
    <w:p w:rsidR="00F72AF4" w:rsidRPr="00B73055" w:rsidRDefault="00F72AF4" w:rsidP="00AB528A">
      <w:pPr>
        <w:rPr>
          <w:color w:val="000000"/>
        </w:rPr>
      </w:pPr>
      <w:r>
        <w:rPr>
          <w:color w:val="000000"/>
        </w:rPr>
        <w:t xml:space="preserve">    A. Şu olayı bana adam gibi anlat!</w:t>
      </w:r>
    </w:p>
    <w:p w:rsidR="00F72AF4" w:rsidRPr="00B73055" w:rsidRDefault="00F72AF4" w:rsidP="00AB528A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B. </w:t>
      </w:r>
      <w:r>
        <w:rPr>
          <w:color w:val="000000"/>
        </w:rPr>
        <w:t>O, senin kedin mi?</w:t>
      </w:r>
    </w:p>
    <w:p w:rsidR="00F72AF4" w:rsidRPr="003F06BA" w:rsidRDefault="00F72AF4" w:rsidP="00AB528A">
      <w:pPr>
        <w:rPr>
          <w:color w:val="000000"/>
        </w:rPr>
      </w:pPr>
      <w:r>
        <w:rPr>
          <w:color w:val="000000"/>
        </w:rPr>
        <w:t xml:space="preserve">    C. Para biriktirip, bu ayakkabıyı mutlaka alacağım.</w:t>
      </w: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  <w:r>
        <w:rPr>
          <w:color w:val="000000"/>
        </w:rPr>
        <w:t xml:space="preserve">   </w:t>
      </w:r>
    </w:p>
    <w:p w:rsidR="00F72AF4" w:rsidRDefault="00F72AF4" w:rsidP="003F06BA">
      <w:pPr>
        <w:rPr>
          <w:color w:val="000000"/>
        </w:rPr>
      </w:pPr>
      <w:r>
        <w:rPr>
          <w:color w:val="000000"/>
        </w:rPr>
        <w:t xml:space="preserve">      </w:t>
      </w: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b/>
          <w:bCs/>
          <w:color w:val="000000"/>
        </w:rPr>
      </w:pP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</w:p>
    <w:p w:rsidR="00F72AF4" w:rsidRDefault="00F72AF4" w:rsidP="003F06BA">
      <w:pPr>
        <w:rPr>
          <w:color w:val="000000"/>
        </w:rPr>
      </w:pPr>
    </w:p>
    <w:p w:rsidR="00F72AF4" w:rsidRDefault="00F72AF4" w:rsidP="007A4490">
      <w:pPr>
        <w:jc w:val="right"/>
        <w:rPr>
          <w:b/>
          <w:bCs/>
          <w:color w:val="000000"/>
        </w:rPr>
      </w:pPr>
    </w:p>
    <w:p w:rsidR="00F72AF4" w:rsidRDefault="00F72AF4" w:rsidP="007A4490">
      <w:pPr>
        <w:jc w:val="right"/>
        <w:rPr>
          <w:b/>
          <w:bCs/>
          <w:color w:val="000000"/>
        </w:rPr>
      </w:pPr>
    </w:p>
    <w:p w:rsidR="00F72AF4" w:rsidRPr="007A4490" w:rsidRDefault="00F72AF4" w:rsidP="007A4490">
      <w:pPr>
        <w:jc w:val="right"/>
        <w:rPr>
          <w:b/>
          <w:bCs/>
          <w:color w:val="000000"/>
        </w:rPr>
      </w:pPr>
      <w:r w:rsidRPr="00CC59F5">
        <w:rPr>
          <w:b/>
          <w:bCs/>
          <w:color w:val="000000"/>
        </w:rPr>
        <w:t>Sayfa 5</w:t>
      </w:r>
    </w:p>
    <w:p w:rsidR="00F72AF4" w:rsidRPr="003E3BD1" w:rsidRDefault="00F72AF4" w:rsidP="00320855">
      <w:pPr>
        <w:tabs>
          <w:tab w:val="left" w:pos="2552"/>
        </w:tabs>
        <w:jc w:val="center"/>
        <w:rPr>
          <w:b/>
          <w:bCs/>
          <w:color w:val="00B0F0"/>
          <w:sz w:val="32"/>
          <w:szCs w:val="32"/>
        </w:rPr>
      </w:pPr>
      <w:r w:rsidRPr="003E3BD1">
        <w:rPr>
          <w:b/>
          <w:bCs/>
          <w:color w:val="00B0F0"/>
          <w:sz w:val="32"/>
          <w:szCs w:val="32"/>
        </w:rPr>
        <w:t xml:space="preserve">HAYAT BİLGİSİ </w:t>
      </w:r>
    </w:p>
    <w:p w:rsidR="00F72AF4" w:rsidRPr="00CC1272" w:rsidRDefault="00F72AF4" w:rsidP="00DE6274">
      <w:pPr>
        <w:jc w:val="center"/>
        <w:rPr>
          <w:color w:val="000000"/>
          <w:sz w:val="16"/>
          <w:szCs w:val="16"/>
        </w:rPr>
      </w:pPr>
    </w:p>
    <w:p w:rsidR="00F72AF4" w:rsidRDefault="00F72AF4" w:rsidP="00816FDA">
      <w:r w:rsidRPr="003E3BD1">
        <w:rPr>
          <w:b/>
          <w:bCs/>
          <w:color w:val="FF0000"/>
        </w:rPr>
        <w:t>1)</w:t>
      </w:r>
      <w:r>
        <w:rPr>
          <w:b/>
          <w:bCs/>
          <w:color w:val="000000"/>
        </w:rPr>
        <w:t xml:space="preserve"> </w:t>
      </w:r>
      <w:r w:rsidRPr="00816FDA">
        <w:rPr>
          <w:b/>
          <w:bCs/>
        </w:rPr>
        <w:t>Aşağıdakilerden hangisi çekirdek aileyi anlatır?</w:t>
      </w:r>
    </w:p>
    <w:p w:rsidR="00F72AF4" w:rsidRPr="00B73055" w:rsidRDefault="00F72AF4" w:rsidP="00816FDA">
      <w:pPr>
        <w:rPr>
          <w:color w:val="000000"/>
        </w:rPr>
      </w:pPr>
      <w:r>
        <w:t xml:space="preserve">    </w:t>
      </w:r>
      <w:r>
        <w:rPr>
          <w:color w:val="000000"/>
        </w:rPr>
        <w:t>A. Anne, baba ve komşulardan oluşan topluluktur.</w:t>
      </w:r>
    </w:p>
    <w:p w:rsidR="00F72AF4" w:rsidRPr="00B73055" w:rsidRDefault="00F72AF4" w:rsidP="00816FDA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B. </w:t>
      </w:r>
      <w:r>
        <w:rPr>
          <w:color w:val="000000"/>
        </w:rPr>
        <w:t>Anne, baba ve çocuklardan oluşan topluluktur.</w:t>
      </w:r>
    </w:p>
    <w:p w:rsidR="00F72AF4" w:rsidRPr="00B73055" w:rsidRDefault="00F72AF4" w:rsidP="00816FDA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C. </w:t>
      </w:r>
      <w:r>
        <w:rPr>
          <w:color w:val="000000"/>
        </w:rPr>
        <w:t>Anne, baba ve tüm akrabalardan oluşan topluluktur.</w:t>
      </w:r>
    </w:p>
    <w:p w:rsidR="00F72AF4" w:rsidRPr="000F3772" w:rsidRDefault="00F72AF4" w:rsidP="00816FDA">
      <w:pPr>
        <w:tabs>
          <w:tab w:val="left" w:pos="426"/>
        </w:tabs>
      </w:pPr>
    </w:p>
    <w:p w:rsidR="00F72AF4" w:rsidRPr="00B73055" w:rsidRDefault="00F72AF4" w:rsidP="008B1A59">
      <w:pPr>
        <w:rPr>
          <w:color w:val="000000"/>
        </w:rPr>
      </w:pPr>
      <w:r>
        <w:rPr>
          <w:noProof/>
        </w:rPr>
        <w:pict>
          <v:roundrect id="_x0000_s1066" style="position:absolute;margin-left:16pt;margin-top:2.75pt;width:236.15pt;height:43.95pt;z-index:251644416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66">
              <w:txbxContent>
                <w:p w:rsidR="00F72AF4" w:rsidRPr="00D051C6" w:rsidRDefault="00F72AF4" w:rsidP="00D051C6">
                  <w:pPr>
                    <w:rPr>
                      <w:i/>
                      <w:iCs/>
                    </w:rPr>
                  </w:pPr>
                  <w:r w:rsidRPr="00D051C6">
                    <w:rPr>
                      <w:i/>
                      <w:iCs/>
                    </w:rPr>
                    <w:t xml:space="preserve">Gece içindeyiz, yağmurdan soğuktan korur. </w:t>
                  </w:r>
                </w:p>
                <w:p w:rsidR="00F72AF4" w:rsidRPr="00D051C6" w:rsidRDefault="00F72AF4" w:rsidP="00D051C6">
                  <w:pPr>
                    <w:rPr>
                      <w:i/>
                      <w:iCs/>
                    </w:rPr>
                  </w:pPr>
                  <w:r w:rsidRPr="00D051C6">
                    <w:rPr>
                      <w:i/>
                      <w:iCs/>
                    </w:rPr>
                    <w:t>Gündüz</w:t>
                  </w:r>
                  <w:r>
                    <w:rPr>
                      <w:i/>
                      <w:iCs/>
                    </w:rPr>
                    <w:t>, genellikle</w:t>
                  </w:r>
                  <w:r w:rsidRPr="00D051C6">
                    <w:rPr>
                      <w:i/>
                      <w:iCs/>
                    </w:rPr>
                    <w:t xml:space="preserve"> dışında</w:t>
                  </w:r>
                  <w:r>
                    <w:rPr>
                      <w:i/>
                      <w:iCs/>
                    </w:rPr>
                    <w:t>yız;</w:t>
                  </w:r>
                  <w:r w:rsidRPr="00D051C6">
                    <w:rPr>
                      <w:i/>
                      <w:iCs/>
                    </w:rPr>
                    <w:t xml:space="preserve"> şirin bir yuva</w:t>
                  </w:r>
                </w:p>
              </w:txbxContent>
            </v:textbox>
          </v:roundrect>
        </w:pict>
      </w:r>
    </w:p>
    <w:p w:rsidR="00F72AF4" w:rsidRPr="003E3BD1" w:rsidRDefault="00F72AF4" w:rsidP="008B1A59">
      <w:pPr>
        <w:rPr>
          <w:b/>
          <w:bCs/>
          <w:color w:val="FF0000"/>
        </w:rPr>
      </w:pPr>
      <w:r w:rsidRPr="003E3BD1">
        <w:rPr>
          <w:b/>
          <w:bCs/>
          <w:color w:val="FF0000"/>
        </w:rPr>
        <w:t xml:space="preserve">2)  </w:t>
      </w:r>
    </w:p>
    <w:p w:rsidR="00F72AF4" w:rsidRDefault="00F72AF4" w:rsidP="008B1A59">
      <w:pPr>
        <w:rPr>
          <w:color w:val="000000"/>
        </w:rPr>
      </w:pPr>
      <w:r w:rsidRPr="00B73055">
        <w:rPr>
          <w:color w:val="000000"/>
        </w:rPr>
        <w:tab/>
      </w:r>
    </w:p>
    <w:p w:rsidR="00F72AF4" w:rsidRDefault="00F72AF4" w:rsidP="00914489">
      <w:pPr>
        <w:rPr>
          <w:color w:val="000000"/>
        </w:rPr>
      </w:pPr>
      <w:r>
        <w:rPr>
          <w:color w:val="000000"/>
        </w:rPr>
        <w:t xml:space="preserve">    </w:t>
      </w:r>
    </w:p>
    <w:p w:rsidR="00F72AF4" w:rsidRPr="00914489" w:rsidRDefault="00F72AF4" w:rsidP="00914489">
      <w:pPr>
        <w:rPr>
          <w:b/>
          <w:bCs/>
          <w:color w:val="000000"/>
        </w:rPr>
      </w:pPr>
      <w:r>
        <w:rPr>
          <w:color w:val="000000"/>
        </w:rPr>
        <w:t xml:space="preserve"> </w:t>
      </w:r>
      <w:r w:rsidRPr="00914489">
        <w:rPr>
          <w:b/>
          <w:bCs/>
        </w:rPr>
        <w:t xml:space="preserve">Yukarıda </w:t>
      </w:r>
      <w:r>
        <w:rPr>
          <w:b/>
          <w:bCs/>
        </w:rPr>
        <w:t>bir kısım özellikleri anlatılan yer neresidir</w:t>
      </w:r>
      <w:r w:rsidRPr="00914489">
        <w:rPr>
          <w:b/>
          <w:bCs/>
        </w:rPr>
        <w:t>?</w:t>
      </w:r>
    </w:p>
    <w:p w:rsidR="00F72AF4" w:rsidRDefault="00F72AF4" w:rsidP="008B1A59">
      <w:r>
        <w:t xml:space="preserve">    A.</w:t>
      </w:r>
      <w:r w:rsidRPr="000F3772">
        <w:t xml:space="preserve"> </w:t>
      </w:r>
      <w:r>
        <w:t>okulumuz             B. evimiz                    C. arabamız</w:t>
      </w:r>
    </w:p>
    <w:p w:rsidR="00F72AF4" w:rsidRPr="00B73055" w:rsidRDefault="00F72AF4" w:rsidP="008B1A59">
      <w:pPr>
        <w:rPr>
          <w:color w:val="000000"/>
        </w:rPr>
      </w:pPr>
    </w:p>
    <w:p w:rsidR="00F72AF4" w:rsidRDefault="00F72AF4" w:rsidP="008B1A59">
      <w:pPr>
        <w:rPr>
          <w:b/>
          <w:bCs/>
        </w:rPr>
      </w:pPr>
      <w:r w:rsidRPr="003E3BD1">
        <w:rPr>
          <w:b/>
          <w:bCs/>
          <w:color w:val="FF0000"/>
        </w:rPr>
        <w:t>3)</w:t>
      </w:r>
      <w:r w:rsidRPr="00B73055">
        <w:rPr>
          <w:b/>
          <w:bCs/>
          <w:color w:val="000000"/>
        </w:rPr>
        <w:t xml:space="preserve"> </w:t>
      </w:r>
      <w:r>
        <w:rPr>
          <w:b/>
          <w:bCs/>
        </w:rPr>
        <w:t>Aşağıdakilerden hangisi evde besleyeceğimiz hayvanlardan biridir?</w:t>
      </w:r>
    </w:p>
    <w:p w:rsidR="00F72AF4" w:rsidRPr="00B73055" w:rsidRDefault="00F72AF4" w:rsidP="008B1A59">
      <w:pPr>
        <w:rPr>
          <w:b/>
          <w:bCs/>
          <w:color w:val="000000"/>
        </w:rPr>
      </w:pPr>
    </w:p>
    <w:p w:rsidR="00F72AF4" w:rsidRDefault="00F72AF4" w:rsidP="008B1A59">
      <w:pPr>
        <w:rPr>
          <w:color w:val="000000"/>
        </w:rPr>
      </w:pPr>
      <w:r>
        <w:rPr>
          <w:color w:val="000000"/>
        </w:rPr>
        <w:t xml:space="preserve">    A. </w:t>
      </w:r>
      <w:r w:rsidRPr="00AF48EA">
        <w:rPr>
          <w:noProof/>
          <w:color w:val="000000"/>
        </w:rPr>
        <w:pict>
          <v:shape id="Resim 1" o:spid="_x0000_i1061" type="#_x0000_t75" style="width:60pt;height:45pt;visibility:visible">
            <v:imagedata r:id="rId31" o:title=""/>
          </v:shape>
        </w:pict>
      </w:r>
      <w:r>
        <w:rPr>
          <w:color w:val="000000"/>
        </w:rPr>
        <w:t xml:space="preserve">       B. </w:t>
      </w:r>
      <w:r w:rsidRPr="00AF48EA">
        <w:rPr>
          <w:noProof/>
          <w:color w:val="000000"/>
        </w:rPr>
        <w:pict>
          <v:shape id="Resim 2" o:spid="_x0000_i1062" type="#_x0000_t75" style="width:75pt;height:45pt;visibility:visible">
            <v:imagedata r:id="rId32" o:title=""/>
          </v:shape>
        </w:pict>
      </w:r>
      <w:r>
        <w:rPr>
          <w:color w:val="000000"/>
        </w:rPr>
        <w:t xml:space="preserve">      C. </w:t>
      </w:r>
      <w:r w:rsidRPr="00AF48EA">
        <w:rPr>
          <w:noProof/>
          <w:color w:val="000000"/>
        </w:rPr>
        <w:pict>
          <v:shape id="_x0000_i1063" type="#_x0000_t75" style="width:90pt;height:45pt;visibility:visible">
            <v:imagedata r:id="rId33" o:title=""/>
          </v:shape>
        </w:pict>
      </w:r>
    </w:p>
    <w:p w:rsidR="00F72AF4" w:rsidRPr="00B73055" w:rsidRDefault="00F72AF4" w:rsidP="008B1A59">
      <w:pPr>
        <w:rPr>
          <w:b/>
          <w:bCs/>
          <w:color w:val="000000"/>
        </w:rPr>
      </w:pPr>
    </w:p>
    <w:p w:rsidR="00F72AF4" w:rsidRDefault="00F72AF4" w:rsidP="00300415">
      <w:pPr>
        <w:rPr>
          <w:b/>
          <w:bCs/>
        </w:rPr>
      </w:pPr>
      <w:r w:rsidRPr="003E3BD1">
        <w:rPr>
          <w:b/>
          <w:bCs/>
          <w:color w:val="FF0000"/>
        </w:rPr>
        <w:t>4)</w:t>
      </w:r>
      <w:r>
        <w:rPr>
          <w:b/>
          <w:bCs/>
          <w:color w:val="000000"/>
        </w:rPr>
        <w:t xml:space="preserve"> </w:t>
      </w:r>
      <w:r>
        <w:rPr>
          <w:b/>
          <w:bCs/>
        </w:rPr>
        <w:t xml:space="preserve">Aşağıdaki bitkilerden hangisi evde </w:t>
      </w:r>
      <w:r w:rsidRPr="00AE62F6">
        <w:rPr>
          <w:b/>
          <w:bCs/>
          <w:color w:val="FF0000"/>
        </w:rPr>
        <w:t>yetiştirilmez</w:t>
      </w:r>
      <w:r>
        <w:rPr>
          <w:b/>
          <w:bCs/>
        </w:rPr>
        <w:t>?</w:t>
      </w:r>
    </w:p>
    <w:p w:rsidR="00F72AF4" w:rsidRDefault="00F72AF4" w:rsidP="00300415"/>
    <w:p w:rsidR="00F72AF4" w:rsidRPr="00A16F5A" w:rsidRDefault="00F72AF4" w:rsidP="00300415">
      <w:pPr>
        <w:ind w:left="-851"/>
      </w:pPr>
      <w:r>
        <w:t xml:space="preserve">                  A.</w:t>
      </w:r>
      <w:r w:rsidRPr="00A16F5A">
        <w:t xml:space="preserve"> </w:t>
      </w:r>
      <w:r w:rsidRPr="00E32FD1">
        <w:rPr>
          <w:noProof/>
        </w:rPr>
        <w:pict>
          <v:shape id="_x0000_i1064" type="#_x0000_t75" style="width:47.25pt;height:49.5pt;visibility:visible">
            <v:imagedata r:id="rId34" o:title=""/>
          </v:shape>
        </w:pict>
      </w:r>
      <w:r>
        <w:t xml:space="preserve">          B. </w:t>
      </w:r>
      <w:r w:rsidRPr="00E32FD1">
        <w:rPr>
          <w:noProof/>
        </w:rPr>
        <w:pict>
          <v:shape id="Resim 5" o:spid="_x0000_i1065" type="#_x0000_t75" style="width:75pt;height:50.25pt;visibility:visible">
            <v:imagedata r:id="rId35" o:title=""/>
          </v:shape>
        </w:pict>
      </w:r>
      <w:r>
        <w:t xml:space="preserve">      C. </w:t>
      </w:r>
      <w:r w:rsidRPr="00E32FD1">
        <w:rPr>
          <w:noProof/>
        </w:rPr>
        <w:pict>
          <v:shape id="_x0000_i1066" type="#_x0000_t75" style="width:72.75pt;height:55.5pt;visibility:visible">
            <v:imagedata r:id="rId36" o:title=""/>
          </v:shape>
        </w:pict>
      </w:r>
    </w:p>
    <w:p w:rsidR="00F72AF4" w:rsidRPr="00FB54DB" w:rsidRDefault="00F72AF4" w:rsidP="00FB54DB">
      <w:pPr>
        <w:ind w:left="-851"/>
      </w:pPr>
      <w:r w:rsidRPr="00A16F5A">
        <w:t xml:space="preserve">               </w:t>
      </w:r>
    </w:p>
    <w:p w:rsidR="00F72AF4" w:rsidRDefault="00F72AF4" w:rsidP="008B1A59">
      <w:pPr>
        <w:rPr>
          <w:b/>
          <w:bCs/>
          <w:color w:val="000000"/>
        </w:rPr>
      </w:pPr>
      <w:r w:rsidRPr="003E3BD1">
        <w:rPr>
          <w:b/>
          <w:bCs/>
          <w:color w:val="FF0000"/>
        </w:rPr>
        <w:t>5)</w:t>
      </w:r>
      <w:r>
        <w:rPr>
          <w:b/>
          <w:bCs/>
          <w:color w:val="000000"/>
        </w:rPr>
        <w:t xml:space="preserve"> Güneşin doğduğu yöne sırtımızı dönersek, sol kolumuz hangi yönü gösterir?</w:t>
      </w:r>
    </w:p>
    <w:p w:rsidR="00F72AF4" w:rsidRPr="00B73055" w:rsidRDefault="00F72AF4" w:rsidP="008B1A59">
      <w:pPr>
        <w:rPr>
          <w:color w:val="000000"/>
        </w:rPr>
      </w:pPr>
      <w:r>
        <w:rPr>
          <w:b/>
          <w:bCs/>
          <w:color w:val="000000"/>
        </w:rPr>
        <w:t xml:space="preserve">    </w:t>
      </w:r>
      <w:r>
        <w:rPr>
          <w:color w:val="000000"/>
        </w:rPr>
        <w:t>A. kuzey                 B. güney                      C. batı</w:t>
      </w:r>
    </w:p>
    <w:p w:rsidR="00F72AF4" w:rsidRPr="00B73055" w:rsidRDefault="00F72AF4" w:rsidP="00FB54DB">
      <w:pPr>
        <w:rPr>
          <w:color w:val="000000"/>
        </w:rPr>
      </w:pPr>
      <w:r>
        <w:rPr>
          <w:color w:val="000000"/>
        </w:rPr>
        <w:t xml:space="preserve">   </w:t>
      </w:r>
    </w:p>
    <w:p w:rsidR="00F72AF4" w:rsidRPr="00B73055" w:rsidRDefault="00F72AF4" w:rsidP="008B1A59">
      <w:pPr>
        <w:rPr>
          <w:b/>
          <w:bCs/>
          <w:color w:val="000000"/>
        </w:rPr>
      </w:pPr>
      <w:r w:rsidRPr="003E3BD1">
        <w:rPr>
          <w:b/>
          <w:bCs/>
          <w:color w:val="FF0000"/>
        </w:rPr>
        <w:t>6)</w:t>
      </w:r>
      <w:r w:rsidRPr="00B73055">
        <w:rPr>
          <w:b/>
          <w:bCs/>
          <w:color w:val="000000"/>
        </w:rPr>
        <w:t xml:space="preserve">  </w:t>
      </w:r>
      <w:r>
        <w:rPr>
          <w:b/>
          <w:bCs/>
        </w:rPr>
        <w:t xml:space="preserve">Aşağıdakilerden hangisi yönümüzü bulmaya yardımcı </w:t>
      </w:r>
      <w:r w:rsidRPr="00AE62F6">
        <w:rPr>
          <w:b/>
          <w:bCs/>
          <w:color w:val="FF0000"/>
        </w:rPr>
        <w:t>olamaz</w:t>
      </w:r>
      <w:r w:rsidRPr="005432A5">
        <w:rPr>
          <w:b/>
          <w:bCs/>
          <w:color w:val="000000"/>
        </w:rPr>
        <w:t>?</w:t>
      </w:r>
    </w:p>
    <w:p w:rsidR="00F72AF4" w:rsidRDefault="00F72AF4" w:rsidP="003838F1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A. </w:t>
      </w:r>
      <w:r>
        <w:t>pusula</w:t>
      </w:r>
      <w:r w:rsidRPr="00B73055">
        <w:rPr>
          <w:color w:val="000000"/>
        </w:rPr>
        <w:tab/>
      </w:r>
      <w:r>
        <w:rPr>
          <w:color w:val="000000"/>
        </w:rPr>
        <w:t xml:space="preserve">            B. Kutup Yıldızı.</w:t>
      </w:r>
      <w:r w:rsidRPr="00B73055">
        <w:rPr>
          <w:color w:val="000000"/>
        </w:rPr>
        <w:tab/>
      </w:r>
      <w:r>
        <w:rPr>
          <w:color w:val="000000"/>
        </w:rPr>
        <w:t xml:space="preserve"> C. yön kuşu</w:t>
      </w:r>
    </w:p>
    <w:p w:rsidR="00F72AF4" w:rsidRDefault="00F72AF4" w:rsidP="00335190">
      <w:pPr>
        <w:jc w:val="right"/>
        <w:rPr>
          <w:b/>
          <w:bCs/>
          <w:color w:val="000000"/>
        </w:rPr>
      </w:pPr>
    </w:p>
    <w:p w:rsidR="00F72AF4" w:rsidRPr="00335190" w:rsidRDefault="00F72AF4" w:rsidP="00335190">
      <w:pPr>
        <w:jc w:val="right"/>
        <w:rPr>
          <w:b/>
          <w:bCs/>
          <w:color w:val="000000"/>
        </w:rPr>
      </w:pPr>
      <w:r w:rsidRPr="00CC59F5">
        <w:rPr>
          <w:b/>
          <w:bCs/>
          <w:color w:val="000000"/>
        </w:rPr>
        <w:t>Sayfa 6</w:t>
      </w:r>
    </w:p>
    <w:p w:rsidR="00F72AF4" w:rsidRPr="00B73055" w:rsidRDefault="00F72AF4" w:rsidP="00766A34">
      <w:pPr>
        <w:rPr>
          <w:b/>
          <w:bCs/>
          <w:color w:val="000000"/>
        </w:rPr>
      </w:pPr>
      <w:r w:rsidRPr="003E3BD1">
        <w:rPr>
          <w:b/>
          <w:bCs/>
          <w:color w:val="FF0000"/>
        </w:rPr>
        <w:t>7)</w:t>
      </w:r>
      <w:r>
        <w:rPr>
          <w:b/>
          <w:bCs/>
          <w:color w:val="000000"/>
        </w:rPr>
        <w:t xml:space="preserve"> Aşağıdaki seçeneklerden hangisinde adresimizde bulunması gereken bilgiler doğru verilmiştir</w:t>
      </w:r>
      <w:r w:rsidRPr="00B73055">
        <w:rPr>
          <w:b/>
          <w:bCs/>
          <w:color w:val="000000"/>
        </w:rPr>
        <w:t>?</w:t>
      </w:r>
    </w:p>
    <w:p w:rsidR="00F72AF4" w:rsidRPr="00B73055" w:rsidRDefault="00F72AF4" w:rsidP="00766A34">
      <w:pPr>
        <w:rPr>
          <w:color w:val="000000"/>
        </w:rPr>
      </w:pPr>
      <w:r>
        <w:rPr>
          <w:b/>
          <w:bCs/>
          <w:color w:val="000000"/>
        </w:rPr>
        <w:t xml:space="preserve">    </w:t>
      </w:r>
      <w:r w:rsidRPr="00B73055">
        <w:rPr>
          <w:color w:val="000000"/>
        </w:rPr>
        <w:t xml:space="preserve">A. </w:t>
      </w:r>
      <w:r>
        <w:rPr>
          <w:color w:val="000000"/>
        </w:rPr>
        <w:t>mahalle, cadde, sokak, semt ve şehir adı, evimizin numarası</w:t>
      </w:r>
    </w:p>
    <w:p w:rsidR="00F72AF4" w:rsidRPr="00B73055" w:rsidRDefault="00F72AF4" w:rsidP="00766A34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B. </w:t>
      </w:r>
      <w:r>
        <w:rPr>
          <w:color w:val="000000"/>
        </w:rPr>
        <w:t>telefon numarası, sokak ve cadde adı</w:t>
      </w:r>
    </w:p>
    <w:p w:rsidR="00F72AF4" w:rsidRPr="00B73055" w:rsidRDefault="00F72AF4" w:rsidP="001E6474">
      <w:pPr>
        <w:rPr>
          <w:b/>
          <w:bCs/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C. </w:t>
      </w:r>
      <w:r>
        <w:rPr>
          <w:color w:val="000000"/>
        </w:rPr>
        <w:t>mahalle, cadde ve evimizin adı, telefon numarası</w:t>
      </w:r>
    </w:p>
    <w:p w:rsidR="00F72AF4" w:rsidRPr="00B73055" w:rsidRDefault="00F72AF4" w:rsidP="00766A34">
      <w:pPr>
        <w:rPr>
          <w:color w:val="000000"/>
        </w:rPr>
      </w:pPr>
    </w:p>
    <w:p w:rsidR="00F72AF4" w:rsidRPr="00B73055" w:rsidRDefault="00F72AF4" w:rsidP="00766A34">
      <w:pPr>
        <w:rPr>
          <w:b/>
          <w:bCs/>
          <w:color w:val="000000"/>
        </w:rPr>
      </w:pPr>
      <w:r w:rsidRPr="003E3BD1">
        <w:rPr>
          <w:b/>
          <w:bCs/>
          <w:color w:val="FF0000"/>
        </w:rPr>
        <w:t>8)</w:t>
      </w:r>
      <w:r w:rsidRPr="00B73055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Aile ve akraba büyüklerimizin çocukluğunu araştırmak bizi hangi konuda bilgilendirir</w:t>
      </w:r>
      <w:r w:rsidRPr="00B73055">
        <w:rPr>
          <w:b/>
          <w:bCs/>
          <w:color w:val="000000"/>
        </w:rPr>
        <w:t>?</w:t>
      </w:r>
    </w:p>
    <w:p w:rsidR="00F72AF4" w:rsidRPr="00B73055" w:rsidRDefault="00F72AF4" w:rsidP="00256422">
      <w:pPr>
        <w:tabs>
          <w:tab w:val="left" w:pos="4962"/>
        </w:tabs>
        <w:rPr>
          <w:color w:val="000000"/>
        </w:rPr>
      </w:pPr>
      <w:r>
        <w:rPr>
          <w:b/>
          <w:bCs/>
          <w:color w:val="000000"/>
        </w:rPr>
        <w:t xml:space="preserve">    </w:t>
      </w:r>
      <w:r w:rsidRPr="00B73055">
        <w:rPr>
          <w:color w:val="000000"/>
        </w:rPr>
        <w:t xml:space="preserve">A. </w:t>
      </w:r>
      <w:r>
        <w:rPr>
          <w:color w:val="000000"/>
        </w:rPr>
        <w:t>gelecekleri                    B. geçmişleri               C. kimlikleri</w:t>
      </w:r>
    </w:p>
    <w:p w:rsidR="00F72AF4" w:rsidRPr="00B73055" w:rsidRDefault="00F72AF4" w:rsidP="00766A34">
      <w:pPr>
        <w:rPr>
          <w:b/>
          <w:bCs/>
          <w:color w:val="000000"/>
        </w:rPr>
      </w:pPr>
    </w:p>
    <w:p w:rsidR="00F72AF4" w:rsidRPr="00B73055" w:rsidRDefault="00F72AF4" w:rsidP="00766A34">
      <w:pPr>
        <w:rPr>
          <w:b/>
          <w:bCs/>
          <w:color w:val="000000"/>
        </w:rPr>
      </w:pPr>
      <w:r w:rsidRPr="003E3BD1">
        <w:rPr>
          <w:b/>
          <w:bCs/>
          <w:color w:val="FF0000"/>
        </w:rPr>
        <w:t>9)</w:t>
      </w:r>
      <w:r w:rsidRPr="00B73055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Hangisi arkadaşlarımızla farklılıklarımıza örnek </w:t>
      </w:r>
      <w:r w:rsidRPr="00110C4E">
        <w:rPr>
          <w:b/>
          <w:bCs/>
          <w:color w:val="000000"/>
          <w:u w:val="single"/>
        </w:rPr>
        <w:t>değildir</w:t>
      </w:r>
      <w:r w:rsidRPr="00B73055">
        <w:rPr>
          <w:b/>
          <w:bCs/>
          <w:color w:val="000000"/>
        </w:rPr>
        <w:t>?</w:t>
      </w:r>
    </w:p>
    <w:p w:rsidR="00F72AF4" w:rsidRPr="00B73055" w:rsidRDefault="00F72AF4" w:rsidP="00766A34">
      <w:pPr>
        <w:rPr>
          <w:color w:val="000000"/>
        </w:rPr>
      </w:pPr>
      <w:r>
        <w:rPr>
          <w:b/>
          <w:bCs/>
          <w:color w:val="000000"/>
        </w:rPr>
        <w:t xml:space="preserve">    </w:t>
      </w:r>
      <w:r w:rsidRPr="00B73055">
        <w:rPr>
          <w:color w:val="000000"/>
        </w:rPr>
        <w:t xml:space="preserve">A. </w:t>
      </w:r>
      <w:r>
        <w:rPr>
          <w:color w:val="000000"/>
        </w:rPr>
        <w:t>Zeynep’in çok güzel şarkı söylemesi</w:t>
      </w:r>
    </w:p>
    <w:p w:rsidR="00F72AF4" w:rsidRPr="00B73055" w:rsidRDefault="00F72AF4" w:rsidP="00766A34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B. </w:t>
      </w:r>
      <w:r>
        <w:rPr>
          <w:color w:val="000000"/>
        </w:rPr>
        <w:t>Cansuların büyük bir evde oturması</w:t>
      </w:r>
    </w:p>
    <w:p w:rsidR="00F72AF4" w:rsidRPr="00B73055" w:rsidRDefault="00F72AF4" w:rsidP="00766A34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C. </w:t>
      </w:r>
      <w:r>
        <w:rPr>
          <w:color w:val="000000"/>
        </w:rPr>
        <w:t>Muhammet’in göz renginin mavi olması</w:t>
      </w:r>
    </w:p>
    <w:p w:rsidR="00F72AF4" w:rsidRPr="00B73055" w:rsidRDefault="00F72AF4" w:rsidP="00766A34">
      <w:pPr>
        <w:rPr>
          <w:b/>
          <w:bCs/>
          <w:color w:val="000000"/>
        </w:rPr>
      </w:pPr>
    </w:p>
    <w:p w:rsidR="00F72AF4" w:rsidRPr="00B73055" w:rsidRDefault="00F72AF4" w:rsidP="00766A34">
      <w:pPr>
        <w:rPr>
          <w:b/>
          <w:bCs/>
          <w:color w:val="000000"/>
        </w:rPr>
      </w:pPr>
      <w:r w:rsidRPr="003E3BD1">
        <w:rPr>
          <w:b/>
          <w:bCs/>
          <w:color w:val="FF0000"/>
        </w:rPr>
        <w:t>10)</w:t>
      </w:r>
      <w:r w:rsidRPr="00B73055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Babamızın gençlik ve olgunluk yılları arasındaki görünüşünde, aşağıdakilerden hangisi </w:t>
      </w:r>
      <w:r w:rsidRPr="00D52B25">
        <w:rPr>
          <w:b/>
          <w:bCs/>
          <w:color w:val="000000"/>
          <w:u w:val="single"/>
        </w:rPr>
        <w:t>değişmez</w:t>
      </w:r>
      <w:r w:rsidRPr="00B73055">
        <w:rPr>
          <w:b/>
          <w:bCs/>
          <w:color w:val="000000"/>
        </w:rPr>
        <w:t>?</w:t>
      </w:r>
    </w:p>
    <w:p w:rsidR="00F72AF4" w:rsidRPr="00B73055" w:rsidRDefault="00F72AF4" w:rsidP="00D52B25">
      <w:pPr>
        <w:rPr>
          <w:color w:val="000000"/>
        </w:rPr>
      </w:pPr>
      <w:r>
        <w:rPr>
          <w:b/>
          <w:bCs/>
          <w:color w:val="000000"/>
        </w:rPr>
        <w:t xml:space="preserve">    </w:t>
      </w:r>
      <w:r>
        <w:rPr>
          <w:color w:val="000000"/>
        </w:rPr>
        <w:t>A. saçları                           B. yüzü                        C. göz rengi</w:t>
      </w:r>
    </w:p>
    <w:p w:rsidR="00F72AF4" w:rsidRPr="00B73055" w:rsidRDefault="00F72AF4" w:rsidP="00766A34">
      <w:pPr>
        <w:rPr>
          <w:b/>
          <w:bCs/>
          <w:color w:val="000000"/>
        </w:rPr>
      </w:pPr>
    </w:p>
    <w:p w:rsidR="00F72AF4" w:rsidRDefault="00F72AF4" w:rsidP="00766A34">
      <w:pPr>
        <w:rPr>
          <w:color w:val="000000"/>
        </w:rPr>
      </w:pPr>
      <w:r w:rsidRPr="003E3BD1">
        <w:rPr>
          <w:b/>
          <w:bCs/>
          <w:color w:val="FF0000"/>
        </w:rPr>
        <w:t>11)</w:t>
      </w:r>
      <w:r w:rsidRPr="00B73055">
        <w:rPr>
          <w:b/>
          <w:bCs/>
          <w:color w:val="000000"/>
        </w:rPr>
        <w:t xml:space="preserve">  </w:t>
      </w:r>
      <w:r w:rsidRPr="0021162E">
        <w:rPr>
          <w:color w:val="000000"/>
        </w:rPr>
        <w:t xml:space="preserve">“Farklı fiziksel özelliklerinden dolayı arkadaşlarımızla </w:t>
      </w:r>
      <w:r>
        <w:rPr>
          <w:color w:val="000000"/>
        </w:rPr>
        <w:t>kesinlikle</w:t>
      </w:r>
      <w:r w:rsidRPr="0021162E">
        <w:rPr>
          <w:color w:val="000000"/>
        </w:rPr>
        <w:t xml:space="preserve">  ………… etmemeliyiz”</w:t>
      </w:r>
    </w:p>
    <w:p w:rsidR="00F72AF4" w:rsidRPr="0021162E" w:rsidRDefault="00F72AF4" w:rsidP="00766A34">
      <w:pPr>
        <w:rPr>
          <w:b/>
          <w:bCs/>
          <w:color w:val="000000"/>
        </w:rPr>
      </w:pPr>
      <w:r w:rsidRPr="0021162E">
        <w:rPr>
          <w:b/>
          <w:bCs/>
          <w:color w:val="000000"/>
        </w:rPr>
        <w:t>Yukarıdaki noktalı yere aş</w:t>
      </w:r>
      <w:r>
        <w:rPr>
          <w:b/>
          <w:bCs/>
          <w:color w:val="000000"/>
        </w:rPr>
        <w:t xml:space="preserve">ağıdakilerden hangisi </w:t>
      </w:r>
      <w:r w:rsidRPr="00450C6F">
        <w:rPr>
          <w:b/>
          <w:bCs/>
          <w:color w:val="FF0000"/>
        </w:rPr>
        <w:t>gelmemelidir</w:t>
      </w:r>
      <w:r w:rsidRPr="0021162E">
        <w:rPr>
          <w:b/>
          <w:bCs/>
          <w:color w:val="000000"/>
        </w:rPr>
        <w:t>?</w:t>
      </w:r>
    </w:p>
    <w:p w:rsidR="00F72AF4" w:rsidRPr="00B73055" w:rsidRDefault="00F72AF4" w:rsidP="00766A34">
      <w:pPr>
        <w:rPr>
          <w:color w:val="000000"/>
        </w:rPr>
      </w:pPr>
      <w:r>
        <w:rPr>
          <w:color w:val="000000"/>
        </w:rPr>
        <w:t xml:space="preserve">    A. alay</w:t>
      </w:r>
      <w:r>
        <w:rPr>
          <w:color w:val="000000"/>
        </w:rPr>
        <w:tab/>
        <w:t xml:space="preserve">                       B. sohbet                     C. kavga</w:t>
      </w:r>
    </w:p>
    <w:p w:rsidR="00F72AF4" w:rsidRPr="00B73055" w:rsidRDefault="00F72AF4" w:rsidP="006932BE">
      <w:pPr>
        <w:ind w:right="-214"/>
        <w:rPr>
          <w:color w:val="000000"/>
        </w:rPr>
      </w:pPr>
    </w:p>
    <w:p w:rsidR="00F72AF4" w:rsidRPr="00B73055" w:rsidRDefault="00F72AF4" w:rsidP="0091361F">
      <w:pPr>
        <w:rPr>
          <w:b/>
          <w:bCs/>
          <w:color w:val="000000"/>
        </w:rPr>
      </w:pPr>
      <w:r w:rsidRPr="003E3BD1">
        <w:rPr>
          <w:b/>
          <w:bCs/>
          <w:color w:val="FF0000"/>
        </w:rPr>
        <w:t>12)</w:t>
      </w:r>
      <w:r w:rsidRPr="00B73055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Aşağıdakilerden hangisi beceri ve yetenek farklılığıyla ilgili </w:t>
      </w:r>
      <w:r w:rsidRPr="00450C6F">
        <w:rPr>
          <w:b/>
          <w:bCs/>
          <w:color w:val="FF0000"/>
        </w:rPr>
        <w:t>değildir</w:t>
      </w:r>
      <w:r w:rsidRPr="00B73055">
        <w:rPr>
          <w:b/>
          <w:bCs/>
          <w:color w:val="000000"/>
        </w:rPr>
        <w:t>?</w:t>
      </w:r>
    </w:p>
    <w:p w:rsidR="00F72AF4" w:rsidRPr="00B73055" w:rsidRDefault="00F72AF4" w:rsidP="0091361F">
      <w:pPr>
        <w:rPr>
          <w:color w:val="000000"/>
        </w:rPr>
      </w:pPr>
      <w:r>
        <w:rPr>
          <w:b/>
          <w:bCs/>
          <w:color w:val="000000"/>
        </w:rPr>
        <w:t xml:space="preserve">    </w:t>
      </w:r>
      <w:r w:rsidRPr="00B73055">
        <w:rPr>
          <w:color w:val="000000"/>
        </w:rPr>
        <w:t xml:space="preserve">A. </w:t>
      </w:r>
      <w:r>
        <w:rPr>
          <w:color w:val="000000"/>
        </w:rPr>
        <w:t>Okula devamsızlık yapmayan öğrencilere öğretmen ödül verdi.</w:t>
      </w:r>
    </w:p>
    <w:p w:rsidR="00F72AF4" w:rsidRPr="00B73055" w:rsidRDefault="00F72AF4" w:rsidP="0091361F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B. </w:t>
      </w:r>
      <w:r>
        <w:rPr>
          <w:color w:val="000000"/>
        </w:rPr>
        <w:t>Samet, koşuda birinci oldu</w:t>
      </w:r>
      <w:r w:rsidRPr="00B73055">
        <w:rPr>
          <w:color w:val="000000"/>
        </w:rPr>
        <w:t>.</w:t>
      </w:r>
    </w:p>
    <w:p w:rsidR="00F72AF4" w:rsidRDefault="00F72AF4" w:rsidP="00E60B89">
      <w:pPr>
        <w:rPr>
          <w:color w:val="000000"/>
        </w:rPr>
      </w:pPr>
      <w:r>
        <w:rPr>
          <w:color w:val="000000"/>
        </w:rPr>
        <w:t xml:space="preserve">    </w:t>
      </w:r>
      <w:r w:rsidRPr="00B73055">
        <w:rPr>
          <w:color w:val="000000"/>
        </w:rPr>
        <w:t xml:space="preserve">C. </w:t>
      </w:r>
      <w:r>
        <w:rPr>
          <w:color w:val="000000"/>
        </w:rPr>
        <w:t>Hüda, ellerini çok iyi kullanıyor</w:t>
      </w:r>
      <w:r w:rsidRPr="00B73055">
        <w:rPr>
          <w:color w:val="000000"/>
        </w:rPr>
        <w:t xml:space="preserve">. </w:t>
      </w:r>
    </w:p>
    <w:p w:rsidR="00F72AF4" w:rsidRDefault="00F72AF4" w:rsidP="00E60B89">
      <w:pPr>
        <w:rPr>
          <w:color w:val="000000"/>
        </w:rPr>
      </w:pPr>
    </w:p>
    <w:p w:rsidR="00F72AF4" w:rsidRPr="0033426C" w:rsidRDefault="00F72AF4" w:rsidP="00D46526">
      <w:pPr>
        <w:rPr>
          <w:color w:val="000000"/>
        </w:rPr>
      </w:pPr>
      <w:r w:rsidRPr="003E3BD1">
        <w:rPr>
          <w:b/>
          <w:bCs/>
          <w:color w:val="FF0000"/>
        </w:rPr>
        <w:t>13)</w:t>
      </w:r>
      <w:r w:rsidRPr="00B73055">
        <w:rPr>
          <w:b/>
          <w:bCs/>
          <w:color w:val="000000"/>
        </w:rPr>
        <w:t xml:space="preserve"> </w:t>
      </w:r>
      <w:r>
        <w:rPr>
          <w:b/>
          <w:bCs/>
        </w:rPr>
        <w:t>Aşağıdakilerden hangisini yapmış olan, tüm insanlığa hizmet etmiş olur?</w:t>
      </w:r>
      <w:r>
        <w:rPr>
          <w:color w:val="000000"/>
        </w:rPr>
        <w:t xml:space="preserve">    </w:t>
      </w:r>
    </w:p>
    <w:p w:rsidR="00F72AF4" w:rsidRDefault="00F72AF4" w:rsidP="00D46526">
      <w:pPr>
        <w:tabs>
          <w:tab w:val="left" w:pos="284"/>
          <w:tab w:val="left" w:pos="567"/>
        </w:tabs>
        <w:rPr>
          <w:color w:val="000000"/>
        </w:rPr>
      </w:pPr>
      <w:r>
        <w:rPr>
          <w:color w:val="000000"/>
        </w:rPr>
        <w:t xml:space="preserve">    A. İcat yapmış olan</w:t>
      </w:r>
      <w:r w:rsidRPr="00B73055">
        <w:rPr>
          <w:color w:val="000000"/>
        </w:rPr>
        <w:t xml:space="preserve">         </w:t>
      </w:r>
    </w:p>
    <w:p w:rsidR="00F72AF4" w:rsidRDefault="00F72AF4" w:rsidP="00D46526">
      <w:pPr>
        <w:tabs>
          <w:tab w:val="left" w:pos="284"/>
          <w:tab w:val="left" w:pos="567"/>
        </w:tabs>
        <w:rPr>
          <w:color w:val="000000"/>
        </w:rPr>
      </w:pPr>
      <w:r>
        <w:rPr>
          <w:color w:val="000000"/>
        </w:rPr>
        <w:t xml:space="preserve">    B. Başbakanlık yapmış olan</w:t>
      </w:r>
      <w:r w:rsidRPr="00B73055">
        <w:rPr>
          <w:color w:val="000000"/>
        </w:rPr>
        <w:t xml:space="preserve">        </w:t>
      </w:r>
    </w:p>
    <w:p w:rsidR="00F72AF4" w:rsidRDefault="00F72AF4" w:rsidP="00AE566C">
      <w:pPr>
        <w:tabs>
          <w:tab w:val="left" w:pos="284"/>
          <w:tab w:val="left" w:pos="567"/>
        </w:tabs>
        <w:rPr>
          <w:color w:val="000000"/>
        </w:rPr>
      </w:pPr>
      <w:r>
        <w:rPr>
          <w:color w:val="000000"/>
        </w:rPr>
        <w:t xml:space="preserve">    C. Polislik yapmış olan.</w:t>
      </w:r>
    </w:p>
    <w:p w:rsidR="00F72AF4" w:rsidRDefault="00F72AF4" w:rsidP="00335190">
      <w:pPr>
        <w:jc w:val="right"/>
        <w:rPr>
          <w:b/>
          <w:bCs/>
          <w:color w:val="000000"/>
        </w:rPr>
      </w:pPr>
      <w:r w:rsidRPr="00CC59F5">
        <w:rPr>
          <w:b/>
          <w:bCs/>
          <w:color w:val="000000"/>
        </w:rPr>
        <w:t>Sayfa 7</w:t>
      </w:r>
      <w:bookmarkStart w:id="0" w:name="_PictureBullets"/>
      <w:r w:rsidRPr="000D29B0">
        <w:rPr>
          <w:vanish/>
        </w:rPr>
        <w:pict>
          <v:shape id="_x0000_i1067" type="#_x0000_t75" style="width:36pt;height:27pt;visibility:visible" o:bullet="t">
            <v:imagedata r:id="rId16" o:title=""/>
          </v:shape>
        </w:pict>
      </w:r>
      <w:r w:rsidRPr="000D29B0">
        <w:rPr>
          <w:vanish/>
        </w:rPr>
        <w:pict>
          <v:shape id="_x0000_i1068" type="#_x0000_t75" style="width:33.75pt;height:16.5pt;visibility:visible" o:bullet="t">
            <v:imagedata r:id="rId37" o:title=""/>
          </v:shape>
        </w:pict>
      </w:r>
      <w:bookmarkEnd w:id="0"/>
    </w:p>
    <w:sectPr w:rsidR="00F72AF4" w:rsidSect="00AE566C">
      <w:headerReference w:type="default" r:id="rId38"/>
      <w:footerReference w:type="default" r:id="rId39"/>
      <w:pgSz w:w="16838" w:h="11906" w:orient="landscape" w:code="9"/>
      <w:pgMar w:top="709" w:right="851" w:bottom="142" w:left="851" w:header="680" w:footer="624" w:gutter="0"/>
      <w:pgBorders w:offsetFrom="page">
        <w:top w:val="postageStamp" w:sz="10" w:space="24" w:color="auto"/>
        <w:left w:val="postageStamp" w:sz="10" w:space="24" w:color="auto"/>
        <w:bottom w:val="postageStamp" w:sz="10" w:space="24" w:color="auto"/>
        <w:right w:val="postageStamp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AF4" w:rsidRDefault="00F72AF4">
      <w:r>
        <w:separator/>
      </w:r>
    </w:p>
  </w:endnote>
  <w:endnote w:type="continuationSeparator" w:id="0">
    <w:p w:rsidR="00F72AF4" w:rsidRDefault="00F72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larendon">
    <w:altName w:val="Century"/>
    <w:panose1 w:val="00000000000000000000"/>
    <w:charset w:val="A2"/>
    <w:family w:val="roman"/>
    <w:notTrueType/>
    <w:pitch w:val="variable"/>
    <w:sig w:usb0="00000007" w:usb1="00000000" w:usb2="00000000" w:usb3="00000000" w:csb0="00000011" w:csb1="00000000"/>
  </w:font>
  <w:font w:name="TR Aristocra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yta">
    <w:altName w:val="Century Gothic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AF4" w:rsidRDefault="00F72A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AF4" w:rsidRDefault="00F72AF4">
      <w:r>
        <w:separator/>
      </w:r>
    </w:p>
  </w:footnote>
  <w:footnote w:type="continuationSeparator" w:id="0">
    <w:p w:rsidR="00F72AF4" w:rsidRDefault="00F72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AF4" w:rsidRDefault="00F72A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9190C"/>
    <w:multiLevelType w:val="hybridMultilevel"/>
    <w:tmpl w:val="99EA1A12"/>
    <w:lvl w:ilvl="0" w:tplc="DC8476DE">
      <w:start w:val="2"/>
      <w:numFmt w:val="upperLetter"/>
      <w:lvlText w:val="%1."/>
      <w:lvlJc w:val="left"/>
      <w:pPr>
        <w:ind w:left="52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2C4641EF"/>
    <w:multiLevelType w:val="hybridMultilevel"/>
    <w:tmpl w:val="620CE704"/>
    <w:lvl w:ilvl="0" w:tplc="E6D6274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>
    <w:nsid w:val="4AB01700"/>
    <w:multiLevelType w:val="hybridMultilevel"/>
    <w:tmpl w:val="1B90DD26"/>
    <w:lvl w:ilvl="0" w:tplc="BBCE7F5A">
      <w:start w:val="1"/>
      <w:numFmt w:val="upperLetter"/>
      <w:lvlText w:val="%1."/>
      <w:lvlJc w:val="left"/>
      <w:pPr>
        <w:ind w:left="525" w:hanging="360"/>
      </w:pPr>
      <w:rPr>
        <w:rFonts w:ascii="Times New Roman" w:eastAsia="Times New Roman" w:hAnsi="Times New Roman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3">
    <w:nsid w:val="4F483F8E"/>
    <w:multiLevelType w:val="hybridMultilevel"/>
    <w:tmpl w:val="DD7A1C28"/>
    <w:lvl w:ilvl="0" w:tplc="79E0E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0906CF"/>
    <w:multiLevelType w:val="hybridMultilevel"/>
    <w:tmpl w:val="0EF8BE90"/>
    <w:lvl w:ilvl="0" w:tplc="A6C6A8A4">
      <w:start w:val="1"/>
      <w:numFmt w:val="upperLetter"/>
      <w:lvlText w:val="%1."/>
      <w:lvlJc w:val="left"/>
      <w:pPr>
        <w:ind w:left="52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cumentProtection w:edit="forms" w:formatting="1" w:enforcement="0"/>
  <w:defaultTabStop w:val="708"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6B89"/>
    <w:rsid w:val="000012A7"/>
    <w:rsid w:val="000020C4"/>
    <w:rsid w:val="000054EB"/>
    <w:rsid w:val="000067C3"/>
    <w:rsid w:val="000211EE"/>
    <w:rsid w:val="00021BDD"/>
    <w:rsid w:val="00033D83"/>
    <w:rsid w:val="00033EF3"/>
    <w:rsid w:val="00034008"/>
    <w:rsid w:val="0004460E"/>
    <w:rsid w:val="000575DC"/>
    <w:rsid w:val="00061E6A"/>
    <w:rsid w:val="000627E7"/>
    <w:rsid w:val="000646BF"/>
    <w:rsid w:val="000674C3"/>
    <w:rsid w:val="000750C0"/>
    <w:rsid w:val="000916D0"/>
    <w:rsid w:val="000A0F02"/>
    <w:rsid w:val="000A3576"/>
    <w:rsid w:val="000B720F"/>
    <w:rsid w:val="000C029A"/>
    <w:rsid w:val="000C10F2"/>
    <w:rsid w:val="000C151F"/>
    <w:rsid w:val="000C3960"/>
    <w:rsid w:val="000C3CF6"/>
    <w:rsid w:val="000D0469"/>
    <w:rsid w:val="000D29B0"/>
    <w:rsid w:val="000D7E10"/>
    <w:rsid w:val="000E162F"/>
    <w:rsid w:val="000E3819"/>
    <w:rsid w:val="000E4336"/>
    <w:rsid w:val="000F3772"/>
    <w:rsid w:val="000F53D2"/>
    <w:rsid w:val="000F665C"/>
    <w:rsid w:val="0010295B"/>
    <w:rsid w:val="00110C4E"/>
    <w:rsid w:val="001121AC"/>
    <w:rsid w:val="00123077"/>
    <w:rsid w:val="001304F4"/>
    <w:rsid w:val="0013682A"/>
    <w:rsid w:val="00140FF7"/>
    <w:rsid w:val="00141C7E"/>
    <w:rsid w:val="00142979"/>
    <w:rsid w:val="0014522C"/>
    <w:rsid w:val="001460AD"/>
    <w:rsid w:val="00147FA2"/>
    <w:rsid w:val="00150336"/>
    <w:rsid w:val="00153706"/>
    <w:rsid w:val="00154DEC"/>
    <w:rsid w:val="00160061"/>
    <w:rsid w:val="001609E0"/>
    <w:rsid w:val="0016153D"/>
    <w:rsid w:val="00167199"/>
    <w:rsid w:val="00170B8A"/>
    <w:rsid w:val="00172137"/>
    <w:rsid w:val="00175541"/>
    <w:rsid w:val="0018175C"/>
    <w:rsid w:val="00192705"/>
    <w:rsid w:val="001951C7"/>
    <w:rsid w:val="001A6433"/>
    <w:rsid w:val="001B14D9"/>
    <w:rsid w:val="001C3404"/>
    <w:rsid w:val="001C3AE6"/>
    <w:rsid w:val="001D4067"/>
    <w:rsid w:val="001E0A93"/>
    <w:rsid w:val="001E6411"/>
    <w:rsid w:val="001E6474"/>
    <w:rsid w:val="001E6596"/>
    <w:rsid w:val="001F2E0C"/>
    <w:rsid w:val="001F4A6F"/>
    <w:rsid w:val="0021162E"/>
    <w:rsid w:val="0021643F"/>
    <w:rsid w:val="0022545D"/>
    <w:rsid w:val="00242ACB"/>
    <w:rsid w:val="00245FE9"/>
    <w:rsid w:val="002463CD"/>
    <w:rsid w:val="00246523"/>
    <w:rsid w:val="002478C7"/>
    <w:rsid w:val="002505AE"/>
    <w:rsid w:val="0025120F"/>
    <w:rsid w:val="00252A06"/>
    <w:rsid w:val="00256422"/>
    <w:rsid w:val="0026473E"/>
    <w:rsid w:val="002648DC"/>
    <w:rsid w:val="00265643"/>
    <w:rsid w:val="00273162"/>
    <w:rsid w:val="00274164"/>
    <w:rsid w:val="002777E7"/>
    <w:rsid w:val="0028730A"/>
    <w:rsid w:val="0029226F"/>
    <w:rsid w:val="00294D63"/>
    <w:rsid w:val="00297AA0"/>
    <w:rsid w:val="002B050F"/>
    <w:rsid w:val="002B37EB"/>
    <w:rsid w:val="002B7163"/>
    <w:rsid w:val="002C1665"/>
    <w:rsid w:val="002C5B2F"/>
    <w:rsid w:val="002C7E89"/>
    <w:rsid w:val="002D179F"/>
    <w:rsid w:val="002D27AC"/>
    <w:rsid w:val="002D3F8A"/>
    <w:rsid w:val="002E157B"/>
    <w:rsid w:val="002F1D3D"/>
    <w:rsid w:val="002F6BDB"/>
    <w:rsid w:val="00300415"/>
    <w:rsid w:val="003007D0"/>
    <w:rsid w:val="003102CE"/>
    <w:rsid w:val="00314C4B"/>
    <w:rsid w:val="003175A2"/>
    <w:rsid w:val="00320855"/>
    <w:rsid w:val="00322477"/>
    <w:rsid w:val="00324015"/>
    <w:rsid w:val="0033426C"/>
    <w:rsid w:val="00335190"/>
    <w:rsid w:val="00336D40"/>
    <w:rsid w:val="00341150"/>
    <w:rsid w:val="00343241"/>
    <w:rsid w:val="00345684"/>
    <w:rsid w:val="00351C90"/>
    <w:rsid w:val="003525F5"/>
    <w:rsid w:val="00354DD2"/>
    <w:rsid w:val="00362455"/>
    <w:rsid w:val="003648C4"/>
    <w:rsid w:val="00374C3D"/>
    <w:rsid w:val="0037540C"/>
    <w:rsid w:val="00382457"/>
    <w:rsid w:val="003838F1"/>
    <w:rsid w:val="00387601"/>
    <w:rsid w:val="00390D5E"/>
    <w:rsid w:val="00390E4D"/>
    <w:rsid w:val="00392673"/>
    <w:rsid w:val="00394560"/>
    <w:rsid w:val="003B4669"/>
    <w:rsid w:val="003B725E"/>
    <w:rsid w:val="003B7F6D"/>
    <w:rsid w:val="003C226C"/>
    <w:rsid w:val="003C38AC"/>
    <w:rsid w:val="003C3BF1"/>
    <w:rsid w:val="003C3D01"/>
    <w:rsid w:val="003C61E5"/>
    <w:rsid w:val="003D241A"/>
    <w:rsid w:val="003E1C13"/>
    <w:rsid w:val="003E3BD1"/>
    <w:rsid w:val="003E6349"/>
    <w:rsid w:val="003E72DF"/>
    <w:rsid w:val="003F01E3"/>
    <w:rsid w:val="003F06BA"/>
    <w:rsid w:val="003F35EF"/>
    <w:rsid w:val="004005ED"/>
    <w:rsid w:val="004047B3"/>
    <w:rsid w:val="004109BA"/>
    <w:rsid w:val="00411711"/>
    <w:rsid w:val="004174D6"/>
    <w:rsid w:val="004203F5"/>
    <w:rsid w:val="00421539"/>
    <w:rsid w:val="00431719"/>
    <w:rsid w:val="004335AB"/>
    <w:rsid w:val="00433CC2"/>
    <w:rsid w:val="004376C0"/>
    <w:rsid w:val="004417CA"/>
    <w:rsid w:val="0044771D"/>
    <w:rsid w:val="00450C6F"/>
    <w:rsid w:val="00451727"/>
    <w:rsid w:val="00457DC1"/>
    <w:rsid w:val="00460E2A"/>
    <w:rsid w:val="00462A9C"/>
    <w:rsid w:val="004764DD"/>
    <w:rsid w:val="004816FC"/>
    <w:rsid w:val="0048555B"/>
    <w:rsid w:val="00496A6B"/>
    <w:rsid w:val="004A60FA"/>
    <w:rsid w:val="004B047D"/>
    <w:rsid w:val="004B07AF"/>
    <w:rsid w:val="004B2B01"/>
    <w:rsid w:val="004B727B"/>
    <w:rsid w:val="004C00F8"/>
    <w:rsid w:val="004C18B5"/>
    <w:rsid w:val="004E5BD5"/>
    <w:rsid w:val="004F304E"/>
    <w:rsid w:val="004F40EE"/>
    <w:rsid w:val="004F634A"/>
    <w:rsid w:val="00500EC2"/>
    <w:rsid w:val="00503BA0"/>
    <w:rsid w:val="0050487A"/>
    <w:rsid w:val="00512736"/>
    <w:rsid w:val="0051783D"/>
    <w:rsid w:val="00517DB4"/>
    <w:rsid w:val="00521905"/>
    <w:rsid w:val="00523568"/>
    <w:rsid w:val="00524C11"/>
    <w:rsid w:val="00525550"/>
    <w:rsid w:val="00525827"/>
    <w:rsid w:val="00527182"/>
    <w:rsid w:val="00533201"/>
    <w:rsid w:val="005432A5"/>
    <w:rsid w:val="005443D0"/>
    <w:rsid w:val="0054661C"/>
    <w:rsid w:val="00546DCB"/>
    <w:rsid w:val="005530D1"/>
    <w:rsid w:val="00554FE6"/>
    <w:rsid w:val="00557A26"/>
    <w:rsid w:val="00560869"/>
    <w:rsid w:val="0056323B"/>
    <w:rsid w:val="005664B4"/>
    <w:rsid w:val="00566AF0"/>
    <w:rsid w:val="00571A09"/>
    <w:rsid w:val="005740A0"/>
    <w:rsid w:val="005749DE"/>
    <w:rsid w:val="005766E9"/>
    <w:rsid w:val="00580F35"/>
    <w:rsid w:val="00584487"/>
    <w:rsid w:val="00585B4F"/>
    <w:rsid w:val="00586E9C"/>
    <w:rsid w:val="005871E1"/>
    <w:rsid w:val="005939D0"/>
    <w:rsid w:val="005960A5"/>
    <w:rsid w:val="00597BC9"/>
    <w:rsid w:val="005A238A"/>
    <w:rsid w:val="005A2C00"/>
    <w:rsid w:val="005A3C4D"/>
    <w:rsid w:val="005A4FEB"/>
    <w:rsid w:val="005A6BAE"/>
    <w:rsid w:val="005A7BC4"/>
    <w:rsid w:val="005B032A"/>
    <w:rsid w:val="005B0894"/>
    <w:rsid w:val="005B681C"/>
    <w:rsid w:val="005C7609"/>
    <w:rsid w:val="005E5A2F"/>
    <w:rsid w:val="005F4AE5"/>
    <w:rsid w:val="005F5124"/>
    <w:rsid w:val="005F6B46"/>
    <w:rsid w:val="005F7FAC"/>
    <w:rsid w:val="00601F1A"/>
    <w:rsid w:val="006145B2"/>
    <w:rsid w:val="006244BD"/>
    <w:rsid w:val="0062455E"/>
    <w:rsid w:val="00626799"/>
    <w:rsid w:val="006339CC"/>
    <w:rsid w:val="00642C2F"/>
    <w:rsid w:val="006532DB"/>
    <w:rsid w:val="00655BD6"/>
    <w:rsid w:val="00660C95"/>
    <w:rsid w:val="00663C41"/>
    <w:rsid w:val="00663C87"/>
    <w:rsid w:val="00666C21"/>
    <w:rsid w:val="00667CCE"/>
    <w:rsid w:val="006761D5"/>
    <w:rsid w:val="00676772"/>
    <w:rsid w:val="006815D1"/>
    <w:rsid w:val="00682544"/>
    <w:rsid w:val="00684E2C"/>
    <w:rsid w:val="006851C7"/>
    <w:rsid w:val="00686E20"/>
    <w:rsid w:val="00692B94"/>
    <w:rsid w:val="006932BE"/>
    <w:rsid w:val="00693721"/>
    <w:rsid w:val="00694070"/>
    <w:rsid w:val="00696DDC"/>
    <w:rsid w:val="006A1468"/>
    <w:rsid w:val="006A269A"/>
    <w:rsid w:val="006B2627"/>
    <w:rsid w:val="006B4AC1"/>
    <w:rsid w:val="006B52E3"/>
    <w:rsid w:val="006C0EFD"/>
    <w:rsid w:val="006C105E"/>
    <w:rsid w:val="006C4616"/>
    <w:rsid w:val="006E2595"/>
    <w:rsid w:val="006F06F7"/>
    <w:rsid w:val="00703C4C"/>
    <w:rsid w:val="00712CFC"/>
    <w:rsid w:val="00712D6D"/>
    <w:rsid w:val="00712EB4"/>
    <w:rsid w:val="007316C2"/>
    <w:rsid w:val="00735AA6"/>
    <w:rsid w:val="00740AD5"/>
    <w:rsid w:val="0074309B"/>
    <w:rsid w:val="00763224"/>
    <w:rsid w:val="00766A34"/>
    <w:rsid w:val="00767B88"/>
    <w:rsid w:val="007729BC"/>
    <w:rsid w:val="00774F9A"/>
    <w:rsid w:val="007751B1"/>
    <w:rsid w:val="00776BC5"/>
    <w:rsid w:val="00777E43"/>
    <w:rsid w:val="007834E3"/>
    <w:rsid w:val="00791188"/>
    <w:rsid w:val="007957CF"/>
    <w:rsid w:val="00796321"/>
    <w:rsid w:val="007A00E8"/>
    <w:rsid w:val="007A1E39"/>
    <w:rsid w:val="007A4490"/>
    <w:rsid w:val="007B36D4"/>
    <w:rsid w:val="007B55B2"/>
    <w:rsid w:val="007D187A"/>
    <w:rsid w:val="007E7E61"/>
    <w:rsid w:val="007F47CF"/>
    <w:rsid w:val="007F6628"/>
    <w:rsid w:val="007F7D26"/>
    <w:rsid w:val="00802DDA"/>
    <w:rsid w:val="0081187A"/>
    <w:rsid w:val="00815034"/>
    <w:rsid w:val="00816FDA"/>
    <w:rsid w:val="0082094B"/>
    <w:rsid w:val="008212AB"/>
    <w:rsid w:val="00850C8A"/>
    <w:rsid w:val="00861BDB"/>
    <w:rsid w:val="00862B85"/>
    <w:rsid w:val="0086613F"/>
    <w:rsid w:val="00873E1E"/>
    <w:rsid w:val="00882097"/>
    <w:rsid w:val="00882369"/>
    <w:rsid w:val="00883442"/>
    <w:rsid w:val="0088385A"/>
    <w:rsid w:val="00885F2D"/>
    <w:rsid w:val="008940B8"/>
    <w:rsid w:val="00894E26"/>
    <w:rsid w:val="00894FC0"/>
    <w:rsid w:val="008A49EE"/>
    <w:rsid w:val="008B1A59"/>
    <w:rsid w:val="008B5B9E"/>
    <w:rsid w:val="008B64D6"/>
    <w:rsid w:val="008B6C1F"/>
    <w:rsid w:val="008C06B3"/>
    <w:rsid w:val="008C42DA"/>
    <w:rsid w:val="008C4C01"/>
    <w:rsid w:val="008D393C"/>
    <w:rsid w:val="008E3278"/>
    <w:rsid w:val="008E371A"/>
    <w:rsid w:val="008E5F23"/>
    <w:rsid w:val="008E70A0"/>
    <w:rsid w:val="008F05D9"/>
    <w:rsid w:val="008F1842"/>
    <w:rsid w:val="008F1BBD"/>
    <w:rsid w:val="008F20A0"/>
    <w:rsid w:val="008F37B2"/>
    <w:rsid w:val="009006B1"/>
    <w:rsid w:val="00902AA6"/>
    <w:rsid w:val="009038BC"/>
    <w:rsid w:val="009079D0"/>
    <w:rsid w:val="00907DD1"/>
    <w:rsid w:val="0091361F"/>
    <w:rsid w:val="00914489"/>
    <w:rsid w:val="00915477"/>
    <w:rsid w:val="00921308"/>
    <w:rsid w:val="00923571"/>
    <w:rsid w:val="009241E9"/>
    <w:rsid w:val="00927AE3"/>
    <w:rsid w:val="0093427C"/>
    <w:rsid w:val="00935269"/>
    <w:rsid w:val="0094142E"/>
    <w:rsid w:val="00947591"/>
    <w:rsid w:val="00954ACA"/>
    <w:rsid w:val="009675E0"/>
    <w:rsid w:val="00967B55"/>
    <w:rsid w:val="0097020F"/>
    <w:rsid w:val="009719B4"/>
    <w:rsid w:val="00986302"/>
    <w:rsid w:val="009A2BEA"/>
    <w:rsid w:val="009B0042"/>
    <w:rsid w:val="009B0191"/>
    <w:rsid w:val="009B567F"/>
    <w:rsid w:val="009C2BB0"/>
    <w:rsid w:val="009D0EC4"/>
    <w:rsid w:val="009D323F"/>
    <w:rsid w:val="009D5865"/>
    <w:rsid w:val="009E56A3"/>
    <w:rsid w:val="009F350A"/>
    <w:rsid w:val="009F486A"/>
    <w:rsid w:val="009F5E62"/>
    <w:rsid w:val="009F75F6"/>
    <w:rsid w:val="00A0157D"/>
    <w:rsid w:val="00A04069"/>
    <w:rsid w:val="00A0507F"/>
    <w:rsid w:val="00A07339"/>
    <w:rsid w:val="00A11C56"/>
    <w:rsid w:val="00A12EF3"/>
    <w:rsid w:val="00A15056"/>
    <w:rsid w:val="00A15205"/>
    <w:rsid w:val="00A16F5A"/>
    <w:rsid w:val="00A249C4"/>
    <w:rsid w:val="00A40DAE"/>
    <w:rsid w:val="00A431D9"/>
    <w:rsid w:val="00A4745F"/>
    <w:rsid w:val="00A619E2"/>
    <w:rsid w:val="00A623E1"/>
    <w:rsid w:val="00A813A1"/>
    <w:rsid w:val="00A92085"/>
    <w:rsid w:val="00A9460A"/>
    <w:rsid w:val="00A965C3"/>
    <w:rsid w:val="00AA12E7"/>
    <w:rsid w:val="00AA1F64"/>
    <w:rsid w:val="00AA48BC"/>
    <w:rsid w:val="00AB2A8D"/>
    <w:rsid w:val="00AB3350"/>
    <w:rsid w:val="00AB3AF3"/>
    <w:rsid w:val="00AB528A"/>
    <w:rsid w:val="00AC28D0"/>
    <w:rsid w:val="00AD21B2"/>
    <w:rsid w:val="00AD24CE"/>
    <w:rsid w:val="00AD346A"/>
    <w:rsid w:val="00AD3F2D"/>
    <w:rsid w:val="00AE4D14"/>
    <w:rsid w:val="00AE566C"/>
    <w:rsid w:val="00AE62F6"/>
    <w:rsid w:val="00AE7BCE"/>
    <w:rsid w:val="00AF48EA"/>
    <w:rsid w:val="00AF70F5"/>
    <w:rsid w:val="00AF7C3D"/>
    <w:rsid w:val="00B007A1"/>
    <w:rsid w:val="00B009FD"/>
    <w:rsid w:val="00B11155"/>
    <w:rsid w:val="00B119E5"/>
    <w:rsid w:val="00B170F5"/>
    <w:rsid w:val="00B24760"/>
    <w:rsid w:val="00B308BF"/>
    <w:rsid w:val="00B3472B"/>
    <w:rsid w:val="00B36D3F"/>
    <w:rsid w:val="00B449F2"/>
    <w:rsid w:val="00B45B75"/>
    <w:rsid w:val="00B51077"/>
    <w:rsid w:val="00B573DD"/>
    <w:rsid w:val="00B57AB3"/>
    <w:rsid w:val="00B616CC"/>
    <w:rsid w:val="00B712B0"/>
    <w:rsid w:val="00B73055"/>
    <w:rsid w:val="00B80C1B"/>
    <w:rsid w:val="00B83D7A"/>
    <w:rsid w:val="00B93B6E"/>
    <w:rsid w:val="00BA121F"/>
    <w:rsid w:val="00BA14F1"/>
    <w:rsid w:val="00BA4A8E"/>
    <w:rsid w:val="00BD024D"/>
    <w:rsid w:val="00BD0FB7"/>
    <w:rsid w:val="00BD101B"/>
    <w:rsid w:val="00BF3A84"/>
    <w:rsid w:val="00BF47CE"/>
    <w:rsid w:val="00C0043F"/>
    <w:rsid w:val="00C032FB"/>
    <w:rsid w:val="00C03B36"/>
    <w:rsid w:val="00C03EBF"/>
    <w:rsid w:val="00C048FD"/>
    <w:rsid w:val="00C06215"/>
    <w:rsid w:val="00C070B7"/>
    <w:rsid w:val="00C11799"/>
    <w:rsid w:val="00C15B04"/>
    <w:rsid w:val="00C16B89"/>
    <w:rsid w:val="00C17654"/>
    <w:rsid w:val="00C24D9B"/>
    <w:rsid w:val="00C30CA9"/>
    <w:rsid w:val="00C31993"/>
    <w:rsid w:val="00C342FB"/>
    <w:rsid w:val="00C348B4"/>
    <w:rsid w:val="00C413C4"/>
    <w:rsid w:val="00C44FB2"/>
    <w:rsid w:val="00C47E9E"/>
    <w:rsid w:val="00C51CEB"/>
    <w:rsid w:val="00C52E54"/>
    <w:rsid w:val="00C56421"/>
    <w:rsid w:val="00C56641"/>
    <w:rsid w:val="00C77931"/>
    <w:rsid w:val="00C8441B"/>
    <w:rsid w:val="00C85A1E"/>
    <w:rsid w:val="00C87926"/>
    <w:rsid w:val="00C91FD3"/>
    <w:rsid w:val="00CB3973"/>
    <w:rsid w:val="00CB4350"/>
    <w:rsid w:val="00CC1272"/>
    <w:rsid w:val="00CC22B8"/>
    <w:rsid w:val="00CC2C9B"/>
    <w:rsid w:val="00CC59F5"/>
    <w:rsid w:val="00CD1D5A"/>
    <w:rsid w:val="00CE24F0"/>
    <w:rsid w:val="00CE2C81"/>
    <w:rsid w:val="00CE5735"/>
    <w:rsid w:val="00CE7055"/>
    <w:rsid w:val="00CF4B09"/>
    <w:rsid w:val="00D0511B"/>
    <w:rsid w:val="00D051C6"/>
    <w:rsid w:val="00D05892"/>
    <w:rsid w:val="00D0757B"/>
    <w:rsid w:val="00D102FD"/>
    <w:rsid w:val="00D13C6E"/>
    <w:rsid w:val="00D219B9"/>
    <w:rsid w:val="00D21CED"/>
    <w:rsid w:val="00D22233"/>
    <w:rsid w:val="00D327DC"/>
    <w:rsid w:val="00D348CD"/>
    <w:rsid w:val="00D45F81"/>
    <w:rsid w:val="00D46526"/>
    <w:rsid w:val="00D46533"/>
    <w:rsid w:val="00D52B25"/>
    <w:rsid w:val="00D54DEF"/>
    <w:rsid w:val="00D560B4"/>
    <w:rsid w:val="00D57C25"/>
    <w:rsid w:val="00D730CF"/>
    <w:rsid w:val="00D7423B"/>
    <w:rsid w:val="00D80BEA"/>
    <w:rsid w:val="00D832FE"/>
    <w:rsid w:val="00D8443B"/>
    <w:rsid w:val="00D92A6E"/>
    <w:rsid w:val="00D95C48"/>
    <w:rsid w:val="00DA03F3"/>
    <w:rsid w:val="00DA467D"/>
    <w:rsid w:val="00DC0359"/>
    <w:rsid w:val="00DD3011"/>
    <w:rsid w:val="00DD489B"/>
    <w:rsid w:val="00DE3081"/>
    <w:rsid w:val="00DE4340"/>
    <w:rsid w:val="00DE6274"/>
    <w:rsid w:val="00DF2619"/>
    <w:rsid w:val="00DF2E81"/>
    <w:rsid w:val="00DF33CF"/>
    <w:rsid w:val="00DF4484"/>
    <w:rsid w:val="00DF5F58"/>
    <w:rsid w:val="00E01B92"/>
    <w:rsid w:val="00E067ED"/>
    <w:rsid w:val="00E07A17"/>
    <w:rsid w:val="00E07C68"/>
    <w:rsid w:val="00E11316"/>
    <w:rsid w:val="00E23A1C"/>
    <w:rsid w:val="00E27321"/>
    <w:rsid w:val="00E32FD1"/>
    <w:rsid w:val="00E33370"/>
    <w:rsid w:val="00E42E78"/>
    <w:rsid w:val="00E4671F"/>
    <w:rsid w:val="00E52718"/>
    <w:rsid w:val="00E60B89"/>
    <w:rsid w:val="00E65C0E"/>
    <w:rsid w:val="00E66401"/>
    <w:rsid w:val="00E66A60"/>
    <w:rsid w:val="00E708A5"/>
    <w:rsid w:val="00E71597"/>
    <w:rsid w:val="00E80A2A"/>
    <w:rsid w:val="00E8288B"/>
    <w:rsid w:val="00E82D84"/>
    <w:rsid w:val="00EA1570"/>
    <w:rsid w:val="00EA2434"/>
    <w:rsid w:val="00EA3831"/>
    <w:rsid w:val="00EB190E"/>
    <w:rsid w:val="00EB43E5"/>
    <w:rsid w:val="00EC336E"/>
    <w:rsid w:val="00EC36A0"/>
    <w:rsid w:val="00ED00D8"/>
    <w:rsid w:val="00EE0312"/>
    <w:rsid w:val="00EE2C9D"/>
    <w:rsid w:val="00EE6475"/>
    <w:rsid w:val="00EF288C"/>
    <w:rsid w:val="00EF2BA7"/>
    <w:rsid w:val="00EF2DBE"/>
    <w:rsid w:val="00EF4D6A"/>
    <w:rsid w:val="00EF53F6"/>
    <w:rsid w:val="00EF7892"/>
    <w:rsid w:val="00F05391"/>
    <w:rsid w:val="00F16102"/>
    <w:rsid w:val="00F20C72"/>
    <w:rsid w:val="00F32707"/>
    <w:rsid w:val="00F351F7"/>
    <w:rsid w:val="00F375A3"/>
    <w:rsid w:val="00F4139F"/>
    <w:rsid w:val="00F4454C"/>
    <w:rsid w:val="00F4598B"/>
    <w:rsid w:val="00F45B7A"/>
    <w:rsid w:val="00F51F56"/>
    <w:rsid w:val="00F563C2"/>
    <w:rsid w:val="00F61BCB"/>
    <w:rsid w:val="00F64EC8"/>
    <w:rsid w:val="00F64ED9"/>
    <w:rsid w:val="00F658C2"/>
    <w:rsid w:val="00F70B1F"/>
    <w:rsid w:val="00F71D78"/>
    <w:rsid w:val="00F72AF4"/>
    <w:rsid w:val="00F8183F"/>
    <w:rsid w:val="00F825E1"/>
    <w:rsid w:val="00F85222"/>
    <w:rsid w:val="00F85A65"/>
    <w:rsid w:val="00F922C9"/>
    <w:rsid w:val="00F979BF"/>
    <w:rsid w:val="00FA0F26"/>
    <w:rsid w:val="00FA2502"/>
    <w:rsid w:val="00FA3888"/>
    <w:rsid w:val="00FB54DB"/>
    <w:rsid w:val="00FC0D86"/>
    <w:rsid w:val="00FC3482"/>
    <w:rsid w:val="00FC6A90"/>
    <w:rsid w:val="00FD0AEC"/>
    <w:rsid w:val="00FE059C"/>
    <w:rsid w:val="00FE2306"/>
    <w:rsid w:val="00FE7797"/>
    <w:rsid w:val="00FF2FE2"/>
    <w:rsid w:val="00FF3B88"/>
    <w:rsid w:val="00FF3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83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D21B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08B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D21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08B4"/>
    <w:rPr>
      <w:sz w:val="24"/>
      <w:szCs w:val="24"/>
    </w:rPr>
  </w:style>
  <w:style w:type="table" w:styleId="TableGrid">
    <w:name w:val="Table Grid"/>
    <w:basedOn w:val="TableNormal"/>
    <w:uiPriority w:val="99"/>
    <w:rsid w:val="008F05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249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249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67199"/>
    <w:pPr>
      <w:ind w:left="720"/>
    </w:pPr>
  </w:style>
  <w:style w:type="paragraph" w:styleId="Caption">
    <w:name w:val="caption"/>
    <w:basedOn w:val="Normal"/>
    <w:next w:val="Normal"/>
    <w:uiPriority w:val="99"/>
    <w:qFormat/>
    <w:rsid w:val="00694070"/>
    <w:pPr>
      <w:spacing w:after="200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2647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1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emf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4.emf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/" TargetMode="External"/><Relationship Id="rId22" Type="http://schemas.openxmlformats.org/officeDocument/2006/relationships/image" Target="media/image15.png"/><Relationship Id="rId27" Type="http://schemas.openxmlformats.org/officeDocument/2006/relationships/image" Target="media/image20.gif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243</TotalTime>
  <Pages>7</Pages>
  <Words>1821</Words>
  <Characters>10385</Characters>
  <Application>Microsoft Office Outlook</Application>
  <DocSecurity>0</DocSecurity>
  <Lines>0</Lines>
  <Paragraphs>0</Paragraphs>
  <ScaleCrop>false</ScaleCrop>
  <Company>c.y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3-A SINIFI SINIF  DENEME SINAVI</dc:title>
  <dc:subject>GENEL DEĞERLENDİRME</dc:subject>
  <dc:creator>Atilla</dc:creator>
  <cp:keywords>www.sorubak.com</cp:keywords>
  <dc:description>www.sorubak.com;</dc:description>
  <cp:lastModifiedBy>EDANUR</cp:lastModifiedBy>
  <cp:revision>30</cp:revision>
  <cp:lastPrinted>2013-03-20T22:39:00Z</cp:lastPrinted>
  <dcterms:created xsi:type="dcterms:W3CDTF">2013-03-20T01:50:00Z</dcterms:created>
  <dcterms:modified xsi:type="dcterms:W3CDTF">2013-04-02T20:50:00Z</dcterms:modified>
</cp:coreProperties>
</file>