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E8" w:rsidRPr="001F0CF4" w:rsidRDefault="007848E8" w:rsidP="001F0CF4">
      <w:pPr>
        <w:jc w:val="center"/>
        <w:rPr>
          <w:b/>
          <w:bCs/>
          <w:sz w:val="28"/>
          <w:szCs w:val="28"/>
        </w:rPr>
      </w:pPr>
      <w:r w:rsidRPr="001F0CF4">
        <w:rPr>
          <w:b/>
          <w:bCs/>
          <w:sz w:val="28"/>
          <w:szCs w:val="28"/>
        </w:rPr>
        <w:t>SORULAR</w:t>
      </w: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 sayısının 41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  <w:hyperlink r:id="rId5" w:history="1">
        <w:r>
          <w:rPr>
            <w:rStyle w:val="Hyperlink"/>
          </w:rPr>
          <w:t>www.sorubak.com</w:t>
        </w:r>
      </w:hyperlink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52 sayısının 13 katı kaçtır?</w:t>
      </w:r>
    </w:p>
    <w:p w:rsidR="007848E8" w:rsidRPr="001F0CF4" w:rsidRDefault="007848E8" w:rsidP="001F0CF4">
      <w:pPr>
        <w:pStyle w:val="ListParagraph"/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 sayısının 30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39 sayısının 25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 sayısının 19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195 sayısının 3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 sayısının 25 katı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28 sayısının 10 katının 40 fazlası kaçtır?</w:t>
      </w:r>
    </w:p>
    <w:p w:rsidR="007848E8" w:rsidRPr="001F0CF4" w:rsidRDefault="007848E8" w:rsidP="001F0CF4">
      <w:pPr>
        <w:pStyle w:val="ListParagraph"/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41 sayısının 19 katının 80 fazlası kaçtır?</w:t>
      </w: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71 sayısının 12 katının 50 fazlası kaçtır?</w:t>
      </w: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35 sayısının 23 katının 33 fazlası kaçtır?</w:t>
      </w: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 sayısının 17 katının 70 fazlası kaçtır?</w:t>
      </w: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tabs>
          <w:tab w:val="left" w:pos="270"/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29 sayısının 19 katının 9 fazlası kaçtır?</w:t>
      </w:r>
    </w:p>
    <w:p w:rsidR="007848E8" w:rsidRDefault="007848E8" w:rsidP="001F0CF4">
      <w:pPr>
        <w:tabs>
          <w:tab w:val="left" w:pos="270"/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7848E8" w:rsidRDefault="007848E8" w:rsidP="001F0CF4">
      <w:pPr>
        <w:tabs>
          <w:tab w:val="left" w:pos="270"/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7848E8" w:rsidRPr="001F0CF4" w:rsidRDefault="007848E8" w:rsidP="001F0CF4">
      <w:pPr>
        <w:tabs>
          <w:tab w:val="left" w:pos="270"/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 sayısının 25 katının 165 fazlası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41 sayısının 19 katının 80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92 sayısının 10 katının 150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pStyle w:val="ListParagraph"/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42 sayısının 20 katının 120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44 sayısının 21 katının 95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62 sayısının 24 katının 90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46 sayısının 35 katının 123 eksiği kaçtır?</w:t>
      </w: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p w:rsidR="007848E8" w:rsidRDefault="007848E8" w:rsidP="001F0CF4">
      <w:pPr>
        <w:rPr>
          <w:b/>
          <w:bCs/>
          <w:sz w:val="24"/>
          <w:szCs w:val="24"/>
        </w:rPr>
      </w:pPr>
    </w:p>
    <w:p w:rsidR="007848E8" w:rsidRPr="001F0CF4" w:rsidRDefault="007848E8" w:rsidP="001F0CF4">
      <w:pPr>
        <w:rPr>
          <w:b/>
          <w:bCs/>
          <w:sz w:val="24"/>
          <w:szCs w:val="24"/>
        </w:rPr>
      </w:pPr>
    </w:p>
    <w:sectPr w:rsidR="007848E8" w:rsidRPr="001F0CF4" w:rsidSect="001F0CF4">
      <w:pgSz w:w="11906" w:h="16838"/>
      <w:pgMar w:top="720" w:right="386" w:bottom="540" w:left="540" w:header="708" w:footer="708" w:gutter="0"/>
      <w:cols w:num="3" w:sep="1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130F2"/>
    <w:multiLevelType w:val="hybridMultilevel"/>
    <w:tmpl w:val="D7044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6E144D"/>
    <w:multiLevelType w:val="hybridMultilevel"/>
    <w:tmpl w:val="1ED8D0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F25BE"/>
    <w:multiLevelType w:val="hybridMultilevel"/>
    <w:tmpl w:val="2B0E16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CF4"/>
    <w:rsid w:val="00082B5E"/>
    <w:rsid w:val="001F0CF4"/>
    <w:rsid w:val="004F1016"/>
    <w:rsid w:val="007848E8"/>
    <w:rsid w:val="009A593F"/>
    <w:rsid w:val="00A652D0"/>
    <w:rsid w:val="00DC4F56"/>
    <w:rsid w:val="00FC3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D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0CF4"/>
    <w:pPr>
      <w:ind w:left="720"/>
    </w:pPr>
  </w:style>
  <w:style w:type="character" w:styleId="Hyperlink">
    <w:name w:val="Hyperlink"/>
    <w:basedOn w:val="DefaultParagraphFont"/>
    <w:uiPriority w:val="99"/>
    <w:rsid w:val="00DC4F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131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EDANUR</cp:lastModifiedBy>
  <cp:revision>3</cp:revision>
  <cp:lastPrinted>2013-02-20T08:26:00Z</cp:lastPrinted>
  <dcterms:created xsi:type="dcterms:W3CDTF">2013-02-20T08:57:00Z</dcterms:created>
  <dcterms:modified xsi:type="dcterms:W3CDTF">2013-03-02T09:27:00Z</dcterms:modified>
</cp:coreProperties>
</file>