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127" w:rsidRDefault="00DC3127" w:rsidP="00514482">
      <w:r w:rsidRPr="00500790">
        <w:rPr>
          <w:sz w:val="24"/>
          <w:szCs w:val="24"/>
        </w:rPr>
        <w:t>HB 2.TEMA 2.DEĞERLENDİRME    Adı Soyadı:………………………….Okul NO:…………</w:t>
      </w:r>
      <w:r>
        <w:rPr>
          <w:sz w:val="24"/>
          <w:szCs w:val="24"/>
        </w:rPr>
        <w:t xml:space="preserve">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tbl>
      <w:tblPr>
        <w:tblW w:w="10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7"/>
        <w:gridCol w:w="3119"/>
        <w:gridCol w:w="2410"/>
      </w:tblGrid>
      <w:tr w:rsidR="00DC3127" w:rsidRPr="003A0423">
        <w:tc>
          <w:tcPr>
            <w:tcW w:w="5387" w:type="dxa"/>
          </w:tcPr>
          <w:p w:rsidR="00DC3127" w:rsidRPr="003A0423" w:rsidRDefault="00DC3127" w:rsidP="00FB688F">
            <w:pPr>
              <w:pStyle w:val="NoSpacing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21 - Aşağıdakilerden  hangisi   topluma  ya da  bir  gruba  önderlik  eden  ve  onlara  yol  gösteren  kişiye  verilen          addır ?</w:t>
            </w:r>
          </w:p>
          <w:p w:rsidR="00DC3127" w:rsidRPr="003A0423" w:rsidRDefault="00DC3127" w:rsidP="0086405E">
            <w:pPr>
              <w:pStyle w:val="NoSpacing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     A)  Öğretmen        B )  Lider        C)  Kaptan                             </w:t>
            </w:r>
          </w:p>
        </w:tc>
        <w:tc>
          <w:tcPr>
            <w:tcW w:w="5529" w:type="dxa"/>
            <w:gridSpan w:val="2"/>
          </w:tcPr>
          <w:p w:rsidR="00DC3127" w:rsidRPr="003A0423" w:rsidRDefault="00DC3127" w:rsidP="003A04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A0423">
              <w:rPr>
                <w:w w:val="111"/>
                <w:sz w:val="24"/>
                <w:szCs w:val="24"/>
              </w:rPr>
              <w:t>29-</w:t>
            </w:r>
            <w:r w:rsidRPr="003A0423">
              <w:rPr>
                <w:color w:val="000000"/>
                <w:sz w:val="24"/>
                <w:szCs w:val="24"/>
              </w:rPr>
              <w:t>- “Harita ve küre üzerinde deniz ve karaları ayırt etmek için renkler kullanılır. Karalar …………. denizler ise ……………. renk ile gösterilir.” Paragrafında boşluklara aşağıdakilerden hangisi getirilmelidir?</w:t>
            </w:r>
          </w:p>
          <w:p w:rsidR="00DC3127" w:rsidRPr="003A0423" w:rsidRDefault="00DC3127" w:rsidP="003A0423">
            <w:pPr>
              <w:tabs>
                <w:tab w:val="left" w:pos="930"/>
              </w:tabs>
              <w:spacing w:after="0" w:line="240" w:lineRule="auto"/>
              <w:rPr>
                <w:w w:val="111"/>
                <w:sz w:val="24"/>
                <w:szCs w:val="24"/>
              </w:rPr>
            </w:pPr>
            <w:r w:rsidRPr="003A0423">
              <w:rPr>
                <w:color w:val="000000"/>
                <w:sz w:val="24"/>
                <w:szCs w:val="24"/>
              </w:rPr>
              <w:t xml:space="preserve"> A) siyah – mavi                     B) kahverengi – mavi                   C) sarı – turuncu       </w:t>
            </w: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22- Liderlerle ilgili  bilgilerden hangisi </w:t>
            </w:r>
            <w:r w:rsidRPr="003A0423">
              <w:rPr>
                <w:b/>
                <w:bCs/>
                <w:sz w:val="24"/>
                <w:szCs w:val="24"/>
                <w:u w:val="single"/>
              </w:rPr>
              <w:t>yanlıştır?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A) Toplumları etkilerler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B) Planlı ve düzenli çalışırlar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C) Toplum tarafından seçilirler</w:t>
            </w:r>
          </w:p>
        </w:tc>
        <w:tc>
          <w:tcPr>
            <w:tcW w:w="5529" w:type="dxa"/>
            <w:gridSpan w:val="2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w w:val="111"/>
                <w:sz w:val="24"/>
                <w:szCs w:val="24"/>
              </w:rPr>
              <w:t>30-</w:t>
            </w:r>
            <w:r w:rsidRPr="003A0423">
              <w:rPr>
                <w:sz w:val="24"/>
                <w:szCs w:val="24"/>
              </w:rPr>
              <w:t xml:space="preserve"> Türkiye'nin kuzeyinde  kalan denizin ismi nedir?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A) Akdeniz</w:t>
            </w:r>
            <w:r w:rsidRPr="003A0423">
              <w:rPr>
                <w:sz w:val="24"/>
                <w:szCs w:val="24"/>
              </w:rPr>
              <w:tab/>
            </w:r>
            <w:r w:rsidRPr="003A0423">
              <w:rPr>
                <w:sz w:val="24"/>
                <w:szCs w:val="24"/>
              </w:rPr>
              <w:tab/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B) Karadeniz</w:t>
            </w:r>
            <w:r w:rsidRPr="003A0423">
              <w:rPr>
                <w:sz w:val="24"/>
                <w:szCs w:val="24"/>
              </w:rPr>
              <w:tab/>
            </w:r>
            <w:r w:rsidRPr="003A0423">
              <w:rPr>
                <w:sz w:val="24"/>
                <w:szCs w:val="24"/>
              </w:rPr>
              <w:tab/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C) Marmara denizi</w:t>
            </w: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FB688F">
            <w:pPr>
              <w:pStyle w:val="NoSpacing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23- ‘Başkalarının eşyalarını……kullanmalıyız.’ cümlesindeki boş yere hangi ifade gelmelidir?</w:t>
            </w:r>
          </w:p>
          <w:p w:rsidR="00DC3127" w:rsidRPr="003A0423" w:rsidRDefault="00DC3127" w:rsidP="00FB688F">
            <w:pPr>
              <w:pStyle w:val="NoSpacing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A) sabırlı                  B) özenli           C)  planlı</w:t>
            </w:r>
          </w:p>
        </w:tc>
        <w:tc>
          <w:tcPr>
            <w:tcW w:w="5529" w:type="dxa"/>
            <w:gridSpan w:val="2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31-Hangisi yurdumuzun bölgelerinden değildir?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A) Marmara Bölgesi             B) Anadolu Bölgesi</w:t>
            </w:r>
          </w:p>
          <w:p w:rsidR="00DC3127" w:rsidRPr="003A0423" w:rsidRDefault="00DC3127" w:rsidP="003A04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                        C) Akdeniz Bölgesi</w:t>
            </w:r>
          </w:p>
          <w:p w:rsidR="00DC3127" w:rsidRPr="003A0423" w:rsidRDefault="00DC3127" w:rsidP="003A04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A042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24- Başkalarının eşyasını özensiz kullanırsak ne kaybederiz?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A) Onların bize vermiş olduğu eşyayı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B) Onların bize olan güvenlerini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C) Bizim onlara duyduğumuz güveni</w:t>
            </w:r>
          </w:p>
        </w:tc>
        <w:tc>
          <w:tcPr>
            <w:tcW w:w="5529" w:type="dxa"/>
            <w:gridSpan w:val="2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32-Bir evin odasını aşağıdakilerden hangisine benzetebiliriz?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Bir ülkenin bayrağına    B) Bir ülkenin bölgelerine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Bir ülkenin haritasına</w:t>
            </w: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25-“Evde ya da okulda güvenlik kurallarına dikkat edilmediği zamanlarda ……………meydana gelebilir.” cümlesinde noktalı yere gelmesi gereken kelime hangisidir?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tehlike                  B) kaza            C ) yaramazlık</w:t>
            </w:r>
          </w:p>
        </w:tc>
        <w:tc>
          <w:tcPr>
            <w:tcW w:w="5529" w:type="dxa"/>
            <w:gridSpan w:val="2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33- Aşağıdakilerden hangisi, vatandaşlık görevlerimiz-den biri </w:t>
            </w:r>
            <w:r w:rsidRPr="003A0423">
              <w:rPr>
                <w:b/>
                <w:bCs/>
                <w:sz w:val="24"/>
                <w:szCs w:val="24"/>
                <w:u w:val="single"/>
              </w:rPr>
              <w:t>değildir?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A) Askere gitmek    B)  Okula gitmek  C) Vergi vermek</w:t>
            </w: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26- Aşağıdakilerden  hangisi  evde  uyulması  gereken  </w:t>
            </w:r>
            <w:r w:rsidRPr="003A0423">
              <w:rPr>
                <w:b/>
                <w:bCs/>
                <w:sz w:val="24"/>
                <w:szCs w:val="24"/>
              </w:rPr>
              <w:t>güvenlik  kurallarındandır?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 xml:space="preserve">Islak elle  elektrik düğmesini  açmak.           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 xml:space="preserve">İlaçla, ateşle  oyun  oynamak. 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 xml:space="preserve">Kesici aletlerle oynamamak 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34-Aşağıdakilerden hangisi bir öğrencinin sorumluluğudur?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Ders çalışmak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Bahçade oyun oynamak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Projeye liderlik yapmak</w:t>
            </w: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27-Aşağıdakilerden hangisi doğal afet </w:t>
            </w:r>
            <w:r w:rsidRPr="003A0423">
              <w:rPr>
                <w:b/>
                <w:bCs/>
                <w:sz w:val="24"/>
                <w:szCs w:val="24"/>
              </w:rPr>
              <w:t>değildir?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Deprem       B) Çığ             C) Trafik kazası</w:t>
            </w:r>
          </w:p>
        </w:tc>
        <w:tc>
          <w:tcPr>
            <w:tcW w:w="5529" w:type="dxa"/>
            <w:gridSpan w:val="2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35-</w:t>
            </w:r>
            <w:r w:rsidRPr="003A0423">
              <w:rPr>
                <w:sz w:val="24"/>
                <w:szCs w:val="24"/>
                <w:u w:val="single"/>
              </w:rPr>
              <w:t xml:space="preserve"> Bütün insanların</w:t>
            </w:r>
            <w:r w:rsidRPr="003A0423">
              <w:rPr>
                <w:sz w:val="24"/>
                <w:szCs w:val="24"/>
              </w:rPr>
              <w:t xml:space="preserve"> ortak yuvası aşağıdakilerden hangisidir?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Türkiye              B) Uzay                     C) Dünya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28-Deprem sırasında evde aşağıdakilerden hangisi yapılmalıdır?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Merdivene doğru koşmak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Balkona çıkmak</w:t>
            </w:r>
          </w:p>
          <w:p w:rsidR="00DC3127" w:rsidRPr="003A0423" w:rsidRDefault="00DC3127" w:rsidP="003A042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A0423">
              <w:rPr>
                <w:rFonts w:cs="Times New Roman"/>
                <w:sz w:val="24"/>
                <w:szCs w:val="24"/>
              </w:rPr>
              <w:t>Güvenli yerde başı koruyarak beklemek</w:t>
            </w:r>
          </w:p>
        </w:tc>
        <w:tc>
          <w:tcPr>
            <w:tcW w:w="5529" w:type="dxa"/>
            <w:gridSpan w:val="2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36-Dünya üzerinde birbirinden farklı özellikleri olan pek çok ülke vardır. Bu ülkedeki insanların daha iyi bir dünyada yaşamaları için aşağıdakilerden hangisi mutlaka gereklidir?</w:t>
            </w:r>
          </w:p>
          <w:p w:rsidR="00DC3127" w:rsidRPr="003A0423" w:rsidRDefault="00DC3127" w:rsidP="003A0423">
            <w:pPr>
              <w:spacing w:after="0" w:line="240" w:lineRule="auto"/>
              <w:ind w:left="360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A) Zengin ve güçlü olmak</w:t>
            </w:r>
          </w:p>
          <w:p w:rsidR="00DC3127" w:rsidRPr="003A0423" w:rsidRDefault="00DC3127" w:rsidP="003A0423">
            <w:pPr>
              <w:spacing w:after="0" w:line="240" w:lineRule="auto"/>
              <w:ind w:left="360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B ) Temiz ve düzenli olmak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 xml:space="preserve">       C) Barış içinde yaşamak</w:t>
            </w: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3A0423">
            <w:pPr>
              <w:tabs>
                <w:tab w:val="left" w:pos="930"/>
              </w:tabs>
              <w:spacing w:after="0" w:line="240" w:lineRule="auto"/>
              <w:rPr>
                <w:b/>
                <w:bCs/>
                <w:w w:val="111"/>
                <w:sz w:val="24"/>
                <w:szCs w:val="24"/>
              </w:rPr>
            </w:pPr>
            <w:r w:rsidRPr="003A0423">
              <w:rPr>
                <w:b/>
                <w:bCs/>
                <w:w w:val="111"/>
                <w:sz w:val="24"/>
                <w:szCs w:val="24"/>
              </w:rPr>
              <w:t>1-36.sorunun her biri 2 puanlıktır       =36x2=72</w:t>
            </w:r>
          </w:p>
        </w:tc>
        <w:tc>
          <w:tcPr>
            <w:tcW w:w="3119" w:type="dxa"/>
          </w:tcPr>
          <w:p w:rsidR="00DC3127" w:rsidRPr="003A0423" w:rsidRDefault="00DC3127" w:rsidP="003A042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0423">
              <w:rPr>
                <w:b/>
                <w:bCs/>
                <w:sz w:val="24"/>
                <w:szCs w:val="24"/>
              </w:rPr>
              <w:t>Aldığın puan:</w:t>
            </w:r>
          </w:p>
        </w:tc>
        <w:tc>
          <w:tcPr>
            <w:tcW w:w="2410" w:type="dxa"/>
            <w:vMerge w:val="restart"/>
          </w:tcPr>
          <w:p w:rsidR="00DC3127" w:rsidRPr="003A0423" w:rsidRDefault="00DC3127" w:rsidP="003A042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A0423">
              <w:rPr>
                <w:b/>
                <w:bCs/>
                <w:sz w:val="20"/>
                <w:szCs w:val="20"/>
              </w:rPr>
              <w:t>TOPLAM</w:t>
            </w:r>
          </w:p>
          <w:p w:rsidR="00DC3127" w:rsidRPr="003A0423" w:rsidRDefault="00DC3127" w:rsidP="003A042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0423">
              <w:rPr>
                <w:b/>
                <w:bCs/>
                <w:sz w:val="20"/>
                <w:szCs w:val="20"/>
              </w:rPr>
              <w:t xml:space="preserve"> PUAN</w:t>
            </w:r>
          </w:p>
        </w:tc>
      </w:tr>
      <w:tr w:rsidR="00DC3127" w:rsidRPr="003A0423"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0423">
              <w:rPr>
                <w:b/>
                <w:bCs/>
                <w:sz w:val="24"/>
                <w:szCs w:val="24"/>
              </w:rPr>
              <w:t>Aşağıdaki 2 soru   14 puanlıktır                  =  2x14=28</w:t>
            </w:r>
          </w:p>
        </w:tc>
        <w:tc>
          <w:tcPr>
            <w:tcW w:w="3119" w:type="dxa"/>
          </w:tcPr>
          <w:p w:rsidR="00DC3127" w:rsidRPr="003A0423" w:rsidRDefault="00DC3127" w:rsidP="003A042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A0423">
              <w:rPr>
                <w:b/>
                <w:bCs/>
                <w:sz w:val="24"/>
                <w:szCs w:val="24"/>
              </w:rPr>
              <w:t>Aldığın puan:</w:t>
            </w:r>
          </w:p>
        </w:tc>
        <w:tc>
          <w:tcPr>
            <w:tcW w:w="2410" w:type="dxa"/>
            <w:vMerge/>
          </w:tcPr>
          <w:p w:rsidR="00DC3127" w:rsidRPr="003A0423" w:rsidRDefault="00DC3127" w:rsidP="003A042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DC3127" w:rsidRPr="003A0423">
        <w:trPr>
          <w:trHeight w:val="544"/>
        </w:trPr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Türkiye’nin ayrıldığı bölge adlarını yazınız (7x2=14)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1-</w:t>
            </w:r>
          </w:p>
        </w:tc>
        <w:tc>
          <w:tcPr>
            <w:tcW w:w="5529" w:type="dxa"/>
            <w:gridSpan w:val="2"/>
            <w:vMerge w:val="restart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(3,5x4=14)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Yurdumuzun kuzeyinde……………………………….Denizi var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Yurdumuzun güneyinde………………………………Denizi var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Yurdumuzun batısında………………………………..Denizi var</w:t>
            </w: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Kuzeybatıda………………………………………………. Denizi var</w:t>
            </w:r>
          </w:p>
        </w:tc>
      </w:tr>
      <w:tr w:rsidR="00DC3127" w:rsidRPr="003A0423">
        <w:trPr>
          <w:trHeight w:val="300"/>
        </w:trPr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2-</w:t>
            </w:r>
          </w:p>
        </w:tc>
        <w:tc>
          <w:tcPr>
            <w:tcW w:w="5529" w:type="dxa"/>
            <w:gridSpan w:val="2"/>
            <w:vMerge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127" w:rsidRPr="003A0423">
        <w:trPr>
          <w:trHeight w:val="330"/>
        </w:trPr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3-</w:t>
            </w:r>
          </w:p>
        </w:tc>
        <w:tc>
          <w:tcPr>
            <w:tcW w:w="5529" w:type="dxa"/>
            <w:gridSpan w:val="2"/>
            <w:vMerge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127" w:rsidRPr="003A0423">
        <w:trPr>
          <w:trHeight w:val="287"/>
        </w:trPr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4-</w:t>
            </w:r>
          </w:p>
        </w:tc>
        <w:tc>
          <w:tcPr>
            <w:tcW w:w="5529" w:type="dxa"/>
            <w:gridSpan w:val="2"/>
            <w:vMerge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127" w:rsidRPr="003A0423">
        <w:trPr>
          <w:trHeight w:val="309"/>
        </w:trPr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5-</w:t>
            </w:r>
          </w:p>
        </w:tc>
        <w:tc>
          <w:tcPr>
            <w:tcW w:w="5529" w:type="dxa"/>
            <w:gridSpan w:val="2"/>
            <w:vMerge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127" w:rsidRPr="003A0423">
        <w:trPr>
          <w:trHeight w:val="285"/>
        </w:trPr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6-</w:t>
            </w:r>
          </w:p>
        </w:tc>
        <w:tc>
          <w:tcPr>
            <w:tcW w:w="5529" w:type="dxa"/>
            <w:gridSpan w:val="2"/>
            <w:vMerge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127" w:rsidRPr="003A0423">
        <w:trPr>
          <w:trHeight w:val="286"/>
        </w:trPr>
        <w:tc>
          <w:tcPr>
            <w:tcW w:w="5387" w:type="dxa"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  <w:r w:rsidRPr="003A0423">
              <w:rPr>
                <w:sz w:val="24"/>
                <w:szCs w:val="24"/>
              </w:rPr>
              <w:t>7-</w:t>
            </w:r>
          </w:p>
        </w:tc>
        <w:tc>
          <w:tcPr>
            <w:tcW w:w="5529" w:type="dxa"/>
            <w:gridSpan w:val="2"/>
            <w:vMerge/>
          </w:tcPr>
          <w:p w:rsidR="00DC3127" w:rsidRPr="003A0423" w:rsidRDefault="00DC3127" w:rsidP="003A042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C3127" w:rsidRPr="00500790" w:rsidRDefault="00DC3127">
      <w:pPr>
        <w:rPr>
          <w:sz w:val="24"/>
          <w:szCs w:val="24"/>
        </w:rPr>
      </w:pPr>
    </w:p>
    <w:sectPr w:rsidR="00DC3127" w:rsidRPr="00500790" w:rsidSect="00DD5D85">
      <w:pgSz w:w="11906" w:h="16838"/>
      <w:pgMar w:top="426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14D"/>
    <w:multiLevelType w:val="hybridMultilevel"/>
    <w:tmpl w:val="35BCEE90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6F9F"/>
    <w:multiLevelType w:val="hybridMultilevel"/>
    <w:tmpl w:val="946A4F7E"/>
    <w:lvl w:ilvl="0" w:tplc="FA90E9CA">
      <w:start w:val="3"/>
      <w:numFmt w:val="upperLetter"/>
      <w:lvlText w:val="%1)"/>
      <w:lvlJc w:val="left"/>
      <w:pPr>
        <w:ind w:left="16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355" w:hanging="360"/>
      </w:pPr>
    </w:lvl>
    <w:lvl w:ilvl="2" w:tplc="041F001B">
      <w:start w:val="1"/>
      <w:numFmt w:val="lowerRoman"/>
      <w:lvlText w:val="%3."/>
      <w:lvlJc w:val="right"/>
      <w:pPr>
        <w:ind w:left="3075" w:hanging="180"/>
      </w:pPr>
    </w:lvl>
    <w:lvl w:ilvl="3" w:tplc="041F000F">
      <w:start w:val="1"/>
      <w:numFmt w:val="decimal"/>
      <w:lvlText w:val="%4."/>
      <w:lvlJc w:val="left"/>
      <w:pPr>
        <w:ind w:left="3795" w:hanging="360"/>
      </w:pPr>
    </w:lvl>
    <w:lvl w:ilvl="4" w:tplc="041F0019">
      <w:start w:val="1"/>
      <w:numFmt w:val="lowerLetter"/>
      <w:lvlText w:val="%5."/>
      <w:lvlJc w:val="left"/>
      <w:pPr>
        <w:ind w:left="4515" w:hanging="360"/>
      </w:pPr>
    </w:lvl>
    <w:lvl w:ilvl="5" w:tplc="041F001B">
      <w:start w:val="1"/>
      <w:numFmt w:val="lowerRoman"/>
      <w:lvlText w:val="%6."/>
      <w:lvlJc w:val="right"/>
      <w:pPr>
        <w:ind w:left="5235" w:hanging="180"/>
      </w:pPr>
    </w:lvl>
    <w:lvl w:ilvl="6" w:tplc="041F000F">
      <w:start w:val="1"/>
      <w:numFmt w:val="decimal"/>
      <w:lvlText w:val="%7."/>
      <w:lvlJc w:val="left"/>
      <w:pPr>
        <w:ind w:left="5955" w:hanging="360"/>
      </w:pPr>
    </w:lvl>
    <w:lvl w:ilvl="7" w:tplc="041F0019">
      <w:start w:val="1"/>
      <w:numFmt w:val="lowerLetter"/>
      <w:lvlText w:val="%8."/>
      <w:lvlJc w:val="left"/>
      <w:pPr>
        <w:ind w:left="6675" w:hanging="360"/>
      </w:pPr>
    </w:lvl>
    <w:lvl w:ilvl="8" w:tplc="041F001B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0A9D482C"/>
    <w:multiLevelType w:val="hybridMultilevel"/>
    <w:tmpl w:val="741A676C"/>
    <w:lvl w:ilvl="0" w:tplc="C2C0C97E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0B8D4A0B"/>
    <w:multiLevelType w:val="hybridMultilevel"/>
    <w:tmpl w:val="9E1AD542"/>
    <w:lvl w:ilvl="0" w:tplc="AD42641A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F1B3887"/>
    <w:multiLevelType w:val="hybridMultilevel"/>
    <w:tmpl w:val="5A0AC244"/>
    <w:lvl w:ilvl="0" w:tplc="2FC26EFC">
      <w:start w:val="1"/>
      <w:numFmt w:val="upperLetter"/>
      <w:lvlText w:val="%1.)"/>
      <w:lvlJc w:val="left"/>
      <w:pPr>
        <w:ind w:left="108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2650DB"/>
    <w:multiLevelType w:val="hybridMultilevel"/>
    <w:tmpl w:val="5010C75E"/>
    <w:lvl w:ilvl="0" w:tplc="8A7428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0805F0"/>
    <w:multiLevelType w:val="hybridMultilevel"/>
    <w:tmpl w:val="E8386648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C7545"/>
    <w:multiLevelType w:val="hybridMultilevel"/>
    <w:tmpl w:val="26CEF39E"/>
    <w:lvl w:ilvl="0" w:tplc="C542F91A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23675643"/>
    <w:multiLevelType w:val="hybridMultilevel"/>
    <w:tmpl w:val="0AAA80DC"/>
    <w:lvl w:ilvl="0" w:tplc="43E65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E121D"/>
    <w:multiLevelType w:val="hybridMultilevel"/>
    <w:tmpl w:val="5E8A4B4C"/>
    <w:lvl w:ilvl="0" w:tplc="181424D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C2C59"/>
    <w:multiLevelType w:val="hybridMultilevel"/>
    <w:tmpl w:val="CBF04500"/>
    <w:lvl w:ilvl="0" w:tplc="DE5287A2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40BA5865"/>
    <w:multiLevelType w:val="hybridMultilevel"/>
    <w:tmpl w:val="741A676C"/>
    <w:lvl w:ilvl="0" w:tplc="C2C0C97E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43240468"/>
    <w:multiLevelType w:val="hybridMultilevel"/>
    <w:tmpl w:val="7BA4B06E"/>
    <w:lvl w:ilvl="0" w:tplc="8C123B54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49E04BEC"/>
    <w:multiLevelType w:val="hybridMultilevel"/>
    <w:tmpl w:val="DE202086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F7575"/>
    <w:multiLevelType w:val="hybridMultilevel"/>
    <w:tmpl w:val="B2EA3D7A"/>
    <w:lvl w:ilvl="0" w:tplc="CC2C2EF4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B162557"/>
    <w:multiLevelType w:val="hybridMultilevel"/>
    <w:tmpl w:val="8930654A"/>
    <w:lvl w:ilvl="0" w:tplc="07AA50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604D41"/>
    <w:multiLevelType w:val="hybridMultilevel"/>
    <w:tmpl w:val="0EF2D4C4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D1361"/>
    <w:multiLevelType w:val="hybridMultilevel"/>
    <w:tmpl w:val="C0E46732"/>
    <w:lvl w:ilvl="0" w:tplc="CB20387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>
      <w:start w:val="1"/>
      <w:numFmt w:val="decimal"/>
      <w:lvlText w:val="%4."/>
      <w:lvlJc w:val="left"/>
      <w:pPr>
        <w:ind w:left="3306" w:hanging="360"/>
      </w:pPr>
    </w:lvl>
    <w:lvl w:ilvl="4" w:tplc="041F0019">
      <w:start w:val="1"/>
      <w:numFmt w:val="lowerLetter"/>
      <w:lvlText w:val="%5."/>
      <w:lvlJc w:val="left"/>
      <w:pPr>
        <w:ind w:left="4026" w:hanging="360"/>
      </w:pPr>
    </w:lvl>
    <w:lvl w:ilvl="5" w:tplc="041F001B">
      <w:start w:val="1"/>
      <w:numFmt w:val="lowerRoman"/>
      <w:lvlText w:val="%6."/>
      <w:lvlJc w:val="right"/>
      <w:pPr>
        <w:ind w:left="4746" w:hanging="180"/>
      </w:pPr>
    </w:lvl>
    <w:lvl w:ilvl="6" w:tplc="041F000F">
      <w:start w:val="1"/>
      <w:numFmt w:val="decimal"/>
      <w:lvlText w:val="%7."/>
      <w:lvlJc w:val="left"/>
      <w:pPr>
        <w:ind w:left="5466" w:hanging="360"/>
      </w:pPr>
    </w:lvl>
    <w:lvl w:ilvl="7" w:tplc="041F0019">
      <w:start w:val="1"/>
      <w:numFmt w:val="lowerLetter"/>
      <w:lvlText w:val="%8."/>
      <w:lvlJc w:val="left"/>
      <w:pPr>
        <w:ind w:left="6186" w:hanging="360"/>
      </w:pPr>
    </w:lvl>
    <w:lvl w:ilvl="8" w:tplc="041F001B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7B013388"/>
    <w:multiLevelType w:val="hybridMultilevel"/>
    <w:tmpl w:val="6DBAF1B8"/>
    <w:lvl w:ilvl="0" w:tplc="43E65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03F7C"/>
    <w:multiLevelType w:val="hybridMultilevel"/>
    <w:tmpl w:val="BA12FDBC"/>
    <w:lvl w:ilvl="0" w:tplc="6ABE75C6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7E432D64"/>
    <w:multiLevelType w:val="hybridMultilevel"/>
    <w:tmpl w:val="E1AABB34"/>
    <w:lvl w:ilvl="0" w:tplc="9A96F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17"/>
  </w:num>
  <w:num w:numId="5">
    <w:abstractNumId w:val="5"/>
  </w:num>
  <w:num w:numId="6">
    <w:abstractNumId w:val="0"/>
  </w:num>
  <w:num w:numId="7">
    <w:abstractNumId w:val="4"/>
  </w:num>
  <w:num w:numId="8">
    <w:abstractNumId w:val="13"/>
  </w:num>
  <w:num w:numId="9">
    <w:abstractNumId w:val="6"/>
  </w:num>
  <w:num w:numId="10">
    <w:abstractNumId w:val="16"/>
  </w:num>
  <w:num w:numId="11">
    <w:abstractNumId w:val="15"/>
  </w:num>
  <w:num w:numId="12">
    <w:abstractNumId w:val="20"/>
  </w:num>
  <w:num w:numId="13">
    <w:abstractNumId w:val="12"/>
  </w:num>
  <w:num w:numId="14">
    <w:abstractNumId w:val="3"/>
  </w:num>
  <w:num w:numId="15">
    <w:abstractNumId w:val="14"/>
  </w:num>
  <w:num w:numId="16">
    <w:abstractNumId w:val="19"/>
  </w:num>
  <w:num w:numId="17">
    <w:abstractNumId w:val="1"/>
  </w:num>
  <w:num w:numId="18">
    <w:abstractNumId w:val="7"/>
  </w:num>
  <w:num w:numId="19">
    <w:abstractNumId w:val="11"/>
  </w:num>
  <w:num w:numId="20">
    <w:abstractNumId w:val="10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0A1"/>
    <w:rsid w:val="000223B1"/>
    <w:rsid w:val="00084B59"/>
    <w:rsid w:val="001327F5"/>
    <w:rsid w:val="001D1AE5"/>
    <w:rsid w:val="00230111"/>
    <w:rsid w:val="00246BE1"/>
    <w:rsid w:val="00247A6E"/>
    <w:rsid w:val="00262260"/>
    <w:rsid w:val="002629C1"/>
    <w:rsid w:val="00275BE2"/>
    <w:rsid w:val="00292FED"/>
    <w:rsid w:val="002A61DC"/>
    <w:rsid w:val="002B747C"/>
    <w:rsid w:val="002D36D3"/>
    <w:rsid w:val="002D75FF"/>
    <w:rsid w:val="002E116B"/>
    <w:rsid w:val="002F2E68"/>
    <w:rsid w:val="00316123"/>
    <w:rsid w:val="00371938"/>
    <w:rsid w:val="003A0423"/>
    <w:rsid w:val="003D1A58"/>
    <w:rsid w:val="00402587"/>
    <w:rsid w:val="004738FB"/>
    <w:rsid w:val="00474CC2"/>
    <w:rsid w:val="004A2EFD"/>
    <w:rsid w:val="004A5F32"/>
    <w:rsid w:val="004E6AF9"/>
    <w:rsid w:val="004F1280"/>
    <w:rsid w:val="004F3C05"/>
    <w:rsid w:val="00500790"/>
    <w:rsid w:val="00514482"/>
    <w:rsid w:val="0052674E"/>
    <w:rsid w:val="00531507"/>
    <w:rsid w:val="005B5978"/>
    <w:rsid w:val="005E30A1"/>
    <w:rsid w:val="00616788"/>
    <w:rsid w:val="00617C23"/>
    <w:rsid w:val="0063643E"/>
    <w:rsid w:val="006E345B"/>
    <w:rsid w:val="00700752"/>
    <w:rsid w:val="0072017F"/>
    <w:rsid w:val="00723711"/>
    <w:rsid w:val="0073730B"/>
    <w:rsid w:val="00766619"/>
    <w:rsid w:val="007A023B"/>
    <w:rsid w:val="007D55D9"/>
    <w:rsid w:val="00852823"/>
    <w:rsid w:val="0086405E"/>
    <w:rsid w:val="00873380"/>
    <w:rsid w:val="008D01D5"/>
    <w:rsid w:val="008E6A1C"/>
    <w:rsid w:val="008F0BEC"/>
    <w:rsid w:val="0094581D"/>
    <w:rsid w:val="00A4778E"/>
    <w:rsid w:val="00AA11C6"/>
    <w:rsid w:val="00AB64C0"/>
    <w:rsid w:val="00AC6AC0"/>
    <w:rsid w:val="00B54049"/>
    <w:rsid w:val="00BC2929"/>
    <w:rsid w:val="00BE70F3"/>
    <w:rsid w:val="00BF2D26"/>
    <w:rsid w:val="00C30A8A"/>
    <w:rsid w:val="00C30AF7"/>
    <w:rsid w:val="00D87445"/>
    <w:rsid w:val="00D909D7"/>
    <w:rsid w:val="00DA6297"/>
    <w:rsid w:val="00DB5A45"/>
    <w:rsid w:val="00DC3127"/>
    <w:rsid w:val="00DD5D85"/>
    <w:rsid w:val="00E125BA"/>
    <w:rsid w:val="00E515A0"/>
    <w:rsid w:val="00E65968"/>
    <w:rsid w:val="00EA0439"/>
    <w:rsid w:val="00EB639D"/>
    <w:rsid w:val="00ED3178"/>
    <w:rsid w:val="00EE39E7"/>
    <w:rsid w:val="00EF2828"/>
    <w:rsid w:val="00EF28B4"/>
    <w:rsid w:val="00F05FEC"/>
    <w:rsid w:val="00F0726C"/>
    <w:rsid w:val="00F14E75"/>
    <w:rsid w:val="00F224FE"/>
    <w:rsid w:val="00F27288"/>
    <w:rsid w:val="00F41B74"/>
    <w:rsid w:val="00F4508A"/>
    <w:rsid w:val="00F51690"/>
    <w:rsid w:val="00FB6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6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30A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D36D3"/>
    <w:pPr>
      <w:ind w:left="720"/>
    </w:pPr>
    <w:rPr>
      <w:rFonts w:eastAsia="Times New Roman"/>
      <w:lang w:eastAsia="tr-TR"/>
    </w:rPr>
  </w:style>
  <w:style w:type="paragraph" w:styleId="NoSpacing">
    <w:name w:val="No Spacing"/>
    <w:uiPriority w:val="99"/>
    <w:qFormat/>
    <w:rsid w:val="00262260"/>
    <w:rPr>
      <w:rFonts w:cs="Calibri"/>
      <w:lang w:eastAsia="en-US"/>
    </w:rPr>
  </w:style>
  <w:style w:type="paragraph" w:customStyle="1" w:styleId="Default">
    <w:name w:val="Default"/>
    <w:uiPriority w:val="99"/>
    <w:rsid w:val="00852823"/>
    <w:pPr>
      <w:autoSpaceDE w:val="0"/>
      <w:autoSpaceDN w:val="0"/>
      <w:adjustRightInd w:val="0"/>
    </w:pPr>
    <w:rPr>
      <w:rFonts w:ascii="ALFABET98" w:eastAsia="Times New Roman" w:hAnsi="ALFABET98" w:cs="ALFABET98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7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193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144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5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1</Pages>
  <Words>484</Words>
  <Characters>2761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Aybala66</dc:creator>
  <cp:keywords>www.sorubak.com</cp:keywords>
  <dc:description>www.sorubak.com;</dc:description>
  <cp:lastModifiedBy>EDANUR</cp:lastModifiedBy>
  <cp:revision>81</cp:revision>
  <dcterms:created xsi:type="dcterms:W3CDTF">2013-03-14T07:21:00Z</dcterms:created>
  <dcterms:modified xsi:type="dcterms:W3CDTF">2013-04-02T20:45:00Z</dcterms:modified>
</cp:coreProperties>
</file>