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4F" w:rsidRDefault="0094774F" w:rsidP="00B118BA">
      <w:r w:rsidRPr="001531AE">
        <w:rPr>
          <w:sz w:val="24"/>
          <w:szCs w:val="24"/>
        </w:rPr>
        <w:t xml:space="preserve">HB 2.TEMA DEĞERLENDİRME    </w:t>
      </w:r>
      <w:r>
        <w:rPr>
          <w:sz w:val="24"/>
          <w:szCs w:val="24"/>
        </w:rPr>
        <w:t xml:space="preserve">            </w:t>
      </w:r>
      <w:r w:rsidRPr="001531AE">
        <w:rPr>
          <w:sz w:val="24"/>
          <w:szCs w:val="24"/>
        </w:rPr>
        <w:t>Öğrenci Adı Soyadı:………………………….</w:t>
      </w:r>
      <w:r>
        <w:rPr>
          <w:sz w:val="24"/>
          <w:szCs w:val="24"/>
        </w:rPr>
        <w:t xml:space="preserve">        </w:t>
      </w:r>
      <w:r w:rsidRPr="001531AE">
        <w:rPr>
          <w:sz w:val="24"/>
          <w:szCs w:val="24"/>
        </w:rPr>
        <w:t>Okul NO:…………</w:t>
      </w:r>
      <w:r>
        <w:rPr>
          <w:sz w:val="24"/>
          <w:szCs w:val="24"/>
        </w:rPr>
        <w:t xml:space="preserve">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4774F" w:rsidRPr="001531AE" w:rsidRDefault="0094774F" w:rsidP="00060379">
      <w:pPr>
        <w:jc w:val="both"/>
        <w:rPr>
          <w:sz w:val="24"/>
          <w:szCs w:val="24"/>
        </w:rPr>
      </w:pPr>
    </w:p>
    <w:tbl>
      <w:tblPr>
        <w:tblW w:w="111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953"/>
      </w:tblGrid>
      <w:tr w:rsidR="0094774F" w:rsidRPr="005C037F"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1- Aşağıdakilerden hangisinin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doğru değildir?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Metal eşyalar dayanıksız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Kolay kırılacak eşyalar cam olmaz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Eşyalar kullanım amacına uygun maddelerden yapılmalıdır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11-   1. Kadınlara seçme ve seçilme hakkı vermesi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2. Cumhuriyet yönetimin getirmesi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3. Savaşlara liderlik etmesi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Yukarıdakilerden  hangileri Atatürk’ün insan hak ve hürriyetlerine verdiği önemi gösterir?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A) 2 ve 3</w:t>
            </w:r>
            <w:r w:rsidRPr="005C037F">
              <w:rPr>
                <w:sz w:val="24"/>
                <w:szCs w:val="24"/>
              </w:rPr>
              <w:tab/>
              <w:t xml:space="preserve">          B) 1. ve  2                   C) 1 ve 3</w:t>
            </w:r>
          </w:p>
        </w:tc>
      </w:tr>
      <w:tr w:rsidR="0094774F" w:rsidRPr="005C037F"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2- Aşağıdaki seçeneklerden hangisinde eşya ve yapıldığı madde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yanlış eşleştirilmiştir</w:t>
            </w:r>
            <w:r w:rsidRPr="005C037F">
              <w:rPr>
                <w:sz w:val="24"/>
                <w:szCs w:val="24"/>
              </w:rPr>
              <w:t>?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A)Cam-bardak                    B)Tahta-soba  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                    C)Çelik-çaydanlık</w:t>
            </w:r>
          </w:p>
        </w:tc>
        <w:tc>
          <w:tcPr>
            <w:tcW w:w="5953" w:type="dxa"/>
          </w:tcPr>
          <w:p w:rsidR="0094774F" w:rsidRPr="005C037F" w:rsidRDefault="0094774F" w:rsidP="005C037F">
            <w:pPr>
              <w:spacing w:after="0" w:line="240" w:lineRule="auto"/>
              <w:rPr>
                <w:b/>
                <w:bCs/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</w:rPr>
              <w:t xml:space="preserve">12-Hak ve özgürlüklerle ilgili  bilgilerden hangisi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yanlıştır?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A) Birbirimizin yaşama hakkına saygı duyalım.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B) Başkalarının hak ve özgürlüklerine zarar verebiliriz.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C) Her insanın düşüncesini açıklama özgürlüğü vardır.</w:t>
            </w:r>
          </w:p>
        </w:tc>
      </w:tr>
      <w:tr w:rsidR="0094774F" w:rsidRPr="005C037F"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3- Bilinçli bir  tüketici  aşağıdakilerden hangisini   yapar?                                                                     </w:t>
            </w:r>
          </w:p>
          <w:p w:rsidR="0094774F" w:rsidRPr="005C037F" w:rsidRDefault="0094774F" w:rsidP="005C03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     A )  En çok reklamı yapılan ürünü  alır.    </w:t>
            </w:r>
          </w:p>
          <w:p w:rsidR="0094774F" w:rsidRPr="005C037F" w:rsidRDefault="0094774F" w:rsidP="005C03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     B)   En  ucuz olan  ürünü  alır.                                  </w:t>
            </w:r>
          </w:p>
          <w:p w:rsidR="0094774F" w:rsidRPr="005C037F" w:rsidRDefault="0094774F" w:rsidP="005C03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     C )  İhtiyacı  olan kaliteli  ürünü  alır.</w:t>
            </w:r>
          </w:p>
        </w:tc>
        <w:tc>
          <w:tcPr>
            <w:tcW w:w="5953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13- Aşağıda verilenlerden hangisi </w:t>
            </w:r>
            <w:r w:rsidRPr="005C037F">
              <w:rPr>
                <w:b/>
                <w:bCs/>
                <w:sz w:val="24"/>
                <w:szCs w:val="24"/>
              </w:rPr>
              <w:t xml:space="preserve">görgü </w:t>
            </w:r>
            <w:r w:rsidRPr="005C037F">
              <w:rPr>
                <w:sz w:val="24"/>
                <w:szCs w:val="24"/>
              </w:rPr>
              <w:t xml:space="preserve">kuralları arasında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sayılamaz?</w:t>
            </w:r>
          </w:p>
          <w:p w:rsidR="0094774F" w:rsidRPr="005C037F" w:rsidRDefault="0094774F" w:rsidP="005C037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A) Hastaları ziyaret etmek  </w:t>
            </w:r>
          </w:p>
          <w:p w:rsidR="0094774F" w:rsidRPr="005C037F" w:rsidRDefault="0094774F" w:rsidP="005C037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B) Büyüklerine karşı saygılı olmak     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C) Devlete vergi vermek       </w:t>
            </w:r>
          </w:p>
        </w:tc>
      </w:tr>
      <w:tr w:rsidR="0094774F" w:rsidRPr="005C037F"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4-</w:t>
            </w:r>
            <w:r w:rsidRPr="005C037F">
              <w:rPr>
                <w:b/>
                <w:bCs/>
                <w:sz w:val="24"/>
                <w:szCs w:val="24"/>
              </w:rPr>
              <w:t xml:space="preserve"> </w:t>
            </w:r>
            <w:r w:rsidRPr="005C037F">
              <w:rPr>
                <w:sz w:val="24"/>
                <w:szCs w:val="24"/>
              </w:rPr>
              <w:t xml:space="preserve">Evde kullandığımız kaynakları bilinçli olarak tüketirsek aşağıdakilerden hangisine katkı sağlamış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 xml:space="preserve">olmayız </w:t>
            </w:r>
            <w:r w:rsidRPr="005C037F">
              <w:rPr>
                <w:b/>
                <w:bCs/>
                <w:sz w:val="24"/>
                <w:szCs w:val="24"/>
              </w:rPr>
              <w:t>?</w:t>
            </w:r>
          </w:p>
          <w:p w:rsidR="0094774F" w:rsidRPr="005C037F" w:rsidRDefault="0094774F" w:rsidP="005C037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C037F">
              <w:rPr>
                <w:b/>
                <w:bCs/>
                <w:sz w:val="24"/>
                <w:szCs w:val="24"/>
              </w:rPr>
              <w:t xml:space="preserve">   </w:t>
            </w:r>
            <w:r w:rsidRPr="005C037F">
              <w:rPr>
                <w:sz w:val="24"/>
                <w:szCs w:val="24"/>
              </w:rPr>
              <w:t>A)  Ülke ekonomisine</w:t>
            </w:r>
          </w:p>
          <w:p w:rsidR="0094774F" w:rsidRPr="005C037F" w:rsidRDefault="0094774F" w:rsidP="005C037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B)  Aile bütçesine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C</w:t>
            </w:r>
            <w:r w:rsidRPr="005C037F">
              <w:rPr>
                <w:b/>
                <w:bCs/>
                <w:sz w:val="24"/>
                <w:szCs w:val="24"/>
              </w:rPr>
              <w:t xml:space="preserve">)  </w:t>
            </w:r>
            <w:r w:rsidRPr="005C037F">
              <w:rPr>
                <w:sz w:val="24"/>
                <w:szCs w:val="24"/>
              </w:rPr>
              <w:t>Turizm gelirlerine</w:t>
            </w:r>
          </w:p>
        </w:tc>
        <w:tc>
          <w:tcPr>
            <w:tcW w:w="5953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14-Aşağıdakilerden hangisi için “Görgü kurallarını bilir ve buna uygun davranır.” </w:t>
            </w:r>
            <w:r w:rsidRPr="005C037F">
              <w:rPr>
                <w:b/>
                <w:bCs/>
                <w:sz w:val="24"/>
                <w:szCs w:val="24"/>
              </w:rPr>
              <w:t>d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iyemeyiz?</w:t>
            </w:r>
            <w:r w:rsidRPr="005C037F">
              <w:rPr>
                <w:sz w:val="24"/>
                <w:szCs w:val="24"/>
                <w:u w:val="single"/>
              </w:rPr>
              <w:t xml:space="preserve">  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</w:rPr>
              <w:t>A) Aslı, büyüklerine “siz” diye hitap eder.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B) Hande annesi konuşurken başka şeylerle ilgilenir.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C) Tuncay, komşularını gördüğü zaman selam verir.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4774F" w:rsidRPr="005C037F">
        <w:trPr>
          <w:trHeight w:val="1180"/>
        </w:trPr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5-Reklamların yol açtığı en önemli sosyal hastalık hangisidir)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A) üretim bozukluğu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B) tüketim çılgınlığı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C) görüntü kirliliği</w:t>
            </w:r>
          </w:p>
        </w:tc>
        <w:tc>
          <w:tcPr>
            <w:tcW w:w="5953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15- Kerem, okul futbol takımına seçilmek istiyormuş. Bu amacına ulaşması için aşağıdakilerden hangisini yapması gerekir?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Futbol maçlarını seyretmek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Ders saatlerinde izin alıp spor yapmak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Planlı şekilde antrenman yapmak</w:t>
            </w:r>
          </w:p>
        </w:tc>
      </w:tr>
      <w:tr w:rsidR="0094774F" w:rsidRPr="005C037F">
        <w:tc>
          <w:tcPr>
            <w:tcW w:w="5246" w:type="dxa"/>
          </w:tcPr>
          <w:p w:rsidR="0094774F" w:rsidRPr="005C037F" w:rsidRDefault="0094774F" w:rsidP="00262260">
            <w:pPr>
              <w:pStyle w:val="NoSpacing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  <w:u w:val="single"/>
              </w:rPr>
              <w:t>6-“ Gülten ,</w:t>
            </w:r>
            <w:r w:rsidRPr="005C037F">
              <w:rPr>
                <w:sz w:val="24"/>
                <w:szCs w:val="24"/>
              </w:rPr>
              <w:t xml:space="preserve"> reklamlarda  gördüğünü   alır</w:t>
            </w:r>
            <w:r w:rsidRPr="005C037F">
              <w:rPr>
                <w:sz w:val="24"/>
                <w:szCs w:val="24"/>
                <w:u w:val="single"/>
              </w:rPr>
              <w:t>. Demet,</w:t>
            </w:r>
            <w:r w:rsidRPr="005C037F">
              <w:rPr>
                <w:sz w:val="24"/>
                <w:szCs w:val="24"/>
              </w:rPr>
              <w:t xml:space="preserve">  pahalı  olan  malı  satın  alır</w:t>
            </w:r>
            <w:r w:rsidRPr="005C037F">
              <w:rPr>
                <w:sz w:val="24"/>
                <w:szCs w:val="24"/>
                <w:u w:val="single"/>
              </w:rPr>
              <w:t>. Meltem,</w:t>
            </w:r>
            <w:r w:rsidRPr="005C037F">
              <w:rPr>
                <w:sz w:val="24"/>
                <w:szCs w:val="24"/>
              </w:rPr>
              <w:t xml:space="preserve"> alışverişten  sonra   fiş  veya  fatura  alır. “ Buna  göre  hangisi  </w:t>
            </w:r>
            <w:r w:rsidRPr="005C037F">
              <w:rPr>
                <w:sz w:val="24"/>
                <w:szCs w:val="24"/>
                <w:u w:val="single"/>
              </w:rPr>
              <w:t>bilinçli  tüketicidir</w:t>
            </w:r>
            <w:r w:rsidRPr="005C037F">
              <w:rPr>
                <w:sz w:val="24"/>
                <w:szCs w:val="24"/>
              </w:rPr>
              <w:t>?</w:t>
            </w:r>
          </w:p>
          <w:p w:rsidR="0094774F" w:rsidRPr="005C037F" w:rsidRDefault="0094774F" w:rsidP="005C037F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Gülten            B) Demet               C)  Meltem</w:t>
            </w:r>
          </w:p>
        </w:tc>
        <w:tc>
          <w:tcPr>
            <w:tcW w:w="5953" w:type="dxa"/>
          </w:tcPr>
          <w:p w:rsidR="0094774F" w:rsidRPr="005C037F" w:rsidRDefault="0094774F" w:rsidP="00FD2699">
            <w:pPr>
              <w:pStyle w:val="NoSpacing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16- </w:t>
            </w:r>
            <w:r w:rsidRPr="005C037F">
              <w:rPr>
                <w:sz w:val="24"/>
                <w:szCs w:val="24"/>
                <w:u w:val="single"/>
              </w:rPr>
              <w:t>Amacımıza   ulaşmakla</w:t>
            </w:r>
            <w:r w:rsidRPr="005C037F">
              <w:rPr>
                <w:sz w:val="24"/>
                <w:szCs w:val="24"/>
              </w:rPr>
              <w:t xml:space="preserve">  ilgili  ,</w:t>
            </w:r>
          </w:p>
          <w:p w:rsidR="0094774F" w:rsidRPr="005C037F" w:rsidRDefault="0094774F" w:rsidP="00FD2699">
            <w:pPr>
              <w:pStyle w:val="NoSpacing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1. Çaba  harcamak      2. Arkadaşlara  haber  vermek</w:t>
            </w:r>
          </w:p>
          <w:p w:rsidR="0094774F" w:rsidRPr="005C037F" w:rsidRDefault="0094774F" w:rsidP="00FD2699">
            <w:pPr>
              <w:pStyle w:val="NoSpacing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             3. Eleştirilere  açık  olmak</w:t>
            </w:r>
          </w:p>
          <w:p w:rsidR="0094774F" w:rsidRPr="005C037F" w:rsidRDefault="0094774F" w:rsidP="00FD2699">
            <w:pPr>
              <w:pStyle w:val="NoSpacing"/>
              <w:rPr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</w:rPr>
              <w:t xml:space="preserve">              Davranışlarından  hangileri 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doğrudur ?</w:t>
            </w:r>
          </w:p>
          <w:p w:rsidR="0094774F" w:rsidRPr="005C037F" w:rsidRDefault="0094774F" w:rsidP="00FD2699">
            <w:pPr>
              <w:pStyle w:val="NoSpacing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A.) 1  ve  2                    B.)   2  ve  3                 C.)   1  ve  3</w:t>
            </w:r>
          </w:p>
        </w:tc>
      </w:tr>
      <w:tr w:rsidR="0094774F" w:rsidRPr="005C037F"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7-Aşağıdakilerden hangisi paradan tasarruf etmektir?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Açıkta satılan yiyeceklerden almamak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Kumbaraya para atmak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Çalışma planı hazırlamak</w:t>
            </w:r>
          </w:p>
        </w:tc>
        <w:tc>
          <w:tcPr>
            <w:tcW w:w="5953" w:type="dxa"/>
          </w:tcPr>
          <w:p w:rsidR="0094774F" w:rsidRPr="005C037F" w:rsidRDefault="0094774F" w:rsidP="005C037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17-</w:t>
            </w:r>
            <w:r w:rsidRPr="005C037F">
              <w:rPr>
                <w:sz w:val="24"/>
                <w:szCs w:val="24"/>
                <w:shd w:val="clear" w:color="auto" w:fill="FFFFFF"/>
              </w:rPr>
              <w:t>Eğlenmeye niçin ihtiyaç duyarız?</w:t>
            </w:r>
          </w:p>
          <w:p w:rsidR="0094774F" w:rsidRPr="005C037F" w:rsidRDefault="0094774F" w:rsidP="005C037F">
            <w:p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after="0" w:line="240" w:lineRule="auto"/>
              <w:ind w:left="106"/>
              <w:rPr>
                <w:sz w:val="24"/>
                <w:szCs w:val="24"/>
                <w:shd w:val="clear" w:color="auto" w:fill="FFFFFF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 xml:space="preserve">A) </w:t>
            </w:r>
            <w:r w:rsidRPr="005C037F">
              <w:rPr>
                <w:sz w:val="24"/>
                <w:szCs w:val="24"/>
                <w:shd w:val="clear" w:color="auto" w:fill="FFFFFF"/>
              </w:rPr>
              <w:tab/>
              <w:t>hoşumuza gittiği için</w:t>
            </w:r>
          </w:p>
          <w:p w:rsidR="0094774F" w:rsidRPr="005C037F" w:rsidRDefault="0094774F" w:rsidP="005C037F">
            <w:p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after="0" w:line="240" w:lineRule="auto"/>
              <w:ind w:left="106"/>
              <w:rPr>
                <w:sz w:val="24"/>
                <w:szCs w:val="24"/>
                <w:shd w:val="clear" w:color="auto" w:fill="FFFFFF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>B) zaman geçirmek için</w:t>
            </w:r>
          </w:p>
          <w:p w:rsidR="0094774F" w:rsidRPr="005C037F" w:rsidRDefault="0094774F" w:rsidP="00B60109">
            <w:pPr>
              <w:pStyle w:val="NoSpacing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 xml:space="preserve">  C) çalışıp yorulduğumuz için</w:t>
            </w:r>
          </w:p>
        </w:tc>
      </w:tr>
      <w:tr w:rsidR="0094774F" w:rsidRPr="005C037F">
        <w:trPr>
          <w:trHeight w:val="1520"/>
        </w:trPr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noProof/>
                <w:color w:val="000000"/>
                <w:sz w:val="24"/>
                <w:szCs w:val="24"/>
              </w:rPr>
            </w:pPr>
            <w:r w:rsidRPr="005C037F">
              <w:rPr>
                <w:noProof/>
                <w:color w:val="000000"/>
                <w:sz w:val="24"/>
                <w:szCs w:val="24"/>
              </w:rPr>
              <w:t xml:space="preserve">8-  I- Plastik    II -  Cam     III – Su       IV- Kömür   </w:t>
            </w:r>
          </w:p>
          <w:p w:rsidR="0094774F" w:rsidRPr="005C037F" w:rsidRDefault="0094774F" w:rsidP="005C037F">
            <w:pPr>
              <w:spacing w:after="0" w:line="240" w:lineRule="auto"/>
              <w:rPr>
                <w:noProof/>
                <w:color w:val="000000"/>
                <w:sz w:val="24"/>
                <w:szCs w:val="24"/>
              </w:rPr>
            </w:pPr>
            <w:r w:rsidRPr="005C037F">
              <w:rPr>
                <w:noProof/>
                <w:color w:val="000000"/>
                <w:sz w:val="24"/>
                <w:szCs w:val="24"/>
              </w:rPr>
              <w:t xml:space="preserve">                     V – Metal kutular                       </w:t>
            </w:r>
          </w:p>
          <w:p w:rsidR="0094774F" w:rsidRPr="005C037F" w:rsidRDefault="0094774F" w:rsidP="005C037F">
            <w:pPr>
              <w:spacing w:after="0" w:line="240" w:lineRule="auto"/>
              <w:rPr>
                <w:noProof/>
                <w:color w:val="000000"/>
                <w:sz w:val="24"/>
                <w:szCs w:val="24"/>
              </w:rPr>
            </w:pPr>
            <w:r w:rsidRPr="005C037F">
              <w:rPr>
                <w:noProof/>
                <w:color w:val="000000"/>
                <w:sz w:val="24"/>
                <w:szCs w:val="24"/>
              </w:rPr>
              <w:t xml:space="preserve">*Yukarıda verilenlere göre hangilerinin  geri dönüşümleri  mümkündür ?                             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noProof/>
                <w:color w:val="000000"/>
                <w:sz w:val="24"/>
                <w:szCs w:val="24"/>
              </w:rPr>
              <w:t xml:space="preserve">   A ) I –III –V              B ) I –II- V                C ) II –III - IV                                                                          </w:t>
            </w:r>
          </w:p>
        </w:tc>
        <w:tc>
          <w:tcPr>
            <w:tcW w:w="5953" w:type="dxa"/>
          </w:tcPr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18-‘Doğum günü, düğün, nişan  gibi günler ……..günlerdir.’ cümlesini en iyi tamamlayan ifade hangisidir?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A)özel günlerdir                 B) kutsal günlerdir</w:t>
            </w:r>
          </w:p>
          <w:p w:rsidR="0094774F" w:rsidRPr="005C037F" w:rsidRDefault="0094774F" w:rsidP="005C037F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           C)bayram günleridir</w:t>
            </w:r>
          </w:p>
        </w:tc>
      </w:tr>
      <w:tr w:rsidR="0094774F" w:rsidRPr="005C037F"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>9-Hangi davranış başkalarına saygıyı gösterir?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Apartmanda geç saatte gürültü yapmak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Balkonda otururken üstüne halı silkelenmek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Komşularla karşılaştığında  selam vermek</w:t>
            </w:r>
          </w:p>
        </w:tc>
        <w:tc>
          <w:tcPr>
            <w:tcW w:w="5953" w:type="dxa"/>
          </w:tcPr>
          <w:p w:rsidR="0094774F" w:rsidRPr="005C037F" w:rsidRDefault="0094774F" w:rsidP="005C037F">
            <w:p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before="5" w:after="0"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>19-</w:t>
            </w:r>
            <w:r w:rsidRPr="005C037F">
              <w:rPr>
                <w:color w:val="000000"/>
                <w:sz w:val="24"/>
                <w:szCs w:val="24"/>
              </w:rPr>
              <w:t xml:space="preserve"> Aşağıdakilerden hangisi ailemizle kutladığımız özel gün kutlamalarında mizahı kullanmaya </w:t>
            </w:r>
            <w:r w:rsidRPr="005C037F">
              <w:rPr>
                <w:b/>
                <w:bCs/>
                <w:color w:val="000000"/>
                <w:sz w:val="24"/>
                <w:szCs w:val="24"/>
                <w:u w:val="single"/>
              </w:rPr>
              <w:t>örnek değildir?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6"/>
              </w:num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C037F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Fıkra anlatmak            B) Şaka yapmak</w:t>
            </w:r>
          </w:p>
          <w:p w:rsidR="0094774F" w:rsidRPr="005C037F" w:rsidRDefault="0094774F" w:rsidP="005C037F">
            <w:p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before="5" w:after="0" w:line="240" w:lineRule="auto"/>
              <w:ind w:left="150"/>
              <w:rPr>
                <w:sz w:val="24"/>
                <w:szCs w:val="24"/>
                <w:shd w:val="clear" w:color="auto" w:fill="FFFFFF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 xml:space="preserve">           C ) Şarkı söylemek</w:t>
            </w:r>
          </w:p>
        </w:tc>
      </w:tr>
      <w:tr w:rsidR="0094774F" w:rsidRPr="005C037F">
        <w:tc>
          <w:tcPr>
            <w:tcW w:w="5246" w:type="dxa"/>
          </w:tcPr>
          <w:p w:rsidR="0094774F" w:rsidRPr="005C037F" w:rsidRDefault="0094774F" w:rsidP="005C03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10- Aşağıdakilerden hangisi başkasının haklarına saygılı olan bir kişiye </w:t>
            </w:r>
            <w:r w:rsidRPr="005C037F">
              <w:rPr>
                <w:b/>
                <w:bCs/>
                <w:color w:val="000000"/>
                <w:sz w:val="24"/>
                <w:szCs w:val="24"/>
                <w:u w:val="single"/>
              </w:rPr>
              <w:t>örnek değildir</w:t>
            </w:r>
            <w:r w:rsidRPr="005C037F">
              <w:rPr>
                <w:color w:val="000000"/>
                <w:sz w:val="24"/>
                <w:szCs w:val="24"/>
              </w:rPr>
              <w:t>?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Öğretmenden söz isteyerek konuşmak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Konuşan kişinin sözünü kesmek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Yanlış davranışlarımız sonucu özür dilemek</w:t>
            </w:r>
          </w:p>
        </w:tc>
        <w:tc>
          <w:tcPr>
            <w:tcW w:w="5953" w:type="dxa"/>
          </w:tcPr>
          <w:p w:rsidR="0094774F" w:rsidRPr="005C037F" w:rsidRDefault="0094774F" w:rsidP="005C037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</w:rPr>
              <w:t xml:space="preserve">20-Özel günlerde eğlenceli zaman geçirmek  için </w:t>
            </w:r>
            <w:r w:rsidRPr="005C037F">
              <w:rPr>
                <w:color w:val="000000"/>
                <w:sz w:val="24"/>
                <w:szCs w:val="24"/>
              </w:rPr>
              <w:t xml:space="preserve">aşağıdakilerden hangisi </w:t>
            </w:r>
            <w:r w:rsidRPr="005C037F">
              <w:rPr>
                <w:b/>
                <w:bCs/>
                <w:color w:val="000000"/>
                <w:sz w:val="24"/>
                <w:szCs w:val="24"/>
                <w:u w:val="single"/>
              </w:rPr>
              <w:t>tercih edilmez?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Sessiz sinema oynamak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Bilmeceler sormak</w:t>
            </w:r>
          </w:p>
          <w:p w:rsidR="0094774F" w:rsidRPr="005C037F" w:rsidRDefault="0094774F" w:rsidP="005C037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Yemek masası toplamak</w:t>
            </w:r>
          </w:p>
        </w:tc>
      </w:tr>
    </w:tbl>
    <w:p w:rsidR="0094774F" w:rsidRPr="001531AE" w:rsidRDefault="0094774F">
      <w:pPr>
        <w:rPr>
          <w:sz w:val="24"/>
          <w:szCs w:val="24"/>
        </w:rPr>
      </w:pPr>
    </w:p>
    <w:sectPr w:rsidR="0094774F" w:rsidRPr="001531AE" w:rsidSect="00163C38">
      <w:pgSz w:w="11906" w:h="16838"/>
      <w:pgMar w:top="426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14D"/>
    <w:multiLevelType w:val="hybridMultilevel"/>
    <w:tmpl w:val="35BCEE90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246AA"/>
    <w:multiLevelType w:val="hybridMultilevel"/>
    <w:tmpl w:val="88F46CA6"/>
    <w:lvl w:ilvl="0" w:tplc="4A8A0A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B3887"/>
    <w:multiLevelType w:val="hybridMultilevel"/>
    <w:tmpl w:val="5A0AC244"/>
    <w:lvl w:ilvl="0" w:tplc="2FC26EFC">
      <w:start w:val="1"/>
      <w:numFmt w:val="upperLetter"/>
      <w:lvlText w:val="%1.)"/>
      <w:lvlJc w:val="left"/>
      <w:pPr>
        <w:ind w:left="108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2650DB"/>
    <w:multiLevelType w:val="hybridMultilevel"/>
    <w:tmpl w:val="5010C75E"/>
    <w:lvl w:ilvl="0" w:tplc="8A7428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0805F0"/>
    <w:multiLevelType w:val="hybridMultilevel"/>
    <w:tmpl w:val="E8386648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75643"/>
    <w:multiLevelType w:val="hybridMultilevel"/>
    <w:tmpl w:val="0AAA80DC"/>
    <w:lvl w:ilvl="0" w:tplc="43E65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E121D"/>
    <w:multiLevelType w:val="hybridMultilevel"/>
    <w:tmpl w:val="5E8A4B4C"/>
    <w:lvl w:ilvl="0" w:tplc="181424D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04BEC"/>
    <w:multiLevelType w:val="hybridMultilevel"/>
    <w:tmpl w:val="DE202086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33685"/>
    <w:multiLevelType w:val="hybridMultilevel"/>
    <w:tmpl w:val="3064D3D8"/>
    <w:lvl w:ilvl="0" w:tplc="F3D6DD6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5B162557"/>
    <w:multiLevelType w:val="hybridMultilevel"/>
    <w:tmpl w:val="8930654A"/>
    <w:lvl w:ilvl="0" w:tplc="07AA50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307E9C"/>
    <w:multiLevelType w:val="hybridMultilevel"/>
    <w:tmpl w:val="3222CD36"/>
    <w:lvl w:ilvl="0" w:tplc="5E36DC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B673F0A"/>
    <w:multiLevelType w:val="hybridMultilevel"/>
    <w:tmpl w:val="7018B8B2"/>
    <w:lvl w:ilvl="0" w:tplc="1D5A54C4">
      <w:start w:val="1"/>
      <w:numFmt w:val="upperLetter"/>
      <w:lvlText w:val="%1)"/>
      <w:lvlJc w:val="left"/>
      <w:pPr>
        <w:ind w:left="465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64D801FD"/>
    <w:multiLevelType w:val="hybridMultilevel"/>
    <w:tmpl w:val="505AF8AC"/>
    <w:lvl w:ilvl="0" w:tplc="6AA005BE">
      <w:start w:val="1"/>
      <w:numFmt w:val="upperLetter"/>
      <w:lvlText w:val="%1)"/>
      <w:lvlJc w:val="left"/>
      <w:pPr>
        <w:ind w:left="510" w:hanging="360"/>
      </w:pPr>
      <w:rPr>
        <w:rFonts w:hint="default"/>
        <w:b w:val="0"/>
        <w:bCs w:val="0"/>
        <w:color w:val="000000"/>
        <w:u w:val="none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66604D41"/>
    <w:multiLevelType w:val="hybridMultilevel"/>
    <w:tmpl w:val="0EF2D4C4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BD1361"/>
    <w:multiLevelType w:val="hybridMultilevel"/>
    <w:tmpl w:val="C0E46732"/>
    <w:lvl w:ilvl="0" w:tplc="CB20387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>
      <w:start w:val="1"/>
      <w:numFmt w:val="decimal"/>
      <w:lvlText w:val="%4."/>
      <w:lvlJc w:val="left"/>
      <w:pPr>
        <w:ind w:left="3306" w:hanging="360"/>
      </w:pPr>
    </w:lvl>
    <w:lvl w:ilvl="4" w:tplc="041F0019">
      <w:start w:val="1"/>
      <w:numFmt w:val="lowerLetter"/>
      <w:lvlText w:val="%5."/>
      <w:lvlJc w:val="left"/>
      <w:pPr>
        <w:ind w:left="4026" w:hanging="360"/>
      </w:pPr>
    </w:lvl>
    <w:lvl w:ilvl="5" w:tplc="041F001B">
      <w:start w:val="1"/>
      <w:numFmt w:val="lowerRoman"/>
      <w:lvlText w:val="%6."/>
      <w:lvlJc w:val="right"/>
      <w:pPr>
        <w:ind w:left="4746" w:hanging="180"/>
      </w:pPr>
    </w:lvl>
    <w:lvl w:ilvl="6" w:tplc="041F000F">
      <w:start w:val="1"/>
      <w:numFmt w:val="decimal"/>
      <w:lvlText w:val="%7."/>
      <w:lvlJc w:val="left"/>
      <w:pPr>
        <w:ind w:left="5466" w:hanging="360"/>
      </w:pPr>
    </w:lvl>
    <w:lvl w:ilvl="7" w:tplc="041F0019">
      <w:start w:val="1"/>
      <w:numFmt w:val="lowerLetter"/>
      <w:lvlText w:val="%8."/>
      <w:lvlJc w:val="left"/>
      <w:pPr>
        <w:ind w:left="6186" w:hanging="360"/>
      </w:pPr>
    </w:lvl>
    <w:lvl w:ilvl="8" w:tplc="041F001B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3137945"/>
    <w:multiLevelType w:val="hybridMultilevel"/>
    <w:tmpl w:val="6FEC2170"/>
    <w:lvl w:ilvl="0" w:tplc="1668EA12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79337EE6"/>
    <w:multiLevelType w:val="hybridMultilevel"/>
    <w:tmpl w:val="E5C8AF4E"/>
    <w:lvl w:ilvl="0" w:tplc="1F42A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013388"/>
    <w:multiLevelType w:val="hybridMultilevel"/>
    <w:tmpl w:val="6DBAF1B8"/>
    <w:lvl w:ilvl="0" w:tplc="43E65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14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 w:numId="10">
    <w:abstractNumId w:val="13"/>
  </w:num>
  <w:num w:numId="11">
    <w:abstractNumId w:val="9"/>
  </w:num>
  <w:num w:numId="12">
    <w:abstractNumId w:val="10"/>
  </w:num>
  <w:num w:numId="13">
    <w:abstractNumId w:val="15"/>
  </w:num>
  <w:num w:numId="14">
    <w:abstractNumId w:val="8"/>
  </w:num>
  <w:num w:numId="15">
    <w:abstractNumId w:val="1"/>
  </w:num>
  <w:num w:numId="16">
    <w:abstractNumId w:val="12"/>
  </w:num>
  <w:num w:numId="17">
    <w:abstractNumId w:val="1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0A1"/>
    <w:rsid w:val="000436B4"/>
    <w:rsid w:val="00044501"/>
    <w:rsid w:val="00060379"/>
    <w:rsid w:val="00084B59"/>
    <w:rsid w:val="000C09ED"/>
    <w:rsid w:val="000F2950"/>
    <w:rsid w:val="000F74E3"/>
    <w:rsid w:val="001531AE"/>
    <w:rsid w:val="00163C38"/>
    <w:rsid w:val="00194B27"/>
    <w:rsid w:val="001B465D"/>
    <w:rsid w:val="00262260"/>
    <w:rsid w:val="002629C1"/>
    <w:rsid w:val="00275BE2"/>
    <w:rsid w:val="00292FED"/>
    <w:rsid w:val="002D36D3"/>
    <w:rsid w:val="002E116B"/>
    <w:rsid w:val="002F2E68"/>
    <w:rsid w:val="002F70FB"/>
    <w:rsid w:val="00334460"/>
    <w:rsid w:val="00380A18"/>
    <w:rsid w:val="004E7A43"/>
    <w:rsid w:val="005252FF"/>
    <w:rsid w:val="00537FA3"/>
    <w:rsid w:val="005778BD"/>
    <w:rsid w:val="005829EB"/>
    <w:rsid w:val="005B5978"/>
    <w:rsid w:val="005C037F"/>
    <w:rsid w:val="005E30A1"/>
    <w:rsid w:val="00604298"/>
    <w:rsid w:val="00616788"/>
    <w:rsid w:val="00617C23"/>
    <w:rsid w:val="006E0296"/>
    <w:rsid w:val="00712C7C"/>
    <w:rsid w:val="0072017F"/>
    <w:rsid w:val="0073730B"/>
    <w:rsid w:val="00755479"/>
    <w:rsid w:val="007C3881"/>
    <w:rsid w:val="007F5D5F"/>
    <w:rsid w:val="00820ADC"/>
    <w:rsid w:val="0084670E"/>
    <w:rsid w:val="00852823"/>
    <w:rsid w:val="0086360A"/>
    <w:rsid w:val="00873380"/>
    <w:rsid w:val="00895442"/>
    <w:rsid w:val="008D01D5"/>
    <w:rsid w:val="0094774F"/>
    <w:rsid w:val="009D6D5A"/>
    <w:rsid w:val="00A04E51"/>
    <w:rsid w:val="00A21D41"/>
    <w:rsid w:val="00A4768B"/>
    <w:rsid w:val="00A4778E"/>
    <w:rsid w:val="00B118BA"/>
    <w:rsid w:val="00B45101"/>
    <w:rsid w:val="00B60109"/>
    <w:rsid w:val="00B7225F"/>
    <w:rsid w:val="00CC176A"/>
    <w:rsid w:val="00D24420"/>
    <w:rsid w:val="00DA6297"/>
    <w:rsid w:val="00E515A0"/>
    <w:rsid w:val="00E639CC"/>
    <w:rsid w:val="00E65968"/>
    <w:rsid w:val="00EE429E"/>
    <w:rsid w:val="00EF034B"/>
    <w:rsid w:val="00F05FEC"/>
    <w:rsid w:val="00F11612"/>
    <w:rsid w:val="00F224FE"/>
    <w:rsid w:val="00F41B74"/>
    <w:rsid w:val="00F420F5"/>
    <w:rsid w:val="00F51690"/>
    <w:rsid w:val="00F832A1"/>
    <w:rsid w:val="00FB28BA"/>
    <w:rsid w:val="00FD2699"/>
    <w:rsid w:val="00FF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6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30A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D36D3"/>
    <w:pPr>
      <w:ind w:left="720"/>
    </w:pPr>
    <w:rPr>
      <w:rFonts w:eastAsia="Times New Roman"/>
      <w:lang w:eastAsia="tr-TR"/>
    </w:rPr>
  </w:style>
  <w:style w:type="paragraph" w:styleId="NoSpacing">
    <w:name w:val="No Spacing"/>
    <w:uiPriority w:val="99"/>
    <w:qFormat/>
    <w:rsid w:val="00262260"/>
    <w:rPr>
      <w:rFonts w:cs="Calibri"/>
      <w:lang w:eastAsia="en-US"/>
    </w:rPr>
  </w:style>
  <w:style w:type="paragraph" w:customStyle="1" w:styleId="Default">
    <w:name w:val="Default"/>
    <w:uiPriority w:val="99"/>
    <w:rsid w:val="00852823"/>
    <w:pPr>
      <w:autoSpaceDE w:val="0"/>
      <w:autoSpaceDN w:val="0"/>
      <w:adjustRightInd w:val="0"/>
    </w:pPr>
    <w:rPr>
      <w:rFonts w:ascii="ALFABET98" w:eastAsia="Times New Roman" w:hAnsi="ALFABET98" w:cs="ALFABET98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B118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298</TotalTime>
  <Pages>2</Pages>
  <Words>645</Words>
  <Characters>3680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Aybala66</dc:creator>
  <cp:keywords>www.sorubak.com</cp:keywords>
  <dc:description>www.sorubak.com;</dc:description>
  <cp:lastModifiedBy>EDANUR</cp:lastModifiedBy>
  <cp:revision>71</cp:revision>
  <dcterms:created xsi:type="dcterms:W3CDTF">2013-03-14T07:21:00Z</dcterms:created>
  <dcterms:modified xsi:type="dcterms:W3CDTF">2013-04-02T20:47:00Z</dcterms:modified>
</cp:coreProperties>
</file>