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81" w:rsidRDefault="00B14181" w:rsidP="00DA4E6B"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B14181" w:rsidRDefault="00B14181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34.1pt;margin-top:-43.9pt;width:522.75pt;height:40.5pt;z-index:251649024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B14181" w:rsidRPr="007F6947" w:rsidRDefault="00B14181" w:rsidP="00AB1A01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 w:rsidRPr="007F6947"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 xml:space="preserve">3.SINIF </w:t>
                  </w:r>
                  <w:r w:rsidRPr="007F6947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–</w:t>
                  </w:r>
                  <w:r w:rsidRPr="007F6947"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7F6947">
                    <w:rPr>
                      <w:rFonts w:ascii="ALFABET98 Tur" w:hAnsi="ALFABET98 Tur" w:cs="ALFABET98 Tur"/>
                      <w:b/>
                      <w:bCs/>
                      <w:sz w:val="32"/>
                      <w:szCs w:val="32"/>
                    </w:rPr>
                    <w:t xml:space="preserve">MATEMATİK </w:t>
                  </w:r>
                  <w:r w:rsidRPr="007F6947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–</w:t>
                  </w:r>
                  <w:r w:rsidRPr="007F6947"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 xml:space="preserve">ÇEVRE ve </w:t>
                  </w:r>
                  <w:r w:rsidRPr="007F6947"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>ALAN</w:t>
                  </w:r>
                  <w:r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7F6947"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 xml:space="preserve"> HESAPLAMALARI</w:t>
                  </w:r>
                </w:p>
              </w:txbxContent>
            </v:textbox>
          </v:shape>
        </w:pict>
      </w:r>
    </w:p>
    <w:p w:rsidR="00B14181" w:rsidRPr="006F449A" w:rsidRDefault="00B14181">
      <w:pPr>
        <w:rPr>
          <w:rFonts w:ascii="ALFABET98" w:hAnsi="ALFABET98" w:cs="ALFABET98"/>
          <w:b/>
          <w:bCs/>
          <w:sz w:val="24"/>
          <w:szCs w:val="24"/>
        </w:rPr>
      </w:pPr>
      <w:r w:rsidRPr="006F449A">
        <w:rPr>
          <w:rFonts w:ascii="ALFABET98 Tur" w:hAnsi="ALFABET98 Tur" w:cs="ALFABET98 Tur"/>
          <w:b/>
          <w:bCs/>
          <w:sz w:val="24"/>
          <w:szCs w:val="24"/>
        </w:rPr>
        <w:t>Aşağıdaki geometrik şekillerin alanlarını ve çevrelerini hesaplayın.</w:t>
      </w:r>
    </w:p>
    <w:p w:rsidR="00B14181" w:rsidRDefault="00B14181">
      <w:r>
        <w:rPr>
          <w:noProof/>
          <w:lang w:eastAsia="tr-TR"/>
        </w:rPr>
        <w:pict>
          <v:rect id="Dikdörtgen 5" o:spid="_x0000_s1027" style="position:absolute;margin-left:397.85pt;margin-top:15.3pt;width:32.25pt;height:35.25pt;z-index:251653120;visibility:visible;v-text-anchor:middle" fillcolor="window" strokecolor="windowText" strokeweight="2pt"/>
        </w:pict>
      </w:r>
      <w:r>
        <w:rPr>
          <w:noProof/>
          <w:lang w:eastAsia="tr-TR"/>
        </w:rPr>
        <w:pict>
          <v:rect id="Dikdörtgen 4" o:spid="_x0000_s1028" style="position:absolute;margin-left:336.4pt;margin-top:15.3pt;width:61.5pt;height:35.25pt;z-index:251652096;visibility:visible;v-text-anchor:middle" strokeweight="2pt"/>
        </w:pict>
      </w:r>
      <w:r>
        <w:rPr>
          <w:noProof/>
          <w:lang w:eastAsia="tr-TR"/>
        </w:rPr>
        <w:pict>
          <v:rect id="Dikdörtgen 3" o:spid="_x0000_s1029" style="position:absolute;margin-left:184.15pt;margin-top:10.8pt;width:78pt;height:44.25pt;z-index:251651072;visibility:visible;v-text-anchor:middle" strokeweight="2pt"/>
        </w:pict>
      </w:r>
      <w:r>
        <w:rPr>
          <w:noProof/>
          <w:lang w:eastAsia="tr-TR"/>
        </w:rPr>
        <w:pict>
          <v:rect id="Dikdörtgen 2" o:spid="_x0000_s1030" style="position:absolute;margin-left:31.15pt;margin-top:6.3pt;width:55.5pt;height:53.25pt;z-index:251650048;visibility:visible;v-text-anchor:middle" strokeweight="2pt"/>
        </w:pict>
      </w:r>
    </w:p>
    <w:p w:rsidR="00B14181" w:rsidRDefault="00B14181">
      <w:r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6" o:spid="_x0000_s1031" type="#_x0000_t88" style="position:absolute;margin-left:360.65pt;margin-top:.85pt;width:12.95pt;height:61.1pt;rotation:90;z-index:251654144;visibility:visible;v-text-anchor:middle" adj="381"/>
        </w:pict>
      </w:r>
      <w:r>
        <w:t xml:space="preserve">6 cm                                                      5cm                                                      4cm </w:t>
      </w:r>
    </w:p>
    <w:p w:rsidR="00B14181" w:rsidRDefault="00B14181">
      <w:r>
        <w:t xml:space="preserve">                                                                                                                                                                                                .                                                                                      8cm                                                  6cm</w:t>
      </w:r>
    </w:p>
    <w:p w:rsidR="00B14181" w:rsidRDefault="00B14181"/>
    <w:p w:rsidR="00B14181" w:rsidRDefault="00B14181">
      <w:r>
        <w:rPr>
          <w:noProof/>
          <w:lang w:eastAsia="tr-TR"/>
        </w:rPr>
        <w:pict>
          <v:line id="Düz Bağlayıcı 16" o:spid="_x0000_s1032" style="position:absolute;flip:y;z-index:251664384;visibility:visible" from="370.15pt,30.85pt" to="370.15pt,111.1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4" o:spid="_x0000_s1033" style="position:absolute;flip:x;z-index:251662336;visibility:visible" from="268.15pt,30.85pt" to="369.4pt,30.8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3" o:spid="_x0000_s1034" style="position:absolute;flip:y;z-index:251661312;visibility:visible" from="268.15pt,28.6pt" to="268.15pt,68.3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0" o:spid="_x0000_s1035" style="position:absolute;flip:y;z-index:251658240;visibility:visible" from="149.65pt,30.55pt" to="149.65pt,68.0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" o:spid="_x0000_s1036" style="position:absolute;z-index:251655168;visibility:visible" from="31.15pt,30.55pt" to="31.15pt,94.3p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" o:spid="_x0000_s1037" style="position:absolute;flip:x;z-index:251657216;visibility:visible" from="30.4pt,30.55pt" to="149.65pt,30.55pt" strokecolor="windowText" strokeweight="2pt">
            <v:shadow on="t" color="black" opacity="24903f" origin=",.5" offset="0,.55556mm"/>
          </v:line>
        </w:pict>
      </w:r>
      <w:r>
        <w:t xml:space="preserve">                                                                                                                                                                                            .                           14cm                                                                                      10cm</w:t>
      </w:r>
    </w:p>
    <w:p w:rsidR="00B14181" w:rsidRDefault="00B14181">
      <w:r>
        <w:rPr>
          <w:noProof/>
          <w:lang w:eastAsia="tr-TR"/>
        </w:rPr>
        <w:pict>
          <v:line id="Düz Bağlayıcı 18" o:spid="_x0000_s1038" style="position:absolute;flip:x;z-index:251666432;visibility:visible" from="268.15pt,27.45pt" to="299.65pt,27.4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7" o:spid="_x0000_s1039" style="position:absolute;flip:y;z-index:251665408;visibility:visible" from="299.65pt,27.45pt" to="299.65pt,70.2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2" o:spid="_x0000_s1040" style="position:absolute;flip:y;z-index:251660288;visibility:visible" from="96.4pt,27.2pt" to="96.4pt,53.4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1" o:spid="_x0000_s1041" style="position:absolute;flip:x;z-index:251659264;visibility:visible" from="96.4pt,27.2pt" to="149.65pt,27.2pt" strokecolor="windowText" strokeweight="2pt">
            <v:shadow on="t" color="black" opacity="24903f" origin=",.5" offset="0,.55556mm"/>
          </v:line>
        </w:pict>
      </w:r>
      <w:r>
        <w:t xml:space="preserve">                                                                4cm                          3cm                                                                                                                                            7cm                                                                                                                           </w:t>
      </w:r>
    </w:p>
    <w:p w:rsidR="00B14181" w:rsidRDefault="00B14181">
      <w:r>
        <w:rPr>
          <w:noProof/>
          <w:lang w:eastAsia="tr-TR"/>
        </w:rPr>
        <w:pict>
          <v:line id="Düz Bağlayıcı 15" o:spid="_x0000_s1042" style="position:absolute;flip:x;z-index:251663360;visibility:visible" from="299.65pt,29.65pt" to="370.15pt,29.65pt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8" o:spid="_x0000_s1043" style="position:absolute;flip:x;z-index:251656192;visibility:visible" from="30.4pt,13pt" to="95.65pt,13pt" strokecolor="windowText" strokeweight="2pt">
            <v:shadow on="t" color="black" opacity="24903f" origin=",.5" offset="0,.55556mm"/>
          </v:line>
        </w:pict>
      </w:r>
      <w:r>
        <w:t xml:space="preserve">                        7cm                                                                                           5cm                                                              .                                                                                                                                   8cm</w:t>
      </w:r>
    </w:p>
    <w:p w:rsidR="00B14181" w:rsidRDefault="00B14181"/>
    <w:p w:rsidR="00B14181" w:rsidRDefault="00B14181">
      <w:r>
        <w:t xml:space="preserve">                                                                                                                     </w:t>
      </w:r>
    </w:p>
    <w:p w:rsidR="00B14181" w:rsidRDefault="00B14181"/>
    <w:p w:rsidR="00B14181" w:rsidRPr="00E433E3" w:rsidRDefault="00B14181">
      <w:pPr>
        <w:rPr>
          <w:rFonts w:ascii="ALFABET98" w:hAnsi="ALFABET98" w:cs="ALFABET98"/>
          <w:sz w:val="24"/>
          <w:szCs w:val="24"/>
        </w:rPr>
      </w:pPr>
      <w:r w:rsidRPr="00E433E3">
        <w:rPr>
          <w:rFonts w:ascii="ALFABET98 Tur" w:hAnsi="ALFABET98 Tur" w:cs="ALFABET98 Tur"/>
          <w:sz w:val="24"/>
          <w:szCs w:val="24"/>
        </w:rPr>
        <w:t>Aşağıdaki problemleri cevaplandırınız.</w:t>
      </w:r>
    </w:p>
    <w:p w:rsidR="00B14181" w:rsidRDefault="00B14181">
      <w:pPr>
        <w:rPr>
          <w:rFonts w:ascii="ALFABET98" w:hAnsi="ALFABET98" w:cs="ALFABET98"/>
          <w:sz w:val="24"/>
          <w:szCs w:val="24"/>
        </w:rPr>
      </w:pPr>
      <w:r w:rsidRPr="00E433E3">
        <w:rPr>
          <w:rFonts w:ascii="ALFABET98 Tur" w:hAnsi="ALFABET98 Tur" w:cs="ALFABET98 Tur"/>
          <w:sz w:val="24"/>
          <w:szCs w:val="24"/>
        </w:rPr>
        <w:t>1. Bir kenarı 50 m olan kare biçimindeki bahçemin etrafına 3 tur tel çekeceğiz. Kaç metre tel almamız gerekir?</w:t>
      </w:r>
    </w:p>
    <w:p w:rsidR="00B14181" w:rsidRDefault="00B14181">
      <w:pPr>
        <w:rPr>
          <w:rFonts w:ascii="ALFABET98" w:hAnsi="ALFABET98" w:cs="ALFABET98"/>
          <w:sz w:val="24"/>
          <w:szCs w:val="24"/>
        </w:rPr>
      </w:pPr>
    </w:p>
    <w:p w:rsidR="00B14181" w:rsidRDefault="00B14181">
      <w:pPr>
        <w:rPr>
          <w:rFonts w:ascii="ALFABET98" w:hAnsi="ALFABET98" w:cs="ALFABET98"/>
          <w:sz w:val="24"/>
          <w:szCs w:val="24"/>
        </w:rPr>
      </w:pPr>
    </w:p>
    <w:p w:rsidR="00B14181" w:rsidRDefault="00B14181">
      <w:pPr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>2.Uzun kenarı, kısa kenarın iki katı olan bir dikdörtgenin çevresi 60 cm’dir. Uzun kenarı kaç cm olur?</w:t>
      </w:r>
    </w:p>
    <w:p w:rsidR="00B14181" w:rsidRDefault="00B14181">
      <w:pPr>
        <w:rPr>
          <w:rFonts w:ascii="ALFABET98" w:hAnsi="ALFABET98" w:cs="ALFABET98"/>
          <w:sz w:val="24"/>
          <w:szCs w:val="24"/>
        </w:rPr>
      </w:pPr>
    </w:p>
    <w:p w:rsidR="00B14181" w:rsidRDefault="00B14181">
      <w:pPr>
        <w:rPr>
          <w:rFonts w:ascii="ALFABET98" w:hAnsi="ALFABET98" w:cs="ALFABET98"/>
          <w:sz w:val="24"/>
          <w:szCs w:val="24"/>
        </w:rPr>
      </w:pPr>
    </w:p>
    <w:p w:rsidR="00B14181" w:rsidRDefault="00B14181">
      <w:pPr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>3.Bir kenarı 20 cm olan bir kare ile dikdörtgenin çevresi eşittir. Dikdörtgenin kısa kenarı 15 cm olduğuna göre uzun kenarı kaç cm olur?</w:t>
      </w:r>
    </w:p>
    <w:p w:rsidR="00B14181" w:rsidRDefault="00B14181">
      <w:pPr>
        <w:rPr>
          <w:rFonts w:ascii="ALFABET98" w:hAnsi="ALFABET98" w:cs="ALFABET98"/>
          <w:sz w:val="24"/>
          <w:szCs w:val="24"/>
        </w:rPr>
      </w:pPr>
    </w:p>
    <w:p w:rsidR="00B14181" w:rsidRDefault="00B14181">
      <w:pPr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 xml:space="preserve">4.  Bir kenarı 20 cm olan karenin alanı kaç </w:t>
      </w:r>
      <w:r w:rsidRPr="00B30F5B">
        <w:rPr>
          <w:rFonts w:ascii="ALFABET98" w:hAnsi="ALFABET98" w:cs="ALFABET98"/>
          <w:sz w:val="24"/>
          <w:szCs w:val="24"/>
        </w:rPr>
        <w:fldChar w:fldCharType="begin"/>
      </w:r>
      <w:r w:rsidRPr="00B30F5B">
        <w:rPr>
          <w:rFonts w:ascii="ALFABET98" w:hAnsi="ALFABET98" w:cs="ALFABET98"/>
          <w:sz w:val="24"/>
          <w:szCs w:val="24"/>
        </w:rPr>
        <w:instrText xml:space="preserve"> QUOTE </w:instrText>
      </w:r>
      <w:r w:rsidRPr="00B30F5B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12pt">
            <v:imagedata r:id="rId5" o:title="" chromakey="white"/>
          </v:shape>
        </w:pict>
      </w:r>
      <w:r w:rsidRPr="00B30F5B">
        <w:rPr>
          <w:rFonts w:ascii="ALFABET98" w:hAnsi="ALFABET98" w:cs="ALFABET98"/>
          <w:sz w:val="24"/>
          <w:szCs w:val="24"/>
        </w:rPr>
        <w:instrText xml:space="preserve"> </w:instrText>
      </w:r>
      <w:r w:rsidRPr="00B30F5B">
        <w:rPr>
          <w:rFonts w:ascii="ALFABET98" w:hAnsi="ALFABET98" w:cs="ALFABET98"/>
          <w:sz w:val="24"/>
          <w:szCs w:val="24"/>
        </w:rPr>
        <w:fldChar w:fldCharType="separate"/>
      </w:r>
      <w:r w:rsidRPr="00B30F5B">
        <w:pict>
          <v:shape id="_x0000_i1026" type="#_x0000_t75" style="width:22.5pt;height:12pt">
            <v:imagedata r:id="rId5" o:title="" chromakey="white"/>
          </v:shape>
        </w:pict>
      </w:r>
      <w:r w:rsidRPr="00B30F5B">
        <w:rPr>
          <w:rFonts w:ascii="ALFABET98" w:hAnsi="ALFABET98" w:cs="ALFABET98"/>
          <w:sz w:val="24"/>
          <w:szCs w:val="24"/>
        </w:rPr>
        <w:fldChar w:fldCharType="end"/>
      </w:r>
      <w:r>
        <w:rPr>
          <w:rFonts w:ascii="ALFABET98" w:hAnsi="ALFABET98" w:cs="ALFABET98"/>
          <w:sz w:val="24"/>
          <w:szCs w:val="24"/>
        </w:rPr>
        <w:t xml:space="preserve"> dir?</w:t>
      </w:r>
    </w:p>
    <w:p w:rsidR="00B14181" w:rsidRDefault="00B14181">
      <w:pPr>
        <w:rPr>
          <w:rFonts w:ascii="ALFABET98" w:hAnsi="ALFABET98" w:cs="ALFABET98"/>
          <w:sz w:val="24"/>
          <w:szCs w:val="24"/>
        </w:rPr>
      </w:pPr>
    </w:p>
    <w:p w:rsidR="00B14181" w:rsidRDefault="00B14181">
      <w:pPr>
        <w:rPr>
          <w:rFonts w:ascii="ALFABET98" w:hAnsi="ALFABET98" w:cs="ALFABET98"/>
          <w:sz w:val="24"/>
          <w:szCs w:val="24"/>
        </w:rPr>
      </w:pPr>
    </w:p>
    <w:p w:rsidR="00B14181" w:rsidRDefault="00B14181">
      <w:pPr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 xml:space="preserve">5. Çevresi 40 cm olan karenin alanı kaç </w:t>
      </w:r>
      <w:r w:rsidRPr="00B30F5B">
        <w:rPr>
          <w:rFonts w:ascii="ALFABET98" w:hAnsi="ALFABET98" w:cs="ALFABET98"/>
          <w:sz w:val="24"/>
          <w:szCs w:val="24"/>
        </w:rPr>
        <w:fldChar w:fldCharType="begin"/>
      </w:r>
      <w:r w:rsidRPr="00B30F5B">
        <w:rPr>
          <w:rFonts w:ascii="ALFABET98" w:hAnsi="ALFABET98" w:cs="ALFABET98"/>
          <w:sz w:val="24"/>
          <w:szCs w:val="24"/>
        </w:rPr>
        <w:instrText xml:space="preserve"> QUOTE </w:instrText>
      </w:r>
      <w:r w:rsidRPr="00B30F5B">
        <w:pict>
          <v:shape id="_x0000_i1027" type="#_x0000_t75" style="width:25.5pt;height:13.5pt">
            <v:imagedata r:id="rId6" o:title="" chromakey="white"/>
          </v:shape>
        </w:pict>
      </w:r>
      <w:r w:rsidRPr="00B30F5B">
        <w:rPr>
          <w:rFonts w:ascii="ALFABET98" w:hAnsi="ALFABET98" w:cs="ALFABET98"/>
          <w:sz w:val="24"/>
          <w:szCs w:val="24"/>
        </w:rPr>
        <w:instrText xml:space="preserve"> </w:instrText>
      </w:r>
      <w:r w:rsidRPr="00B30F5B">
        <w:rPr>
          <w:rFonts w:ascii="ALFABET98" w:hAnsi="ALFABET98" w:cs="ALFABET98"/>
          <w:sz w:val="24"/>
          <w:szCs w:val="24"/>
        </w:rPr>
        <w:fldChar w:fldCharType="separate"/>
      </w:r>
      <w:r w:rsidRPr="00B30F5B">
        <w:pict>
          <v:shape id="_x0000_i1028" type="#_x0000_t75" style="width:25.5pt;height:13.5pt">
            <v:imagedata r:id="rId6" o:title="" chromakey="white"/>
          </v:shape>
        </w:pict>
      </w:r>
      <w:r w:rsidRPr="00B30F5B">
        <w:rPr>
          <w:rFonts w:ascii="ALFABET98" w:hAnsi="ALFABET98" w:cs="ALFABET98"/>
          <w:sz w:val="24"/>
          <w:szCs w:val="24"/>
        </w:rPr>
        <w:fldChar w:fldCharType="end"/>
      </w:r>
      <w:r>
        <w:rPr>
          <w:rFonts w:ascii="ALFABET98" w:hAnsi="ALFABET98" w:cs="ALFABET98"/>
          <w:sz w:val="24"/>
          <w:szCs w:val="24"/>
        </w:rPr>
        <w:t>dir?</w:t>
      </w:r>
    </w:p>
    <w:p w:rsidR="00B14181" w:rsidRDefault="00B14181">
      <w:pPr>
        <w:rPr>
          <w:rFonts w:ascii="ALFABET98" w:hAnsi="ALFABET98" w:cs="ALFABET98"/>
          <w:sz w:val="24"/>
          <w:szCs w:val="24"/>
        </w:rPr>
      </w:pPr>
    </w:p>
    <w:p w:rsidR="00B14181" w:rsidRDefault="00B14181">
      <w:pPr>
        <w:rPr>
          <w:rFonts w:ascii="ALFABET98" w:hAnsi="ALFABET98" w:cs="ALFABET98"/>
          <w:sz w:val="24"/>
          <w:szCs w:val="24"/>
        </w:rPr>
      </w:pPr>
    </w:p>
    <w:p w:rsidR="00B14181" w:rsidRDefault="00B14181">
      <w:pPr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 xml:space="preserve">6.Çevresi 60 cm, kısa kenarı 10 cm olan dikdörtgenin alanı kaç </w:t>
      </w:r>
      <w:r w:rsidRPr="00B30F5B">
        <w:rPr>
          <w:rFonts w:ascii="ALFABET98" w:hAnsi="ALFABET98" w:cs="ALFABET98"/>
          <w:sz w:val="24"/>
          <w:szCs w:val="24"/>
        </w:rPr>
        <w:fldChar w:fldCharType="begin"/>
      </w:r>
      <w:r w:rsidRPr="00B30F5B">
        <w:rPr>
          <w:rFonts w:ascii="ALFABET98" w:hAnsi="ALFABET98" w:cs="ALFABET98"/>
          <w:sz w:val="24"/>
          <w:szCs w:val="24"/>
        </w:rPr>
        <w:instrText xml:space="preserve"> QUOTE </w:instrText>
      </w:r>
      <w:r w:rsidRPr="00B30F5B">
        <w:pict>
          <v:shape id="_x0000_i1029" type="#_x0000_t75" style="width:22.5pt;height:12pt">
            <v:imagedata r:id="rId5" o:title="" chromakey="white"/>
          </v:shape>
        </w:pict>
      </w:r>
      <w:r w:rsidRPr="00B30F5B">
        <w:rPr>
          <w:rFonts w:ascii="ALFABET98" w:hAnsi="ALFABET98" w:cs="ALFABET98"/>
          <w:sz w:val="24"/>
          <w:szCs w:val="24"/>
        </w:rPr>
        <w:instrText xml:space="preserve"> </w:instrText>
      </w:r>
      <w:r w:rsidRPr="00B30F5B">
        <w:rPr>
          <w:rFonts w:ascii="ALFABET98" w:hAnsi="ALFABET98" w:cs="ALFABET98"/>
          <w:sz w:val="24"/>
          <w:szCs w:val="24"/>
        </w:rPr>
        <w:fldChar w:fldCharType="separate"/>
      </w:r>
      <w:r w:rsidRPr="00B30F5B">
        <w:pict>
          <v:shape id="_x0000_i1030" type="#_x0000_t75" style="width:22.5pt;height:12pt">
            <v:imagedata r:id="rId5" o:title="" chromakey="white"/>
          </v:shape>
        </w:pict>
      </w:r>
      <w:r w:rsidRPr="00B30F5B">
        <w:rPr>
          <w:rFonts w:ascii="ALFABET98" w:hAnsi="ALFABET98" w:cs="ALFABET98"/>
          <w:sz w:val="24"/>
          <w:szCs w:val="24"/>
        </w:rPr>
        <w:fldChar w:fldCharType="end"/>
      </w:r>
      <w:r>
        <w:rPr>
          <w:rFonts w:ascii="ALFABET98" w:hAnsi="ALFABET98" w:cs="ALFABET98"/>
          <w:sz w:val="24"/>
          <w:szCs w:val="24"/>
        </w:rPr>
        <w:t>dir?</w:t>
      </w:r>
    </w:p>
    <w:p w:rsidR="00B14181" w:rsidRDefault="00B14181">
      <w:pPr>
        <w:rPr>
          <w:rFonts w:ascii="ALFABET98" w:hAnsi="ALFABET98" w:cs="ALFABET98"/>
          <w:sz w:val="24"/>
          <w:szCs w:val="24"/>
        </w:rPr>
      </w:pPr>
    </w:p>
    <w:p w:rsidR="00B14181" w:rsidRDefault="00B14181">
      <w:pPr>
        <w:rPr>
          <w:rFonts w:ascii="ALFABET98" w:hAnsi="ALFABET98" w:cs="ALFABET98"/>
          <w:sz w:val="24"/>
          <w:szCs w:val="24"/>
        </w:rPr>
      </w:pPr>
    </w:p>
    <w:p w:rsidR="00B14181" w:rsidRDefault="00B14181">
      <w:pPr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 xml:space="preserve">7. Alanı 81 </w:t>
      </w:r>
      <w:r w:rsidRPr="00B30F5B">
        <w:rPr>
          <w:rFonts w:ascii="ALFABET98" w:hAnsi="ALFABET98" w:cs="ALFABET98"/>
          <w:sz w:val="24"/>
          <w:szCs w:val="24"/>
        </w:rPr>
        <w:fldChar w:fldCharType="begin"/>
      </w:r>
      <w:r w:rsidRPr="00B30F5B">
        <w:rPr>
          <w:rFonts w:ascii="ALFABET98" w:hAnsi="ALFABET98" w:cs="ALFABET98"/>
          <w:sz w:val="24"/>
          <w:szCs w:val="24"/>
        </w:rPr>
        <w:instrText xml:space="preserve"> QUOTE </w:instrText>
      </w:r>
      <w:r w:rsidRPr="00B30F5B">
        <w:pict>
          <v:shape id="_x0000_i1031" type="#_x0000_t75" style="width:22.5pt;height:12pt">
            <v:imagedata r:id="rId5" o:title="" chromakey="white"/>
          </v:shape>
        </w:pict>
      </w:r>
      <w:r w:rsidRPr="00B30F5B">
        <w:rPr>
          <w:rFonts w:ascii="ALFABET98" w:hAnsi="ALFABET98" w:cs="ALFABET98"/>
          <w:sz w:val="24"/>
          <w:szCs w:val="24"/>
        </w:rPr>
        <w:instrText xml:space="preserve"> </w:instrText>
      </w:r>
      <w:r w:rsidRPr="00B30F5B">
        <w:rPr>
          <w:rFonts w:ascii="ALFABET98" w:hAnsi="ALFABET98" w:cs="ALFABET98"/>
          <w:sz w:val="24"/>
          <w:szCs w:val="24"/>
        </w:rPr>
        <w:fldChar w:fldCharType="separate"/>
      </w:r>
      <w:r w:rsidRPr="00B30F5B">
        <w:pict>
          <v:shape id="_x0000_i1032" type="#_x0000_t75" style="width:22.5pt;height:12pt">
            <v:imagedata r:id="rId5" o:title="" chromakey="white"/>
          </v:shape>
        </w:pict>
      </w:r>
      <w:r w:rsidRPr="00B30F5B">
        <w:rPr>
          <w:rFonts w:ascii="ALFABET98" w:hAnsi="ALFABET98" w:cs="ALFABET98"/>
          <w:sz w:val="24"/>
          <w:szCs w:val="24"/>
        </w:rPr>
        <w:fldChar w:fldCharType="end"/>
      </w:r>
      <w:r>
        <w:rPr>
          <w:rFonts w:ascii="ALFABET98 Tur" w:hAnsi="ALFABET98 Tur" w:cs="ALFABET98 Tur"/>
          <w:sz w:val="24"/>
          <w:szCs w:val="24"/>
        </w:rPr>
        <w:t xml:space="preserve"> olan karenin bir kenarı kaç </w:t>
      </w:r>
      <w:r w:rsidRPr="00B30F5B">
        <w:rPr>
          <w:rFonts w:ascii="ALFABET98" w:hAnsi="ALFABET98" w:cs="ALFABET98"/>
          <w:sz w:val="24"/>
          <w:szCs w:val="24"/>
        </w:rPr>
        <w:fldChar w:fldCharType="begin"/>
      </w:r>
      <w:r w:rsidRPr="00B30F5B">
        <w:rPr>
          <w:rFonts w:ascii="ALFABET98" w:hAnsi="ALFABET98" w:cs="ALFABET98"/>
          <w:sz w:val="24"/>
          <w:szCs w:val="24"/>
        </w:rPr>
        <w:instrText xml:space="preserve"> QUOTE </w:instrText>
      </w:r>
      <w:r w:rsidRPr="00B30F5B">
        <w:pict>
          <v:shape id="_x0000_i1033" type="#_x0000_t75" style="width:22.5pt;height:12pt">
            <v:imagedata r:id="rId5" o:title="" chromakey="white"/>
          </v:shape>
        </w:pict>
      </w:r>
      <w:r w:rsidRPr="00B30F5B">
        <w:rPr>
          <w:rFonts w:ascii="ALFABET98" w:hAnsi="ALFABET98" w:cs="ALFABET98"/>
          <w:sz w:val="24"/>
          <w:szCs w:val="24"/>
        </w:rPr>
        <w:instrText xml:space="preserve"> </w:instrText>
      </w:r>
      <w:r w:rsidRPr="00B30F5B">
        <w:rPr>
          <w:rFonts w:ascii="ALFABET98" w:hAnsi="ALFABET98" w:cs="ALFABET98"/>
          <w:sz w:val="24"/>
          <w:szCs w:val="24"/>
        </w:rPr>
        <w:fldChar w:fldCharType="separate"/>
      </w:r>
      <w:r w:rsidRPr="00B30F5B">
        <w:pict>
          <v:shape id="_x0000_i1034" type="#_x0000_t75" style="width:22.5pt;height:12pt">
            <v:imagedata r:id="rId5" o:title="" chromakey="white"/>
          </v:shape>
        </w:pict>
      </w:r>
      <w:r w:rsidRPr="00B30F5B">
        <w:rPr>
          <w:rFonts w:ascii="ALFABET98" w:hAnsi="ALFABET98" w:cs="ALFABET98"/>
          <w:sz w:val="24"/>
          <w:szCs w:val="24"/>
        </w:rPr>
        <w:fldChar w:fldCharType="end"/>
      </w:r>
      <w:r>
        <w:rPr>
          <w:rFonts w:ascii="ALFABET98" w:hAnsi="ALFABET98" w:cs="ALFABET98"/>
          <w:sz w:val="24"/>
          <w:szCs w:val="24"/>
        </w:rPr>
        <w:t>dir?</w:t>
      </w:r>
    </w:p>
    <w:p w:rsidR="00B14181" w:rsidRDefault="00B14181">
      <w:pPr>
        <w:rPr>
          <w:rFonts w:ascii="ALFABET98" w:hAnsi="ALFABET98" w:cs="ALFABET98"/>
          <w:sz w:val="24"/>
          <w:szCs w:val="24"/>
        </w:rPr>
      </w:pPr>
    </w:p>
    <w:p w:rsidR="00B14181" w:rsidRDefault="00B14181">
      <w:pPr>
        <w:rPr>
          <w:rFonts w:ascii="ALFABET98" w:hAnsi="ALFABET98" w:cs="ALFABET98"/>
          <w:sz w:val="24"/>
          <w:szCs w:val="24"/>
        </w:rPr>
      </w:pPr>
    </w:p>
    <w:p w:rsidR="00B14181" w:rsidRDefault="00B14181">
      <w:pPr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 xml:space="preserve">8. Alanı 40 </w:t>
      </w:r>
      <w:r w:rsidRPr="00B30F5B">
        <w:rPr>
          <w:rFonts w:ascii="ALFABET98" w:hAnsi="ALFABET98" w:cs="ALFABET98"/>
          <w:sz w:val="24"/>
          <w:szCs w:val="24"/>
        </w:rPr>
        <w:fldChar w:fldCharType="begin"/>
      </w:r>
      <w:r w:rsidRPr="00B30F5B">
        <w:rPr>
          <w:rFonts w:ascii="ALFABET98" w:hAnsi="ALFABET98" w:cs="ALFABET98"/>
          <w:sz w:val="24"/>
          <w:szCs w:val="24"/>
        </w:rPr>
        <w:instrText xml:space="preserve"> QUOTE </w:instrText>
      </w:r>
      <w:r w:rsidRPr="00B30F5B">
        <w:pict>
          <v:shape id="_x0000_i1035" type="#_x0000_t75" style="width:22.5pt;height:12pt">
            <v:imagedata r:id="rId5" o:title="" chromakey="white"/>
          </v:shape>
        </w:pict>
      </w:r>
      <w:r w:rsidRPr="00B30F5B">
        <w:rPr>
          <w:rFonts w:ascii="ALFABET98" w:hAnsi="ALFABET98" w:cs="ALFABET98"/>
          <w:sz w:val="24"/>
          <w:szCs w:val="24"/>
        </w:rPr>
        <w:instrText xml:space="preserve"> </w:instrText>
      </w:r>
      <w:r w:rsidRPr="00B30F5B">
        <w:rPr>
          <w:rFonts w:ascii="ALFABET98" w:hAnsi="ALFABET98" w:cs="ALFABET98"/>
          <w:sz w:val="24"/>
          <w:szCs w:val="24"/>
        </w:rPr>
        <w:fldChar w:fldCharType="separate"/>
      </w:r>
      <w:r w:rsidRPr="00B30F5B">
        <w:pict>
          <v:shape id="_x0000_i1036" type="#_x0000_t75" style="width:22.5pt;height:12pt">
            <v:imagedata r:id="rId5" o:title="" chromakey="white"/>
          </v:shape>
        </w:pict>
      </w:r>
      <w:r w:rsidRPr="00B30F5B">
        <w:rPr>
          <w:rFonts w:ascii="ALFABET98" w:hAnsi="ALFABET98" w:cs="ALFABET98"/>
          <w:sz w:val="24"/>
          <w:szCs w:val="24"/>
        </w:rPr>
        <w:fldChar w:fldCharType="end"/>
      </w:r>
      <w:r>
        <w:rPr>
          <w:rFonts w:ascii="ALFABET98 Tur" w:hAnsi="ALFABET98 Tur" w:cs="ALFABET98 Tur"/>
          <w:sz w:val="24"/>
          <w:szCs w:val="24"/>
        </w:rPr>
        <w:t xml:space="preserve"> olan bir dikdörtgenin kısa kenarı 4 cm olduğuna göre uzun kenarı kaç cm’dir?</w:t>
      </w:r>
    </w:p>
    <w:p w:rsidR="00B14181" w:rsidRDefault="00B14181">
      <w:pPr>
        <w:rPr>
          <w:rFonts w:ascii="ALFABET98" w:hAnsi="ALFABET98" w:cs="ALFABET98"/>
          <w:sz w:val="24"/>
          <w:szCs w:val="24"/>
        </w:rPr>
      </w:pPr>
    </w:p>
    <w:p w:rsidR="00B14181" w:rsidRDefault="00B14181">
      <w:pPr>
        <w:rPr>
          <w:rFonts w:ascii="ALFABET98" w:hAnsi="ALFABET98" w:cs="ALFABET98"/>
          <w:sz w:val="24"/>
          <w:szCs w:val="24"/>
        </w:rPr>
      </w:pPr>
    </w:p>
    <w:p w:rsidR="00B14181" w:rsidRDefault="00B14181">
      <w:pPr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>9.Bir kenarı 10 cm olan</w:t>
      </w:r>
      <w:r>
        <w:rPr>
          <w:rFonts w:ascii="ALFABET98" w:hAnsi="ALFABET98" w:cs="ALFABET98"/>
          <w:sz w:val="24"/>
          <w:szCs w:val="24"/>
        </w:rPr>
        <w:t xml:space="preserve"> karenin çevresi kaç cm olur?</w:t>
      </w:r>
    </w:p>
    <w:p w:rsidR="00B14181" w:rsidRDefault="00B14181">
      <w:pPr>
        <w:rPr>
          <w:rFonts w:ascii="ALFABET98" w:hAnsi="ALFABET98" w:cs="ALFABET98"/>
          <w:sz w:val="24"/>
          <w:szCs w:val="24"/>
        </w:rPr>
      </w:pPr>
    </w:p>
    <w:p w:rsidR="00B14181" w:rsidRDefault="00B14181">
      <w:pPr>
        <w:rPr>
          <w:rFonts w:ascii="ALFABET98" w:hAnsi="ALFABET98" w:cs="ALFABET98"/>
          <w:sz w:val="24"/>
          <w:szCs w:val="24"/>
        </w:rPr>
      </w:pPr>
      <w:bookmarkStart w:id="0" w:name="_GoBack"/>
      <w:bookmarkEnd w:id="0"/>
    </w:p>
    <w:p w:rsidR="00B14181" w:rsidRDefault="00B14181">
      <w:pPr>
        <w:rPr>
          <w:rFonts w:ascii="ALFABET98" w:hAnsi="ALFABET98" w:cs="ALFABET98"/>
          <w:sz w:val="24"/>
          <w:szCs w:val="24"/>
        </w:rPr>
      </w:pPr>
    </w:p>
    <w:p w:rsidR="00B14181" w:rsidRPr="00E433E3" w:rsidRDefault="00B14181">
      <w:pPr>
        <w:rPr>
          <w:rFonts w:ascii="ALFABET98" w:hAnsi="ALFABET98" w:cs="ALFABET98"/>
          <w:sz w:val="24"/>
          <w:szCs w:val="24"/>
        </w:rPr>
      </w:pPr>
      <w:r>
        <w:rPr>
          <w:rFonts w:ascii="ALFABET98 Tur" w:hAnsi="ALFABET98 Tur" w:cs="ALFABET98 Tur"/>
          <w:sz w:val="24"/>
          <w:szCs w:val="24"/>
        </w:rPr>
        <w:t xml:space="preserve">10. Uzun kenarı kısa kenarın 2 katı olan bir dikdörtgenin çevresi 60 cm olduğuna göre, alanı kaç </w:t>
      </w:r>
      <w:r w:rsidRPr="00B30F5B">
        <w:rPr>
          <w:rFonts w:ascii="ALFABET98" w:hAnsi="ALFABET98" w:cs="ALFABET98"/>
          <w:sz w:val="24"/>
          <w:szCs w:val="24"/>
        </w:rPr>
        <w:fldChar w:fldCharType="begin"/>
      </w:r>
      <w:r w:rsidRPr="00B30F5B">
        <w:rPr>
          <w:rFonts w:ascii="ALFABET98" w:hAnsi="ALFABET98" w:cs="ALFABET98"/>
          <w:sz w:val="24"/>
          <w:szCs w:val="24"/>
        </w:rPr>
        <w:instrText xml:space="preserve"> QUOTE </w:instrText>
      </w:r>
      <w:r w:rsidRPr="00B30F5B">
        <w:pict>
          <v:shape id="_x0000_i1037" type="#_x0000_t75" style="width:22.5pt;height:12pt">
            <v:imagedata r:id="rId5" o:title="" chromakey="white"/>
          </v:shape>
        </w:pict>
      </w:r>
      <w:r w:rsidRPr="00B30F5B">
        <w:rPr>
          <w:rFonts w:ascii="ALFABET98" w:hAnsi="ALFABET98" w:cs="ALFABET98"/>
          <w:sz w:val="24"/>
          <w:szCs w:val="24"/>
        </w:rPr>
        <w:instrText xml:space="preserve"> </w:instrText>
      </w:r>
      <w:r w:rsidRPr="00B30F5B">
        <w:rPr>
          <w:rFonts w:ascii="ALFABET98" w:hAnsi="ALFABET98" w:cs="ALFABET98"/>
          <w:sz w:val="24"/>
          <w:szCs w:val="24"/>
        </w:rPr>
        <w:fldChar w:fldCharType="separate"/>
      </w:r>
      <w:r w:rsidRPr="00B30F5B">
        <w:pict>
          <v:shape id="_x0000_i1038" type="#_x0000_t75" style="width:22.5pt;height:12pt">
            <v:imagedata r:id="rId5" o:title="" chromakey="white"/>
          </v:shape>
        </w:pict>
      </w:r>
      <w:r w:rsidRPr="00B30F5B">
        <w:rPr>
          <w:rFonts w:ascii="ALFABET98" w:hAnsi="ALFABET98" w:cs="ALFABET98"/>
          <w:sz w:val="24"/>
          <w:szCs w:val="24"/>
        </w:rPr>
        <w:fldChar w:fldCharType="end"/>
      </w:r>
      <w:r>
        <w:rPr>
          <w:rFonts w:ascii="ALFABET98" w:hAnsi="ALFABET98" w:cs="ALFABET98"/>
          <w:sz w:val="24"/>
          <w:szCs w:val="24"/>
        </w:rPr>
        <w:t xml:space="preserve"> olur?</w:t>
      </w:r>
    </w:p>
    <w:sectPr w:rsidR="00B14181" w:rsidRPr="00E433E3" w:rsidSect="00AB1A01"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1A01"/>
    <w:rsid w:val="000B3EA3"/>
    <w:rsid w:val="00402931"/>
    <w:rsid w:val="004A6297"/>
    <w:rsid w:val="006F449A"/>
    <w:rsid w:val="007F6947"/>
    <w:rsid w:val="00994497"/>
    <w:rsid w:val="00A62B94"/>
    <w:rsid w:val="00AB1A01"/>
    <w:rsid w:val="00AC3CAF"/>
    <w:rsid w:val="00B021CB"/>
    <w:rsid w:val="00B14181"/>
    <w:rsid w:val="00B30F5B"/>
    <w:rsid w:val="00DA4E6B"/>
    <w:rsid w:val="00E43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EA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433E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E43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33E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A4E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94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2</Pages>
  <Words>398</Words>
  <Characters>2273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eymen</dc:creator>
  <cp:keywords>www.sorubak.com</cp:keywords>
  <dc:description>www.sorubak.com;</dc:description>
  <cp:lastModifiedBy>EDANUR</cp:lastModifiedBy>
  <cp:revision>4</cp:revision>
  <dcterms:created xsi:type="dcterms:W3CDTF">2013-03-12T23:08:00Z</dcterms:created>
  <dcterms:modified xsi:type="dcterms:W3CDTF">2013-04-02T20:42:00Z</dcterms:modified>
</cp:coreProperties>
</file>