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1E2" w:rsidRDefault="00B741E2" w:rsidP="00320888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Adı- Soyadı:…………………………………………………………… </w:t>
      </w:r>
    </w:p>
    <w:p w:rsidR="00B741E2" w:rsidRPr="007355C0" w:rsidRDefault="00B741E2" w:rsidP="00320888">
      <w:pPr>
        <w:spacing w:after="0"/>
        <w:rPr>
          <w:rFonts w:ascii="Comic Sans MS" w:hAnsi="Comic Sans MS" w:cs="Comic Sans MS"/>
          <w:sz w:val="24"/>
          <w:szCs w:val="24"/>
        </w:rPr>
        <w:sectPr w:rsidR="00B741E2" w:rsidRPr="007355C0" w:rsidSect="002B25C1">
          <w:footerReference w:type="default" r:id="rId6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>
        <w:rPr>
          <w:rFonts w:ascii="Comic Sans MS" w:hAnsi="Comic Sans MS" w:cs="Comic Sans MS"/>
          <w:sz w:val="24"/>
          <w:szCs w:val="24"/>
        </w:rPr>
        <w:t xml:space="preserve">           </w:t>
      </w:r>
      <w:hyperlink r:id="rId7" w:history="1">
        <w:r>
          <w:rPr>
            <w:rStyle w:val="Hyperlink"/>
            <w:b/>
            <w:bCs/>
            <w:sz w:val="24"/>
            <w:szCs w:val="24"/>
          </w:rPr>
          <w:t>www.sorubak.com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                             </w:t>
      </w:r>
    </w:p>
    <w:p w:rsidR="00B741E2" w:rsidRPr="007355C0" w:rsidRDefault="00B741E2" w:rsidP="002B25C1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rPr>
          <w:rFonts w:ascii="Comic Sans MS" w:hAnsi="Comic Sans MS" w:cs="Comic Sans MS"/>
          <w:sz w:val="24"/>
          <w:szCs w:val="24"/>
        </w:rPr>
      </w:pPr>
      <w:r w:rsidRPr="007355C0">
        <w:rPr>
          <w:rFonts w:ascii="Comic Sans MS" w:hAnsi="Comic Sans MS" w:cs="Comic Sans MS"/>
          <w:sz w:val="24"/>
          <w:szCs w:val="24"/>
        </w:rPr>
        <w:t xml:space="preserve">1-Aşağıdaki şeklin </w:t>
      </w:r>
      <w:r w:rsidRPr="00C3206A">
        <w:rPr>
          <w:rFonts w:ascii="Comic Sans MS" w:hAnsi="Comic Sans MS" w:cs="Comic Sans MS"/>
          <w:sz w:val="24"/>
          <w:szCs w:val="24"/>
          <w:u w:val="single"/>
        </w:rPr>
        <w:t>çevresi kaç birimdir?</w:t>
      </w:r>
      <w:r w:rsidRPr="007355C0">
        <w:rPr>
          <w:rFonts w:ascii="Comic Sans MS" w:hAnsi="Comic Sans MS" w:cs="Comic Sans MS"/>
          <w:sz w:val="24"/>
          <w:szCs w:val="24"/>
        </w:rPr>
        <w:t xml:space="preserve">    </w:t>
      </w:r>
    </w:p>
    <w:tbl>
      <w:tblPr>
        <w:tblpPr w:leftFromText="141" w:rightFromText="141" w:vertAnchor="text" w:horzAnchor="margin" w:tblpY="93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B741E2" w:rsidRPr="009F0DA7"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741E2" w:rsidRPr="009F0DA7"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741E2" w:rsidRPr="009F0DA7"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5.5pt;margin-top:-.5pt;width:.05pt;height:13.95pt;z-index:251632640;mso-position-horizontal-relative:text;mso-position-vertical-relative:text" o:connectortype="straight" strokeweight="2.25pt"/>
              </w:pict>
            </w:r>
            <w:r>
              <w:rPr>
                <w:noProof/>
                <w:lang w:eastAsia="tr-TR"/>
              </w:rPr>
              <w:pict>
                <v:shape id="_x0000_s1027" type="#_x0000_t32" style="position:absolute;margin-left:4.9pt;margin-top:-.55pt;width:57.5pt;height:.05pt;z-index:251633664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8" type="#_x0000_t32" style="position:absolute;margin-left:5.1pt;margin-top:13pt;width:0;height:16.2pt;z-index:251634688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9" type="#_x0000_t32" style="position:absolute;margin-left:-5.3pt;margin-top:-.55pt;width:0;height:13.95pt;flip:y;z-index:251635712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0" type="#_x0000_t32" style="position:absolute;margin-left:-5.3pt;margin-top:13pt;width:0;height:16.2pt;z-index:251636736;mso-position-horizontal-relative:text;mso-position-vertical-relative:text" o:connectortype="straight" strokeweight="2.25pt"/>
              </w:pict>
            </w:r>
          </w:p>
        </w:tc>
      </w:tr>
      <w:tr w:rsidR="00B741E2" w:rsidRPr="009F0DA7"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4.9pt;margin-top:-.55pt;width:11.45pt;height:.05pt;z-index:251637760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2" type="#_x0000_t32" style="position:absolute;margin-left:-5.3pt;margin-top:-.55pt;width:33.35pt;height:0;z-index:251638784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741E2" w:rsidRPr="009F0DA7"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3" type="#_x0000_t32" style="position:absolute;margin-left:4.9pt;margin-top:.1pt;width:11.3pt;height:0;z-index:251639808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4" type="#_x0000_t32" style="position:absolute;margin-left:-5.6pt;margin-top:.8pt;width:.05pt;height:44.95pt;z-index:251640832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5" type="#_x0000_t32" style="position:absolute;margin-left:4.4pt;margin-top:.05pt;width:0;height:12.95pt;z-index:251642880;mso-position-horizontal-relative:text;mso-position-vertical-relative:text" o:connectortype="straight" strokeweight="2.25pt"/>
              </w:pict>
            </w:r>
            <w:r>
              <w:rPr>
                <w:noProof/>
                <w:lang w:eastAsia="tr-TR"/>
              </w:rPr>
              <w:pict>
                <v:shape id="_x0000_s1036" type="#_x0000_t32" style="position:absolute;margin-left:-6.15pt;margin-top:13.7pt;width:0;height:16.2pt;z-index:251641856;mso-position-horizontal-relative:text;mso-position-vertical-relative:text" o:connectortype="straight" strokeweight="2.25pt"/>
              </w:pict>
            </w:r>
            <w:r>
              <w:rPr>
                <w:noProof/>
                <w:lang w:eastAsia="tr-TR"/>
              </w:rPr>
              <w:pict>
                <v:shape id="_x0000_s1037" type="#_x0000_t32" style="position:absolute;margin-left:4.4pt;margin-top:.1pt;width:13.65pt;height:0;z-index:251643904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741E2" w:rsidRPr="009F0DA7"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8" type="#_x0000_t32" style="position:absolute;margin-left:4.95pt;margin-top:-.6pt;width:10.55pt;height:.05pt;z-index:251644928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741E2" w:rsidRPr="009F0DA7"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9" type="#_x0000_t32" style="position:absolute;margin-left:-5.3pt;margin-top:-.35pt;width:0;height:14.55pt;z-index:251645952;mso-position-horizontal-relative:text;mso-position-vertical-relative:text" o:connectortype="straight" strokeweight="2.25pt"/>
              </w:pict>
            </w:r>
            <w:r>
              <w:rPr>
                <w:noProof/>
                <w:lang w:eastAsia="tr-TR"/>
              </w:rPr>
              <w:pict>
                <v:shape id="_x0000_s1040" type="#_x0000_t32" style="position:absolute;margin-left:-5.3pt;margin-top:.65pt;width:10.2pt;height:0;z-index:251646976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741E2" w:rsidRPr="009F0DA7"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1" type="#_x0000_t32" style="position:absolute;margin-left:4.9pt;margin-top:.25pt;width:57.5pt;height:.05pt;z-index:251648000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741E2" w:rsidRPr="009F0DA7"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741E2" w:rsidRPr="009F0DA7"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741E2" w:rsidRPr="009F0DA7" w:rsidRDefault="00B741E2" w:rsidP="009F0DA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B741E2" w:rsidRPr="007355C0" w:rsidRDefault="00B741E2" w:rsidP="002B25C1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</w:p>
    <w:p w:rsidR="00B741E2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2-   Bir kenarı 24 m olan kare şeklindeki bir bahçenin </w:t>
      </w:r>
      <w:r w:rsidRPr="00C3206A">
        <w:rPr>
          <w:rFonts w:ascii="Comic Sans MS" w:hAnsi="Comic Sans MS" w:cs="Comic Sans MS"/>
          <w:sz w:val="24"/>
          <w:szCs w:val="24"/>
          <w:u w:val="single"/>
        </w:rPr>
        <w:t>çevresi kaç metredir</w:t>
      </w:r>
      <w:r>
        <w:rPr>
          <w:rFonts w:ascii="Comic Sans MS" w:hAnsi="Comic Sans MS" w:cs="Comic Sans MS"/>
          <w:sz w:val="24"/>
          <w:szCs w:val="24"/>
        </w:rPr>
        <w:t xml:space="preserve">? </w:t>
      </w: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</w:p>
    <w:p w:rsidR="00B741E2" w:rsidRPr="00C3206A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  <w:u w:val="single"/>
        </w:rPr>
      </w:pPr>
      <w:r w:rsidRPr="007355C0">
        <w:rPr>
          <w:rFonts w:ascii="Comic Sans MS" w:hAnsi="Comic Sans MS" w:cs="Comic Sans MS"/>
          <w:sz w:val="24"/>
          <w:szCs w:val="24"/>
        </w:rPr>
        <w:t xml:space="preserve">3-Aşağıdaki geometrik şekillerin </w:t>
      </w:r>
      <w:r w:rsidRPr="00C3206A">
        <w:rPr>
          <w:rFonts w:ascii="Comic Sans MS" w:hAnsi="Comic Sans MS" w:cs="Comic Sans MS"/>
          <w:sz w:val="24"/>
          <w:szCs w:val="24"/>
          <w:u w:val="single"/>
        </w:rPr>
        <w:t>çevrelerini hesaplayınız.</w:t>
      </w: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2" type="#_x0000_t32" style="position:absolute;margin-left:173.15pt;margin-top:14.45pt;width:0;height:9.1pt;z-index:251653120" o:connectortype="straight"/>
        </w:pict>
      </w:r>
      <w:r>
        <w:rPr>
          <w:noProof/>
          <w:lang w:eastAsia="tr-TR"/>
        </w:rPr>
        <w:pict>
          <v:rect id="_x0000_s1043" style="position:absolute;margin-left:145.05pt;margin-top:19.2pt;width:58pt;height:53.95pt;z-index:251650048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4" type="#_x0000_t5" style="position:absolute;margin-left:15.1pt;margin-top:15.9pt;width:63pt;height:61.65pt;z-index:251649024"/>
        </w:pict>
      </w: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5" type="#_x0000_t32" style="position:absolute;margin-left:138.45pt;margin-top:17.6pt;width:13.45pt;height:0;z-index:251655168" o:connectortype="straight"/>
        </w:pict>
      </w:r>
      <w:r>
        <w:rPr>
          <w:noProof/>
          <w:lang w:eastAsia="tr-TR"/>
        </w:rPr>
        <w:pict>
          <v:shape id="_x0000_s1046" type="#_x0000_t32" style="position:absolute;margin-left:195.65pt;margin-top:22.05pt;width:12.95pt;height:0;z-index:251656192" o:connectortype="straight"/>
        </w:pict>
      </w:r>
      <w:r w:rsidRPr="007355C0">
        <w:rPr>
          <w:rFonts w:ascii="Comic Sans MS" w:hAnsi="Comic Sans MS" w:cs="Comic Sans MS"/>
          <w:sz w:val="24"/>
          <w:szCs w:val="24"/>
        </w:rPr>
        <w:t xml:space="preserve">  6cm           5cm       8cm</w:t>
      </w: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7" type="#_x0000_t32" style="position:absolute;margin-left:171.65pt;margin-top:14.9pt;width:0;height:9.1pt;z-index:251654144" o:connectortype="straight"/>
        </w:pict>
      </w: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  <w:r w:rsidRPr="007355C0">
        <w:rPr>
          <w:rFonts w:ascii="Comic Sans MS" w:hAnsi="Comic Sans MS" w:cs="Comic Sans MS"/>
          <w:sz w:val="24"/>
          <w:szCs w:val="24"/>
        </w:rPr>
        <w:t xml:space="preserve">         7 cm</w:t>
      </w: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8" type="#_x0000_t7" style="position:absolute;margin-left:135.25pt;margin-top:17.55pt;width:83.3pt;height:44.05pt;z-index:251652096"/>
        </w:pict>
      </w:r>
      <w:r>
        <w:rPr>
          <w:noProof/>
          <w:lang w:eastAsia="tr-TR"/>
        </w:rPr>
        <w:pict>
          <v:shape id="_x0000_s1049" type="#_x0000_t32" style="position:absolute;margin-left:177.6pt;margin-top:13pt;width:0;height:9.1pt;z-index:251664384" o:connectortype="straight"/>
        </w:pict>
      </w:r>
      <w:r>
        <w:rPr>
          <w:noProof/>
          <w:lang w:eastAsia="tr-TR"/>
        </w:rPr>
        <w:pict>
          <v:shape id="_x0000_s1050" type="#_x0000_t32" style="position:absolute;margin-left:56.6pt;margin-top:17.25pt;width:0;height:9.1pt;z-index:251657216" o:connectortype="straight"/>
        </w:pict>
      </w:r>
      <w:r>
        <w:rPr>
          <w:noProof/>
          <w:lang w:eastAsia="tr-TR"/>
        </w:rPr>
        <w:pict>
          <v:rect id="_x0000_s1051" style="position:absolute;margin-left:23pt;margin-top:21.45pt;width:67.7pt;height:39.75pt;z-index:251651072"/>
        </w:pict>
      </w: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52" type="#_x0000_t32" style="position:absolute;margin-left:203.2pt;margin-top:12.65pt;width:10.6pt;height:0;z-index:251668480" o:connectortype="straight"/>
        </w:pict>
      </w:r>
      <w:r>
        <w:rPr>
          <w:noProof/>
          <w:lang w:eastAsia="tr-TR"/>
        </w:rPr>
        <w:pict>
          <v:shape id="_x0000_s1053" type="#_x0000_t32" style="position:absolute;margin-left:203.2pt;margin-top:10pt;width:10.6pt;height:0;z-index:251667456" o:connectortype="straight"/>
        </w:pict>
      </w:r>
      <w:r>
        <w:rPr>
          <w:noProof/>
          <w:lang w:eastAsia="tr-TR"/>
        </w:rPr>
        <w:pict>
          <v:shape id="_x0000_s1054" type="#_x0000_t32" style="position:absolute;margin-left:141.3pt;margin-top:12.65pt;width:10.6pt;height:0;z-index:251666432" o:connectortype="straight"/>
        </w:pict>
      </w:r>
      <w:r>
        <w:rPr>
          <w:noProof/>
          <w:lang w:eastAsia="tr-TR"/>
        </w:rPr>
        <w:pict>
          <v:shape id="_x0000_s1055" type="#_x0000_t32" style="position:absolute;margin-left:141.3pt;margin-top:7pt;width:10.6pt;height:0;z-index:251665408" o:connectortype="straight"/>
        </w:pict>
      </w:r>
      <w:r>
        <w:rPr>
          <w:noProof/>
          <w:lang w:eastAsia="tr-TR"/>
        </w:rPr>
        <w:pict>
          <v:shape id="_x0000_s1056" type="#_x0000_t32" style="position:absolute;margin-left:83.75pt;margin-top:12.65pt;width:12.5pt;height:0;z-index:251663360" o:connectortype="straight"/>
        </w:pict>
      </w:r>
      <w:r>
        <w:rPr>
          <w:noProof/>
          <w:lang w:eastAsia="tr-TR"/>
        </w:rPr>
        <w:pict>
          <v:shape id="_x0000_s1057" type="#_x0000_t32" style="position:absolute;margin-left:83.75pt;margin-top:9.95pt;width:12.5pt;height:0;z-index:251662336" o:connectortype="straight"/>
        </w:pict>
      </w:r>
      <w:r>
        <w:rPr>
          <w:noProof/>
          <w:lang w:eastAsia="tr-TR"/>
        </w:rPr>
        <w:pict>
          <v:shape id="_x0000_s1058" type="#_x0000_t32" style="position:absolute;margin-left:15.1pt;margin-top:15.8pt;width:12.5pt;height:0;z-index:251661312" o:connectortype="straight"/>
        </w:pict>
      </w:r>
      <w:r>
        <w:rPr>
          <w:noProof/>
          <w:lang w:eastAsia="tr-TR"/>
        </w:rPr>
        <w:pict>
          <v:shape id="_x0000_s1059" type="#_x0000_t32" style="position:absolute;margin-left:15.1pt;margin-top:12.65pt;width:12.5pt;height:0;z-index:251660288" o:connectortype="straight"/>
        </w:pict>
      </w:r>
      <w:r w:rsidRPr="007355C0">
        <w:rPr>
          <w:rFonts w:ascii="Comic Sans MS" w:hAnsi="Comic Sans MS" w:cs="Comic Sans MS"/>
          <w:sz w:val="24"/>
          <w:szCs w:val="24"/>
        </w:rPr>
        <w:t>6cm</w: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6cm</w:t>
      </w:r>
    </w:p>
    <w:p w:rsidR="00B741E2" w:rsidRPr="007355C0" w:rsidRDefault="00B741E2" w:rsidP="002B25C1">
      <w:pPr>
        <w:tabs>
          <w:tab w:val="left" w:pos="1311"/>
        </w:tabs>
        <w:spacing w:after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60" type="#_x0000_t32" style="position:absolute;margin-left:173.5pt;margin-top:5.5pt;width:0;height:9.1pt;z-index:251659264" o:connectortype="straight"/>
        </w:pict>
      </w:r>
      <w:r>
        <w:rPr>
          <w:noProof/>
          <w:lang w:eastAsia="tr-TR"/>
        </w:rPr>
        <w:pict>
          <v:shape id="_x0000_s1061" type="#_x0000_t32" style="position:absolute;margin-left:56.6pt;margin-top:6.85pt;width:0;height:9.1pt;z-index:251658240" o:connectortype="straight"/>
        </w:pict>
      </w:r>
    </w:p>
    <w:p w:rsidR="00B741E2" w:rsidRPr="007355C0" w:rsidRDefault="00B741E2" w:rsidP="002B25C1">
      <w:pPr>
        <w:tabs>
          <w:tab w:val="left" w:pos="1311"/>
        </w:tabs>
        <w:spacing w:after="0"/>
        <w:rPr>
          <w:rFonts w:ascii="Comic Sans MS" w:hAnsi="Comic Sans MS" w:cs="Comic Sans MS"/>
          <w:sz w:val="24"/>
          <w:szCs w:val="24"/>
        </w:rPr>
      </w:pPr>
      <w:r w:rsidRPr="007355C0">
        <w:rPr>
          <w:rFonts w:ascii="Comic Sans MS" w:hAnsi="Comic Sans MS" w:cs="Comic Sans MS"/>
          <w:sz w:val="24"/>
          <w:szCs w:val="24"/>
        </w:rPr>
        <w:t xml:space="preserve">                14cm</w:t>
      </w:r>
      <w:r>
        <w:rPr>
          <w:rFonts w:ascii="Comic Sans MS" w:hAnsi="Comic Sans MS" w:cs="Comic Sans MS"/>
          <w:sz w:val="24"/>
          <w:szCs w:val="24"/>
        </w:rPr>
        <w:t xml:space="preserve">                    8cm</w:t>
      </w:r>
    </w:p>
    <w:p w:rsidR="00B741E2" w:rsidRPr="007355C0" w:rsidRDefault="00B741E2" w:rsidP="002B25C1">
      <w:pPr>
        <w:tabs>
          <w:tab w:val="left" w:pos="1311"/>
        </w:tabs>
        <w:spacing w:after="0"/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4-Çevresi 36</w:t>
      </w:r>
      <w:r w:rsidRPr="007355C0">
        <w:rPr>
          <w:rFonts w:ascii="Comic Sans MS" w:hAnsi="Comic Sans MS" w:cs="Comic Sans MS"/>
          <w:sz w:val="24"/>
          <w:szCs w:val="24"/>
        </w:rPr>
        <w:t xml:space="preserve"> cm olan </w:t>
      </w:r>
      <w:r w:rsidRPr="00C3206A">
        <w:rPr>
          <w:rFonts w:ascii="Comic Sans MS" w:hAnsi="Comic Sans MS" w:cs="Comic Sans MS"/>
          <w:sz w:val="24"/>
          <w:szCs w:val="24"/>
          <w:u w:val="single"/>
        </w:rPr>
        <w:t>karenin bir kenarı</w:t>
      </w:r>
      <w:r w:rsidRPr="007355C0">
        <w:rPr>
          <w:rFonts w:ascii="Comic Sans MS" w:hAnsi="Comic Sans MS" w:cs="Comic Sans MS"/>
          <w:sz w:val="24"/>
          <w:szCs w:val="24"/>
        </w:rPr>
        <w:t xml:space="preserve"> kaç cm’dir?</w:t>
      </w: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62" style="position:absolute;margin-left:15.1pt;margin-top:23.6pt;width:34.9pt;height:35pt;z-index:251669504"/>
        </w:pict>
      </w: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</w:p>
    <w:p w:rsidR="00B741E2" w:rsidRPr="00C3206A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  <w:u w:val="single"/>
        </w:rPr>
      </w:pPr>
      <w:r w:rsidRPr="007355C0">
        <w:rPr>
          <w:rFonts w:ascii="Comic Sans MS" w:hAnsi="Comic Sans MS" w:cs="Comic Sans MS"/>
          <w:sz w:val="24"/>
          <w:szCs w:val="24"/>
        </w:rPr>
        <w:t xml:space="preserve">5-Bir dikdörtgenin çevresi 70 cm’dir. Kısa kenarlardan biri 13 cm olduğuna göre </w:t>
      </w:r>
      <w:r w:rsidRPr="00C3206A">
        <w:rPr>
          <w:rFonts w:ascii="Comic Sans MS" w:hAnsi="Comic Sans MS" w:cs="Comic Sans MS"/>
          <w:sz w:val="24"/>
          <w:szCs w:val="24"/>
          <w:u w:val="single"/>
        </w:rPr>
        <w:t>uzun kenarlardan biri kaç cm’dir ?</w:t>
      </w:r>
    </w:p>
    <w:p w:rsidR="00B741E2" w:rsidRPr="007355C0" w:rsidRDefault="00B741E2" w:rsidP="002B25C1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63" style="position:absolute;margin-left:-.9pt;margin-top:.6pt;width:57.5pt;height:25.3pt;z-index:251670528"/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13cm</w:t>
      </w: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? cm</w:t>
      </w: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C3206A" w:rsidRDefault="00B741E2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7355C0">
        <w:rPr>
          <w:rFonts w:ascii="Comic Sans MS" w:hAnsi="Comic Sans MS" w:cs="Comic Sans MS"/>
          <w:sz w:val="24"/>
          <w:szCs w:val="24"/>
        </w:rPr>
        <w:t xml:space="preserve">6-Kısa kenarı 28 m  uzun kenarı 32 m olan dikdörtgen şeklindeki bahçenin </w:t>
      </w:r>
      <w:r w:rsidRPr="00C3206A">
        <w:rPr>
          <w:rFonts w:ascii="Comic Sans MS" w:hAnsi="Comic Sans MS" w:cs="Comic Sans MS"/>
          <w:sz w:val="24"/>
          <w:szCs w:val="24"/>
          <w:u w:val="single"/>
        </w:rPr>
        <w:t xml:space="preserve">çevresine 2 sıra  tel döşenmek istiyor. </w:t>
      </w:r>
      <w:r>
        <w:rPr>
          <w:rFonts w:ascii="Comic Sans MS" w:hAnsi="Comic Sans MS" w:cs="Comic Sans MS"/>
          <w:sz w:val="24"/>
          <w:szCs w:val="24"/>
          <w:u w:val="single"/>
        </w:rPr>
        <w:t xml:space="preserve"> </w:t>
      </w:r>
      <w:r w:rsidRPr="00C3206A">
        <w:rPr>
          <w:rFonts w:ascii="Comic Sans MS" w:hAnsi="Comic Sans MS" w:cs="Comic Sans MS"/>
          <w:i/>
          <w:iCs/>
          <w:sz w:val="24"/>
          <w:szCs w:val="24"/>
          <w:u w:val="single"/>
        </w:rPr>
        <w:t>Kaç metre tele ihtiyaç vardır?</w:t>
      </w: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C3206A" w:rsidRDefault="00B741E2">
      <w:pPr>
        <w:rPr>
          <w:rFonts w:ascii="Comic Sans MS" w:hAnsi="Comic Sans MS" w:cs="Comic Sans MS"/>
          <w:sz w:val="24"/>
          <w:szCs w:val="24"/>
          <w:u w:val="single"/>
        </w:rPr>
      </w:pPr>
      <w:r w:rsidRPr="007355C0">
        <w:rPr>
          <w:rFonts w:ascii="Comic Sans MS" w:hAnsi="Comic Sans MS" w:cs="Comic Sans MS"/>
          <w:sz w:val="24"/>
          <w:szCs w:val="24"/>
        </w:rPr>
        <w:t xml:space="preserve">7-Bir kenarının uzunluğu 11 cm olan karenin çevre uzunluğu, bir kenarı 4 cm olan eşkenar üçgenin çevre uzunluğundan </w:t>
      </w:r>
      <w:r w:rsidRPr="00C3206A">
        <w:rPr>
          <w:rFonts w:ascii="Comic Sans MS" w:hAnsi="Comic Sans MS" w:cs="Comic Sans MS"/>
          <w:sz w:val="24"/>
          <w:szCs w:val="24"/>
          <w:u w:val="single"/>
        </w:rPr>
        <w:t>kaç cm fazladır?</w:t>
      </w: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 w:rsidP="00BC6CD6">
      <w:pPr>
        <w:tabs>
          <w:tab w:val="left" w:pos="3450"/>
        </w:tabs>
        <w:rPr>
          <w:rFonts w:ascii="Comic Sans MS" w:hAnsi="Comic Sans MS" w:cs="Comic Sans MS"/>
          <w:sz w:val="24"/>
          <w:szCs w:val="24"/>
        </w:rPr>
      </w:pPr>
    </w:p>
    <w:p w:rsidR="00B741E2" w:rsidRPr="00C3206A" w:rsidRDefault="00B741E2" w:rsidP="00C3206A">
      <w:pPr>
        <w:tabs>
          <w:tab w:val="left" w:pos="3450"/>
        </w:tabs>
        <w:rPr>
          <w:rFonts w:ascii="Comic Sans MS" w:hAnsi="Comic Sans MS" w:cs="Comic Sans MS"/>
          <w:sz w:val="24"/>
          <w:szCs w:val="24"/>
          <w:u w:val="single"/>
        </w:rPr>
      </w:pPr>
      <w:r w:rsidRPr="007355C0">
        <w:rPr>
          <w:rFonts w:ascii="Comic Sans MS" w:hAnsi="Comic Sans MS" w:cs="Comic Sans MS"/>
          <w:sz w:val="24"/>
          <w:szCs w:val="24"/>
        </w:rPr>
        <w:t>8-</w:t>
      </w:r>
      <w:r w:rsidRPr="007355C0">
        <w:rPr>
          <w:sz w:val="24"/>
          <w:szCs w:val="24"/>
        </w:rPr>
        <w:t xml:space="preserve"> </w:t>
      </w:r>
      <w:r w:rsidRPr="007355C0">
        <w:rPr>
          <w:rFonts w:ascii="Comic Sans MS" w:hAnsi="Comic Sans MS" w:cs="Comic Sans MS"/>
          <w:sz w:val="24"/>
          <w:szCs w:val="24"/>
        </w:rPr>
        <w:t xml:space="preserve">Bir kenarının uzunluğu 5 cm olan iki eş kare yan yana yapıştırılarak bir dikdörtgen yapılıyor. </w:t>
      </w:r>
      <w:r w:rsidRPr="00C3206A">
        <w:rPr>
          <w:rFonts w:ascii="Comic Sans MS" w:hAnsi="Comic Sans MS" w:cs="Comic Sans MS"/>
          <w:sz w:val="24"/>
          <w:szCs w:val="24"/>
          <w:u w:val="single"/>
        </w:rPr>
        <w:t>Oluşan dikdörtgenin çevresi kaç cm olur?</w:t>
      </w: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64" style="position:absolute;margin-left:77pt;margin-top:22.8pt;width:42.75pt;height:42.75pt;z-index:251671552"/>
        </w:pict>
      </w:r>
      <w:r>
        <w:rPr>
          <w:noProof/>
          <w:lang w:eastAsia="tr-TR"/>
        </w:rPr>
        <w:pict>
          <v:rect id="_x0000_s1065" style="position:absolute;margin-left:34.25pt;margin-top:22.8pt;width:42.75pt;height:42.75pt;z-index:251672576"/>
        </w:pict>
      </w: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66" type="#_x0000_t32" style="position:absolute;margin-left:25.55pt;margin-top:11.1pt;width:13.45pt;height:0;z-index:251673600" o:connectortype="straight"/>
        </w:pict>
      </w:r>
      <w:r w:rsidRPr="007355C0">
        <w:rPr>
          <w:rFonts w:ascii="Comic Sans MS" w:hAnsi="Comic Sans MS" w:cs="Comic Sans MS"/>
          <w:sz w:val="24"/>
          <w:szCs w:val="24"/>
        </w:rPr>
        <w:t xml:space="preserve"> 5cm</w:t>
      </w: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  <w:r w:rsidRPr="007355C0">
        <w:rPr>
          <w:rFonts w:ascii="Comic Sans MS" w:hAnsi="Comic Sans MS" w:cs="Comic Sans MS"/>
          <w:sz w:val="24"/>
          <w:szCs w:val="24"/>
        </w:rPr>
        <w:t xml:space="preserve">9-Aşağıdaki </w:t>
      </w:r>
      <w:r w:rsidRPr="00C3206A">
        <w:rPr>
          <w:rFonts w:ascii="Comic Sans MS" w:hAnsi="Comic Sans MS" w:cs="Comic Sans MS"/>
          <w:sz w:val="24"/>
          <w:szCs w:val="24"/>
          <w:u w:val="single"/>
        </w:rPr>
        <w:t>şeklin çevresi kaç cm’dir</w:t>
      </w:r>
      <w:r w:rsidRPr="007355C0">
        <w:rPr>
          <w:rFonts w:ascii="Comic Sans MS" w:hAnsi="Comic Sans MS" w:cs="Comic Sans MS"/>
          <w:sz w:val="24"/>
          <w:szCs w:val="24"/>
        </w:rPr>
        <w:t>?</w:t>
      </w: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67" type="#_x0000_t32" style="position:absolute;margin-left:25.55pt;margin-top:22.55pt;width:.05pt;height:54.15pt;flip:y;z-index:251675648" o:connectortype="straight" strokeweight="1.5pt"/>
        </w:pict>
      </w:r>
      <w:r>
        <w:rPr>
          <w:noProof/>
          <w:lang w:eastAsia="tr-TR"/>
        </w:rPr>
        <w:pict>
          <v:shape id="_x0000_s1068" type="#_x0000_t32" style="position:absolute;margin-left:77pt;margin-top:22.55pt;width:0;height:29.95pt;z-index:251676672" o:connectortype="straight" strokeweight="1.5pt"/>
        </w:pict>
      </w:r>
      <w:r>
        <w:rPr>
          <w:noProof/>
          <w:lang w:eastAsia="tr-TR"/>
        </w:rPr>
        <w:pict>
          <v:shape id="_x0000_s1069" type="#_x0000_t32" style="position:absolute;margin-left:24.25pt;margin-top:22.55pt;width:52.75pt;height:0;z-index:251674624" o:connectortype="straight" strokeweight="1.5pt"/>
        </w:pict>
      </w:r>
      <w:r w:rsidRPr="007355C0">
        <w:rPr>
          <w:rFonts w:ascii="Comic Sans MS" w:hAnsi="Comic Sans MS" w:cs="Comic Sans MS"/>
          <w:sz w:val="24"/>
          <w:szCs w:val="24"/>
        </w:rPr>
        <w:t xml:space="preserve">        4cm</w:t>
      </w: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70" type="#_x0000_t32" style="position:absolute;margin-left:119.75pt;margin-top:24.85pt;width:0;height:24.4pt;z-index:251678720" o:connectortype="straight" strokeweight="1.5pt"/>
        </w:pict>
      </w:r>
      <w:r>
        <w:rPr>
          <w:noProof/>
          <w:lang w:eastAsia="tr-TR"/>
        </w:rPr>
        <w:pict>
          <v:shape id="_x0000_s1071" type="#_x0000_t32" style="position:absolute;margin-left:77pt;margin-top:24.85pt;width:42.75pt;height:0;z-index:251677696" o:connectortype="straight" strokeweight="1.5pt"/>
        </w:pict>
      </w:r>
      <w:r w:rsidRPr="007355C0">
        <w:rPr>
          <w:rFonts w:ascii="Comic Sans MS" w:hAnsi="Comic Sans MS" w:cs="Comic Sans MS"/>
          <w:sz w:val="24"/>
          <w:szCs w:val="24"/>
        </w:rPr>
        <w:t xml:space="preserve">                         3cm</w:t>
      </w: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72" type="#_x0000_t32" style="position:absolute;margin-left:25.6pt;margin-top:21.4pt;width:95.5pt;height:0;z-index:251679744" o:connectortype="straight" strokeweight="1.5pt"/>
        </w:pict>
      </w:r>
      <w:r w:rsidRPr="007355C0">
        <w:rPr>
          <w:rFonts w:ascii="Comic Sans MS" w:hAnsi="Comic Sans MS" w:cs="Comic Sans MS"/>
          <w:sz w:val="24"/>
          <w:szCs w:val="24"/>
        </w:rPr>
        <w:t>7cm                              2cm</w:t>
      </w: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  <w:r w:rsidRPr="007355C0">
        <w:rPr>
          <w:rFonts w:ascii="Comic Sans MS" w:hAnsi="Comic Sans MS" w:cs="Comic Sans MS"/>
          <w:sz w:val="24"/>
          <w:szCs w:val="24"/>
        </w:rPr>
        <w:t xml:space="preserve">                  12cm</w:t>
      </w: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</w:p>
    <w:p w:rsidR="00B741E2" w:rsidRPr="007355C0" w:rsidRDefault="00B741E2">
      <w:pPr>
        <w:rPr>
          <w:rFonts w:ascii="Comic Sans MS" w:hAnsi="Comic Sans MS" w:cs="Comic Sans MS"/>
          <w:sz w:val="24"/>
          <w:szCs w:val="24"/>
        </w:rPr>
      </w:pPr>
      <w:r w:rsidRPr="007355C0">
        <w:rPr>
          <w:rFonts w:ascii="Comic Sans MS" w:hAnsi="Comic Sans MS" w:cs="Comic Sans MS"/>
          <w:sz w:val="24"/>
          <w:szCs w:val="24"/>
        </w:rPr>
        <w:t>10-Aşağıdaki eş karelerin bir kenarlarının uzunluğu 2cm olduğuna göre şeklin çevresi kaç cm’dir?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425"/>
        <w:gridCol w:w="425"/>
        <w:gridCol w:w="426"/>
      </w:tblGrid>
      <w:tr w:rsidR="00B741E2" w:rsidRPr="009F0DA7">
        <w:tc>
          <w:tcPr>
            <w:tcW w:w="392" w:type="dxa"/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right w:val="nil"/>
            </w:tcBorders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F0DA7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right w:val="nil"/>
            </w:tcBorders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F0DA7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</w:p>
        </w:tc>
      </w:tr>
      <w:tr w:rsidR="00B741E2" w:rsidRPr="009F0DA7">
        <w:tc>
          <w:tcPr>
            <w:tcW w:w="392" w:type="dxa"/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5" w:type="dxa"/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5" w:type="dxa"/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nil"/>
            </w:tcBorders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B741E2" w:rsidRPr="009F0DA7">
        <w:tc>
          <w:tcPr>
            <w:tcW w:w="392" w:type="dxa"/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nil"/>
            </w:tcBorders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B741E2" w:rsidRPr="009F0DA7">
        <w:tc>
          <w:tcPr>
            <w:tcW w:w="392" w:type="dxa"/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nil"/>
              <w:right w:val="single" w:sz="4" w:space="0" w:color="auto"/>
            </w:tcBorders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B741E2" w:rsidRPr="009F0DA7">
        <w:tc>
          <w:tcPr>
            <w:tcW w:w="392" w:type="dxa"/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B741E2" w:rsidRPr="009F0DA7" w:rsidRDefault="00B741E2" w:rsidP="009F0DA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11. Uzun kenarı 80 cm olan bir dikdörtgenin kısa kenarı uzun kenarından 20cm eksiktir. Bu dikdörtgenin çevresi kaç cm’dir?</w:t>
      </w: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</w:p>
    <w:p w:rsidR="00B741E2" w:rsidRPr="00C3206A" w:rsidRDefault="00B741E2" w:rsidP="00320888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>
        <w:rPr>
          <w:rFonts w:ascii="Comic Sans MS" w:hAnsi="Comic Sans MS" w:cs="Comic Sans MS"/>
          <w:sz w:val="24"/>
          <w:szCs w:val="24"/>
        </w:rPr>
        <w:t xml:space="preserve">12. Çevre uzunluğu 24 cm ve herhangi iki kenar toplamı 15 cm olan üçgenin </w:t>
      </w:r>
      <w:r w:rsidRPr="00C3206A">
        <w:rPr>
          <w:rFonts w:ascii="Comic Sans MS" w:hAnsi="Comic Sans MS" w:cs="Comic Sans MS"/>
          <w:i/>
          <w:iCs/>
          <w:sz w:val="24"/>
          <w:szCs w:val="24"/>
          <w:u w:val="single"/>
        </w:rPr>
        <w:t>üçüncü kenar uzunluğu kaç cm’dir?</w:t>
      </w: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</w:p>
    <w:p w:rsidR="00B741E2" w:rsidRPr="00C3206A" w:rsidRDefault="00B741E2" w:rsidP="00320888">
      <w:pPr>
        <w:rPr>
          <w:rFonts w:ascii="Comic Sans MS" w:hAnsi="Comic Sans MS" w:cs="Comic Sans MS"/>
          <w:sz w:val="24"/>
          <w:szCs w:val="24"/>
          <w:u w:val="single"/>
        </w:rPr>
      </w:pPr>
      <w:r>
        <w:rPr>
          <w:rFonts w:ascii="Comic Sans MS" w:hAnsi="Comic Sans MS" w:cs="Comic Sans MS"/>
          <w:sz w:val="24"/>
          <w:szCs w:val="24"/>
        </w:rPr>
        <w:t xml:space="preserve">13.     Kare şeklindeki bahçemizin çevresine 3 sıra tel çektik. Bu iş için 360m  tel kullandık.  </w:t>
      </w:r>
      <w:r w:rsidRPr="00C3206A">
        <w:rPr>
          <w:rFonts w:ascii="Comic Sans MS" w:hAnsi="Comic Sans MS" w:cs="Comic Sans MS"/>
          <w:sz w:val="24"/>
          <w:szCs w:val="24"/>
          <w:u w:val="single"/>
        </w:rPr>
        <w:t>Bahçemizin bir kenar uzunluğu kaç metredir?</w:t>
      </w: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</w:p>
    <w:p w:rsidR="00B741E2" w:rsidRPr="00C3206A" w:rsidRDefault="00B741E2" w:rsidP="00320888">
      <w:pPr>
        <w:rPr>
          <w:rFonts w:ascii="Comic Sans MS" w:hAnsi="Comic Sans MS" w:cs="Comic Sans MS"/>
          <w:sz w:val="24"/>
          <w:szCs w:val="24"/>
          <w:u w:val="single"/>
        </w:rPr>
      </w:pPr>
      <w:r>
        <w:rPr>
          <w:rFonts w:ascii="Comic Sans MS" w:hAnsi="Comic Sans MS" w:cs="Comic Sans MS"/>
          <w:sz w:val="24"/>
          <w:szCs w:val="24"/>
        </w:rPr>
        <w:t xml:space="preserve">14. Kısa kenarı 8 m, uzun kenarı 16 m uzunluğunda olan bahçemizin çevresine 4m ara ile çam fidanı dikeceğiz. </w:t>
      </w:r>
      <w:r w:rsidRPr="00C3206A">
        <w:rPr>
          <w:rFonts w:ascii="Comic Sans MS" w:hAnsi="Comic Sans MS" w:cs="Comic Sans MS"/>
          <w:sz w:val="24"/>
          <w:szCs w:val="24"/>
          <w:u w:val="single"/>
        </w:rPr>
        <w:t>Bunun için kaç çam fidanı gerekir?</w:t>
      </w: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           </w:t>
      </w: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73" style="position:absolute;margin-left:141.8pt;margin-top:5.6pt;width:56.7pt;height:56.7pt;z-index:251682816"/>
        </w:pict>
      </w:r>
      <w:r>
        <w:rPr>
          <w:noProof/>
          <w:lang w:eastAsia="tr-TR"/>
        </w:rPr>
        <w:pict>
          <v:rect id="_x0000_s1074" style="position:absolute;margin-left:85.1pt;margin-top:5.6pt;width:56.7pt;height:56.7pt;z-index:251681792"/>
        </w:pict>
      </w:r>
      <w:r>
        <w:rPr>
          <w:noProof/>
          <w:lang w:eastAsia="tr-TR"/>
        </w:rPr>
        <w:pict>
          <v:rect id="_x0000_s1075" style="position:absolute;margin-left:28.4pt;margin-top:5.6pt;width:56.7pt;height:56.7pt;z-index:251680768"/>
        </w:pict>
      </w:r>
      <w:r>
        <w:rPr>
          <w:rFonts w:ascii="Comic Sans MS" w:hAnsi="Comic Sans MS" w:cs="Comic Sans MS"/>
          <w:sz w:val="24"/>
          <w:szCs w:val="24"/>
        </w:rPr>
        <w:t xml:space="preserve">15.                                                       </w:t>
      </w:r>
    </w:p>
    <w:p w:rsidR="00B741E2" w:rsidRDefault="00B741E2" w:rsidP="00320888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15cm</w:t>
      </w:r>
    </w:p>
    <w:p w:rsidR="00B741E2" w:rsidRPr="00C3206A" w:rsidRDefault="00B741E2" w:rsidP="00320888">
      <w:pPr>
        <w:rPr>
          <w:rFonts w:ascii="Comic Sans MS" w:hAnsi="Comic Sans MS" w:cs="Comic Sans MS"/>
          <w:sz w:val="24"/>
          <w:szCs w:val="24"/>
          <w:u w:val="single"/>
        </w:rPr>
      </w:pPr>
      <w:r>
        <w:rPr>
          <w:rFonts w:ascii="Comic Sans MS" w:hAnsi="Comic Sans MS" w:cs="Comic Sans MS"/>
          <w:sz w:val="24"/>
          <w:szCs w:val="24"/>
        </w:rPr>
        <w:t xml:space="preserve">Yukarıdaki şekil üç eş kareden oluşturulmuştur. </w:t>
      </w:r>
      <w:r w:rsidRPr="00C3206A">
        <w:rPr>
          <w:rFonts w:ascii="Comic Sans MS" w:hAnsi="Comic Sans MS" w:cs="Comic Sans MS"/>
          <w:sz w:val="24"/>
          <w:szCs w:val="24"/>
          <w:u w:val="single"/>
        </w:rPr>
        <w:t>Bu şeklin çevresi kaç cm’dir?</w:t>
      </w:r>
    </w:p>
    <w:sectPr w:rsidR="00B741E2" w:rsidRPr="00C3206A" w:rsidSect="00C3206A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1E2" w:rsidRDefault="00B741E2" w:rsidP="002B25C1">
      <w:pPr>
        <w:spacing w:after="0" w:line="240" w:lineRule="auto"/>
      </w:pPr>
      <w:r>
        <w:separator/>
      </w:r>
    </w:p>
  </w:endnote>
  <w:endnote w:type="continuationSeparator" w:id="0">
    <w:p w:rsidR="00B741E2" w:rsidRDefault="00B741E2" w:rsidP="002B2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1E2" w:rsidRDefault="00B741E2">
    <w:pPr>
      <w:pStyle w:val="Footer"/>
    </w:pPr>
    <w:r>
      <w:tab/>
      <w:t xml:space="preserve">                                                                                                                                                      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1E2" w:rsidRDefault="00B741E2" w:rsidP="002B25C1">
      <w:pPr>
        <w:spacing w:after="0" w:line="240" w:lineRule="auto"/>
      </w:pPr>
      <w:r>
        <w:separator/>
      </w:r>
    </w:p>
  </w:footnote>
  <w:footnote w:type="continuationSeparator" w:id="0">
    <w:p w:rsidR="00B741E2" w:rsidRDefault="00B741E2" w:rsidP="002B25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5C1"/>
    <w:rsid w:val="00056D25"/>
    <w:rsid w:val="00067638"/>
    <w:rsid w:val="000B1C64"/>
    <w:rsid w:val="000D4EAD"/>
    <w:rsid w:val="000E70FA"/>
    <w:rsid w:val="001666D1"/>
    <w:rsid w:val="00191037"/>
    <w:rsid w:val="002B25C1"/>
    <w:rsid w:val="002F6C58"/>
    <w:rsid w:val="00320888"/>
    <w:rsid w:val="00372EFD"/>
    <w:rsid w:val="00374F8A"/>
    <w:rsid w:val="004769AC"/>
    <w:rsid w:val="004A1F4B"/>
    <w:rsid w:val="005C3652"/>
    <w:rsid w:val="005F63A9"/>
    <w:rsid w:val="006473C7"/>
    <w:rsid w:val="00670F3C"/>
    <w:rsid w:val="007355C0"/>
    <w:rsid w:val="0074605D"/>
    <w:rsid w:val="008025C5"/>
    <w:rsid w:val="009F0DA7"/>
    <w:rsid w:val="00A01439"/>
    <w:rsid w:val="00A3721B"/>
    <w:rsid w:val="00B14D89"/>
    <w:rsid w:val="00B16318"/>
    <w:rsid w:val="00B45F28"/>
    <w:rsid w:val="00B52B6C"/>
    <w:rsid w:val="00B741E2"/>
    <w:rsid w:val="00BC6CD6"/>
    <w:rsid w:val="00C3206A"/>
    <w:rsid w:val="00CB7B34"/>
    <w:rsid w:val="00CE4AF8"/>
    <w:rsid w:val="00D9696B"/>
    <w:rsid w:val="00DE2F03"/>
    <w:rsid w:val="00E84665"/>
    <w:rsid w:val="00EE508B"/>
    <w:rsid w:val="00F51C8F"/>
    <w:rsid w:val="00FB7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5C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B25C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2B2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25C1"/>
  </w:style>
  <w:style w:type="paragraph" w:styleId="Footer">
    <w:name w:val="footer"/>
    <w:basedOn w:val="Normal"/>
    <w:link w:val="FooterChar"/>
    <w:uiPriority w:val="99"/>
    <w:semiHidden/>
    <w:rsid w:val="002B2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25C1"/>
  </w:style>
  <w:style w:type="character" w:styleId="Hyperlink">
    <w:name w:val="Hyperlink"/>
    <w:basedOn w:val="DefaultParagraphFont"/>
    <w:uiPriority w:val="99"/>
    <w:rsid w:val="00B163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346</Words>
  <Characters>1973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ww7</dc:creator>
  <cp:keywords>www.sorubak.com</cp:keywords>
  <dc:description>www.sorubak.com</dc:description>
  <cp:lastModifiedBy>EDANUR</cp:lastModifiedBy>
  <cp:revision>3</cp:revision>
  <cp:lastPrinted>2013-03-19T09:32:00Z</cp:lastPrinted>
  <dcterms:created xsi:type="dcterms:W3CDTF">2013-03-19T09:50:00Z</dcterms:created>
  <dcterms:modified xsi:type="dcterms:W3CDTF">2013-04-03T20:55:00Z</dcterms:modified>
  <cp:category>www.sorubak.com</cp:category>
</cp:coreProperties>
</file>