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447" w:rsidRDefault="00736447" w:rsidP="00E26A67">
      <w:pPr>
        <w:ind w:left="-567" w:right="-567" w:firstLine="567"/>
        <w:rPr>
          <w:rFonts w:ascii="ALFABET98" w:hAnsi="ALFABET98" w:cs="ALFABET98"/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6.55pt;margin-top:93.3pt;width:52.3pt;height:29.9pt;z-index:251682816">
            <v:textbox>
              <w:txbxContent>
                <w:p w:rsidR="00736447" w:rsidRPr="00E6318A" w:rsidRDefault="00736447">
                  <w:pPr>
                    <w:rPr>
                      <w:rFonts w:ascii="ALFABET98" w:hAnsi="ALFABET98" w:cs="ALFABET98"/>
                      <w:sz w:val="36"/>
                      <w:szCs w:val="36"/>
                    </w:rPr>
                  </w:pPr>
                  <w:r w:rsidRPr="00E6318A">
                    <w:rPr>
                      <w:rFonts w:ascii="ALFABET98" w:hAnsi="ALFABET98" w:cs="ALFABET98"/>
                      <w:sz w:val="36"/>
                      <w:szCs w:val="36"/>
                    </w:rPr>
                    <w:t>950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135.8pt;margin-top:86.7pt;width:117.2pt;height:100.1pt;z-index:251676672;mso-wrap-style:none" stroked="f">
            <v:textbox style="mso-fit-shape-to-text:t">
              <w:txbxContent>
                <w:p w:rsidR="00736447" w:rsidRDefault="00736447">
                  <w:r w:rsidRPr="00CC1282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" o:spid="_x0000_i1026" type="#_x0000_t75" style="width:99.75pt;height:79.5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 w:rsidRPr="00E26A67">
        <w:rPr>
          <w:rFonts w:ascii="ALFABET98 Tur" w:hAnsi="ALFABET98 Tur" w:cs="ALFABET98 Tur"/>
          <w:sz w:val="28"/>
          <w:szCs w:val="28"/>
        </w:rPr>
        <w:t>Çocuklar aşağıdaki farelerimiz yuvalarını bulamıyorlar. Hangi farenin hangi yuvaya gideceğini bulmak için çarpma işlemini yapıp aynı sayıdaki yuvayla eşleştirmen gerekiyor. Haydi sevimli farelerimize yardım edelim.</w:t>
      </w:r>
      <w:r>
        <w:rPr>
          <w:rFonts w:ascii="ALFABET98 Tur" w:hAnsi="ALFABET98 Tur" w:cs="ALFABET98 Tur"/>
          <w:sz w:val="28"/>
          <w:szCs w:val="28"/>
        </w:rPr>
        <w:t xml:space="preserve"> Bazı farelerin evleri olmayabilir. Onlara da sen yuva çizer misin?</w:t>
      </w:r>
    </w:p>
    <w:p w:rsidR="00736447" w:rsidRDefault="00736447" w:rsidP="00E26A67">
      <w:pPr>
        <w:ind w:left="-567" w:right="-567"/>
        <w:rPr>
          <w:rFonts w:ascii="ALFABET98" w:hAnsi="ALFABET98" w:cs="ALFABET98"/>
          <w:sz w:val="28"/>
          <w:szCs w:val="28"/>
        </w:rPr>
      </w:pPr>
      <w:r>
        <w:rPr>
          <w:noProof/>
          <w:lang w:eastAsia="tr-TR"/>
        </w:rPr>
        <w:pict>
          <v:shape id="_x0000_s1028" type="#_x0000_t202" style="position:absolute;left:0;text-align:left;margin-left:237.65pt;margin-top:529.65pt;width:69.65pt;height:29.9pt;z-index:251687936">
            <v:textbox>
              <w:txbxContent>
                <w:p w:rsidR="00736447" w:rsidRPr="00E6318A" w:rsidRDefault="00736447" w:rsidP="00E6318A">
                  <w:pPr>
                    <w:rPr>
                      <w:rFonts w:ascii="ALFABET98" w:hAnsi="ALFABET98" w:cs="ALFABET98"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sz w:val="36"/>
                      <w:szCs w:val="36"/>
                    </w:rPr>
                    <w:t>1.116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159.35pt;margin-top:428.4pt;width:52.3pt;height:29.9pt;z-index:251686912">
            <v:textbox>
              <w:txbxContent>
                <w:p w:rsidR="00736447" w:rsidRPr="00E6318A" w:rsidRDefault="00736447" w:rsidP="00E6318A">
                  <w:pPr>
                    <w:rPr>
                      <w:rFonts w:ascii="ALFABET98" w:hAnsi="ALFABET98" w:cs="ALFABET98"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sz w:val="36"/>
                      <w:szCs w:val="36"/>
                    </w:rPr>
                    <w:t>324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left:0;text-align:left;margin-left:237.4pt;margin-top:325.75pt;width:52.3pt;height:29.9pt;z-index:251685888">
            <v:textbox>
              <w:txbxContent>
                <w:p w:rsidR="00736447" w:rsidRPr="00E6318A" w:rsidRDefault="00736447" w:rsidP="00E6318A">
                  <w:pPr>
                    <w:rPr>
                      <w:rFonts w:ascii="ALFABET98" w:hAnsi="ALFABET98" w:cs="ALFABET98"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sz w:val="36"/>
                      <w:szCs w:val="36"/>
                    </w:rPr>
                    <w:t>702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152.05pt;margin-top:212.95pt;width:52.3pt;height:29.9pt;z-index:251684864">
            <v:textbox>
              <w:txbxContent>
                <w:p w:rsidR="00736447" w:rsidRPr="00E6318A" w:rsidRDefault="00736447" w:rsidP="00E6318A">
                  <w:pPr>
                    <w:rPr>
                      <w:rFonts w:ascii="ALFABET98" w:hAnsi="ALFABET98" w:cs="ALFABET98"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sz w:val="36"/>
                      <w:szCs w:val="36"/>
                    </w:rPr>
                    <w:t>5</w:t>
                  </w:r>
                  <w:r w:rsidRPr="00E6318A">
                    <w:rPr>
                      <w:rFonts w:ascii="ALFABET98" w:hAnsi="ALFABET98" w:cs="ALFABET98"/>
                      <w:sz w:val="36"/>
                      <w:szCs w:val="36"/>
                    </w:rPr>
                    <w:t>50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left:0;text-align:left;margin-left:243.95pt;margin-top:110pt;width:52.3pt;height:29.9pt;z-index:251683840">
            <v:textbox>
              <w:txbxContent>
                <w:p w:rsidR="00736447" w:rsidRPr="00E6318A" w:rsidRDefault="00736447" w:rsidP="00E6318A">
                  <w:pPr>
                    <w:rPr>
                      <w:rFonts w:ascii="ALFABET98" w:hAnsi="ALFABET98" w:cs="ALFABET98"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sz w:val="36"/>
                      <w:szCs w:val="36"/>
                    </w:rPr>
                    <w:t>624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33" style="position:absolute;left:0;text-align:left;margin-left:53.4pt;margin-top:163.65pt;width:64.15pt;height:13.5pt;z-index:251644928" coordorigin="480,3105" coordsize="1065,27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4" type="#_x0000_t32" style="position:absolute;left:480;top:3375;width:1065;height:0" o:connectortype="straight" strokeweight="2.25pt"/>
            <v:group id="_x0000_s1035" style="position:absolute;left:480;top:3105;width:285;height:181" coordorigin="720,3615" coordsize="285,181">
              <v:shape id="_x0000_s1036" type="#_x0000_t32" style="position:absolute;left:720;top:3615;width:285;height:181" o:connectortype="straight" strokeweight="2.25pt"/>
              <v:shape id="_x0000_s1037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038" type="#_x0000_t202" style="position:absolute;left:0;text-align:left;margin-left:70.55pt;margin-top:152.4pt;width:44.75pt;height:27pt;z-index:251643904" stroked="f">
            <v:textbox>
              <w:txbxContent>
                <w:p w:rsidR="00736447" w:rsidRPr="00FC5477" w:rsidRDefault="00736447" w:rsidP="00CF1233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1 9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left:0;text-align:left;margin-left:56.8pt;margin-top:125.4pt;width:57pt;height:27pt;z-index:251642880" stroked="f">
            <v:textbox>
              <w:txbxContent>
                <w:p w:rsidR="00736447" w:rsidRPr="00FC5477" w:rsidRDefault="00736447" w:rsidP="00CF1233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   2 7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left:0;text-align:left;margin-left:-28.05pt;margin-top:120.5pt;width:77.45pt;height:85.6pt;z-index:251628544" stroked="f">
            <v:textbox>
              <w:txbxContent>
                <w:p w:rsidR="00736447" w:rsidRDefault="00736447" w:rsidP="00E26A67">
                  <w:r w:rsidRPr="00CC1282">
                    <w:rPr>
                      <w:noProof/>
                      <w:lang w:eastAsia="tr-TR"/>
                    </w:rPr>
                    <w:pict>
                      <v:shape id="Resim 1" o:spid="_x0000_i1028" type="#_x0000_t75" style="width:66pt;height:75.7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left:0;text-align:left;margin-left:-28.05pt;margin-top:229.3pt;width:77.45pt;height:85.6pt;z-index:251629568" stroked="f">
            <v:textbox>
              <w:txbxContent>
                <w:p w:rsidR="00736447" w:rsidRDefault="00736447" w:rsidP="00E26A67">
                  <w:r w:rsidRPr="00CC1282">
                    <w:rPr>
                      <w:noProof/>
                      <w:lang w:eastAsia="tr-TR"/>
                    </w:rPr>
                    <w:pict>
                      <v:shape id="_x0000_i1030" type="#_x0000_t75" style="width:66pt;height:75.7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left:0;text-align:left;margin-left:-28.05pt;margin-top:325.85pt;width:77.45pt;height:85.6pt;z-index:251630592" stroked="f">
            <v:textbox>
              <w:txbxContent>
                <w:p w:rsidR="00736447" w:rsidRDefault="00736447" w:rsidP="00E26A67">
                  <w:r w:rsidRPr="00CC1282">
                    <w:rPr>
                      <w:noProof/>
                      <w:lang w:eastAsia="tr-TR"/>
                    </w:rPr>
                    <w:pict>
                      <v:shape id="_x0000_i1032" type="#_x0000_t75" style="width:66pt;height:75.7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left:0;text-align:left;margin-left:-28.05pt;margin-top:430.1pt;width:77.45pt;height:85.6pt;z-index:251631616" stroked="f">
            <v:textbox>
              <w:txbxContent>
                <w:p w:rsidR="00736447" w:rsidRDefault="00736447" w:rsidP="00E26A67">
                  <w:r w:rsidRPr="00CC1282">
                    <w:rPr>
                      <w:noProof/>
                      <w:lang w:eastAsia="tr-TR"/>
                    </w:rPr>
                    <w:pict>
                      <v:shape id="_x0000_i1034" type="#_x0000_t75" style="width:66pt;height:75.7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left:0;text-align:left;margin-left:-28.05pt;margin-top:533.65pt;width:77.45pt;height:85.6pt;z-index:251632640" stroked="f">
            <v:textbox>
              <w:txbxContent>
                <w:p w:rsidR="00736447" w:rsidRDefault="00736447" w:rsidP="00E26A67">
                  <w:r w:rsidRPr="00CC1282">
                    <w:rPr>
                      <w:noProof/>
                      <w:lang w:eastAsia="tr-TR"/>
                    </w:rPr>
                    <w:pict>
                      <v:shape id="_x0000_i1036" type="#_x0000_t75" style="width:66pt;height:75.7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left:0;text-align:left;margin-left:56.8pt;margin-top:234.9pt;width:57pt;height:27pt;z-index:251645952" stroked="f">
            <v:textbox>
              <w:txbxContent>
                <w:p w:rsidR="00736447" w:rsidRPr="00FC5477" w:rsidRDefault="00736447" w:rsidP="00CF1233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   3 8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46" style="position:absolute;left:0;text-align:left;margin-left:53.4pt;margin-top:273.15pt;width:64.15pt;height:13.5pt;z-index:251648000" coordorigin="480,3105" coordsize="1065,270">
            <v:shape id="_x0000_s1047" type="#_x0000_t32" style="position:absolute;left:480;top:3375;width:1065;height:0" o:connectortype="straight" strokeweight="2.25pt"/>
            <v:group id="_x0000_s1048" style="position:absolute;left:480;top:3105;width:285;height:181" coordorigin="720,3615" coordsize="285,181">
              <v:shape id="_x0000_s1049" type="#_x0000_t32" style="position:absolute;left:720;top:3615;width:285;height:181" o:connectortype="straight" strokeweight="2.25pt"/>
              <v:shape id="_x0000_s1050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051" type="#_x0000_t202" style="position:absolute;left:0;text-align:left;margin-left:70.55pt;margin-top:261.9pt;width:44.75pt;height:27pt;z-index:251646976" stroked="f">
            <v:textbox>
              <w:txbxContent>
                <w:p w:rsidR="00736447" w:rsidRPr="00FC5477" w:rsidRDefault="00736447" w:rsidP="00CF1233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2 5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52" style="position:absolute;left:0;text-align:left;margin-left:53.4pt;margin-top:67.1pt;width:64.15pt;height:13.5pt;z-index:251641856" coordorigin="480,3105" coordsize="1065,270">
            <v:shape id="_x0000_s1053" type="#_x0000_t32" style="position:absolute;left:480;top:3375;width:1065;height:0" o:connectortype="straight" strokeweight="2.25pt"/>
            <v:group id="_x0000_s1054" style="position:absolute;left:480;top:3105;width:285;height:181" coordorigin="720,3615" coordsize="285,181">
              <v:shape id="_x0000_s1055" type="#_x0000_t32" style="position:absolute;left:720;top:3615;width:285;height:181" o:connectortype="straight" strokeweight="2.25pt"/>
              <v:shape id="_x0000_s1056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057" type="#_x0000_t202" style="position:absolute;left:0;text-align:left;margin-left:70.55pt;margin-top:55.85pt;width:44.75pt;height:27pt;z-index:251640832" stroked="f">
            <v:textbox>
              <w:txbxContent>
                <w:p w:rsidR="00736447" w:rsidRPr="00FC5477" w:rsidRDefault="00736447" w:rsidP="00CF1233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6 2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left:0;text-align:left;margin-left:56.8pt;margin-top:7.05pt;width:57pt;height:27pt;z-index:251639808" stroked="f">
            <v:textbox>
              <w:txbxContent>
                <w:p w:rsidR="00736447" w:rsidRPr="00FC5477" w:rsidRDefault="00736447" w:rsidP="00CF1233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   1 8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left:0;text-align:left;margin-left:57.95pt;margin-top:529.65pt;width:57pt;height:27pt;z-index:251655168" stroked="f">
            <v:textbox>
              <w:txbxContent>
                <w:p w:rsidR="00736447" w:rsidRPr="00FC5477" w:rsidRDefault="00736447" w:rsidP="00CF1233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   2 6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60" style="position:absolute;left:0;text-align:left;margin-left:54.55pt;margin-top:567.9pt;width:64.15pt;height:13.5pt;z-index:251657216" coordorigin="480,3105" coordsize="1065,270">
            <v:shape id="_x0000_s1061" type="#_x0000_t32" style="position:absolute;left:480;top:3375;width:1065;height:0" o:connectortype="straight" strokeweight="2.25pt"/>
            <v:group id="_x0000_s1062" style="position:absolute;left:480;top:3105;width:285;height:181" coordorigin="720,3615" coordsize="285,181">
              <v:shape id="_x0000_s1063" type="#_x0000_t32" style="position:absolute;left:720;top:3615;width:285;height:181" o:connectortype="straight" strokeweight="2.25pt"/>
              <v:shape id="_x0000_s1064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065" type="#_x0000_t202" style="position:absolute;left:0;text-align:left;margin-left:71.7pt;margin-top:556.65pt;width:44.75pt;height:27pt;z-index:251656192" stroked="f">
            <v:textbox>
              <w:txbxContent>
                <w:p w:rsidR="00736447" w:rsidRPr="00FC5477" w:rsidRDefault="00736447" w:rsidP="00CF1233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2 7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202" style="position:absolute;left:0;text-align:left;margin-left:70.45pt;margin-top:457.35pt;width:44.75pt;height:27pt;z-index:251653120" stroked="f">
            <v:textbox>
              <w:txbxContent>
                <w:p w:rsidR="00736447" w:rsidRPr="00FC5477" w:rsidRDefault="00736447" w:rsidP="00CF1233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3 5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202" style="position:absolute;left:0;text-align:left;margin-left:56.7pt;margin-top:430.35pt;width:57pt;height:27pt;z-index:251652096" stroked="f">
            <v:textbox>
              <w:txbxContent>
                <w:p w:rsidR="00736447" w:rsidRPr="00FC5477" w:rsidRDefault="00736447" w:rsidP="00CF1233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   2 8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68" style="position:absolute;left:0;text-align:left;margin-left:53.3pt;margin-top:468.6pt;width:64.15pt;height:13.5pt;z-index:251654144" coordorigin="480,3105" coordsize="1065,270">
            <v:shape id="_x0000_s1069" type="#_x0000_t32" style="position:absolute;left:480;top:3375;width:1065;height:0" o:connectortype="straight" strokeweight="2.25pt"/>
            <v:group id="_x0000_s1070" style="position:absolute;left:480;top:3105;width:285;height:181" coordorigin="720,3615" coordsize="285,181">
              <v:shape id="_x0000_s1071" type="#_x0000_t32" style="position:absolute;left:720;top:3615;width:285;height:181" o:connectortype="straight" strokeweight="2.25pt"/>
              <v:shape id="_x0000_s1072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073" type="#_x0000_t202" style="position:absolute;left:0;text-align:left;margin-left:60.2pt;margin-top:332.15pt;width:57pt;height:27pt;z-index:251649024" stroked="f">
            <v:textbox>
              <w:txbxContent>
                <w:p w:rsidR="00736447" w:rsidRPr="00FC5477" w:rsidRDefault="00736447" w:rsidP="00CF1233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   6 6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74" style="position:absolute;left:0;text-align:left;margin-left:56.8pt;margin-top:370.4pt;width:64.15pt;height:13.5pt;z-index:251651072" coordorigin="480,3105" coordsize="1065,270">
            <v:shape id="_x0000_s1075" type="#_x0000_t32" style="position:absolute;left:480;top:3375;width:1065;height:0" o:connectortype="straight" strokeweight="2.25pt"/>
            <v:group id="_x0000_s1076" style="position:absolute;left:480;top:3105;width:285;height:181" coordorigin="720,3615" coordsize="285,181">
              <v:shape id="_x0000_s1077" type="#_x0000_t32" style="position:absolute;left:720;top:3615;width:285;height:181" o:connectortype="straight" strokeweight="2.25pt"/>
              <v:shape id="_x0000_s1078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079" type="#_x0000_t202" style="position:absolute;left:0;text-align:left;margin-left:73.95pt;margin-top:359.15pt;width:44.75pt;height:27pt;z-index:251650048" stroked="f">
            <v:textbox>
              <w:txbxContent>
                <w:p w:rsidR="00736447" w:rsidRPr="00FC5477" w:rsidRDefault="00736447" w:rsidP="00CF1233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2 0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202" style="position:absolute;left:0;text-align:left;margin-left:211.65pt;margin-top:523.05pt;width:117.2pt;height:100.1pt;z-index:251681792;mso-wrap-style:none" stroked="f">
            <v:textbox style="mso-fit-shape-to-text:t">
              <w:txbxContent>
                <w:p w:rsidR="00736447" w:rsidRDefault="00736447" w:rsidP="00E6318A">
                  <w:r w:rsidRPr="00CC1282">
                    <w:rPr>
                      <w:noProof/>
                      <w:lang w:eastAsia="tr-TR"/>
                    </w:rPr>
                    <w:pict>
                      <v:shape id="_x0000_i1038" type="#_x0000_t75" style="width:99.75pt;height:79.5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202" style="position:absolute;left:0;text-align:left;margin-left:127.5pt;margin-top:420.15pt;width:117.2pt;height:100.1pt;z-index:251680768;mso-wrap-style:none" stroked="f">
            <v:textbox style="mso-fit-shape-to-text:t">
              <w:txbxContent>
                <w:p w:rsidR="00736447" w:rsidRDefault="00736447" w:rsidP="00E6318A">
                  <w:r w:rsidRPr="00CC1282">
                    <w:rPr>
                      <w:noProof/>
                      <w:lang w:eastAsia="tr-TR"/>
                    </w:rPr>
                    <w:pict>
                      <v:shape id="_x0000_i1040" type="#_x0000_t75" style="width:99.75pt;height:79.5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2" type="#_x0000_t202" style="position:absolute;left:0;text-align:left;margin-left:211.65pt;margin-top:314.8pt;width:117.2pt;height:100.1pt;z-index:251679744;mso-wrap-style:none" stroked="f">
            <v:textbox style="mso-fit-shape-to-text:t">
              <w:txbxContent>
                <w:p w:rsidR="00736447" w:rsidRDefault="00736447" w:rsidP="00E6318A">
                  <w:r w:rsidRPr="00CC1282">
                    <w:rPr>
                      <w:noProof/>
                      <w:lang w:eastAsia="tr-TR"/>
                    </w:rPr>
                    <w:pict>
                      <v:shape id="_x0000_i1042" type="#_x0000_t75" style="width:99.75pt;height:79.5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3" type="#_x0000_t202" style="position:absolute;left:0;text-align:left;margin-left:120.95pt;margin-top:208.25pt;width:117.2pt;height:100.1pt;z-index:251678720;mso-wrap-style:none" stroked="f">
            <v:textbox style="mso-fit-shape-to-text:t">
              <w:txbxContent>
                <w:p w:rsidR="00736447" w:rsidRDefault="00736447" w:rsidP="00E6318A">
                  <w:r w:rsidRPr="00CC1282">
                    <w:rPr>
                      <w:noProof/>
                      <w:lang w:eastAsia="tr-TR"/>
                    </w:rPr>
                    <w:pict>
                      <v:shape id="_x0000_i1044" type="#_x0000_t75" style="width:99.75pt;height:79.5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4" type="#_x0000_t202" style="position:absolute;left:0;text-align:left;margin-left:211.65pt;margin-top:102.6pt;width:117.2pt;height:100.1pt;z-index:251677696;mso-wrap-style:none" stroked="f">
            <v:textbox style="mso-fit-shape-to-text:t">
              <w:txbxContent>
                <w:p w:rsidR="00736447" w:rsidRDefault="00736447" w:rsidP="00E6318A">
                  <w:r w:rsidRPr="00CC1282">
                    <w:rPr>
                      <w:noProof/>
                      <w:lang w:eastAsia="tr-TR"/>
                    </w:rPr>
                    <w:pict>
                      <v:shape id="_x0000_i1046" type="#_x0000_t75" style="width:99.75pt;height:79.5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5" type="#_x0000_t202" style="position:absolute;left:0;text-align:left;margin-left:349.6pt;margin-top:433.55pt;width:44.75pt;height:27pt;z-index:251671552" stroked="f">
            <v:textbox>
              <w:txbxContent>
                <w:p w:rsidR="00736447" w:rsidRPr="00FC5477" w:rsidRDefault="00736447" w:rsidP="00E6318A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1 2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6" type="#_x0000_t202" style="position:absolute;left:0;text-align:left;margin-left:335.85pt;margin-top:406.55pt;width:57pt;height:27pt;z-index:251670528" stroked="f">
            <v:textbox>
              <w:txbxContent>
                <w:p w:rsidR="00736447" w:rsidRPr="00FC5477" w:rsidRDefault="00736447" w:rsidP="00E6318A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   2 7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87" style="position:absolute;left:0;text-align:left;margin-left:335.95pt;margin-top:346.6pt;width:64.15pt;height:13.5pt;z-index:251669504" coordorigin="480,3105" coordsize="1065,270">
            <v:shape id="_x0000_s1088" type="#_x0000_t32" style="position:absolute;left:480;top:3375;width:1065;height:0" o:connectortype="straight" strokeweight="2.25pt"/>
            <v:group id="_x0000_s1089" style="position:absolute;left:480;top:3105;width:285;height:181" coordorigin="720,3615" coordsize="285,181">
              <v:shape id="_x0000_s1090" type="#_x0000_t32" style="position:absolute;left:720;top:3615;width:285;height:181" o:connectortype="straight" strokeweight="2.25pt"/>
              <v:shape id="_x0000_s1091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092" type="#_x0000_t202" style="position:absolute;left:0;text-align:left;margin-left:353.1pt;margin-top:335.35pt;width:44.75pt;height:27pt;z-index:251668480" stroked="f">
            <v:textbox>
              <w:txbxContent>
                <w:p w:rsidR="00736447" w:rsidRPr="00FC5477" w:rsidRDefault="00736447" w:rsidP="00E6318A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3 5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3" type="#_x0000_t202" style="position:absolute;left:0;text-align:left;margin-left:339.35pt;margin-top:308.35pt;width:57pt;height:27pt;z-index:251667456" stroked="f">
            <v:textbox>
              <w:txbxContent>
                <w:p w:rsidR="00736447" w:rsidRPr="00FC5477" w:rsidRDefault="00736447" w:rsidP="00E6318A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   2 9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94" style="position:absolute;left:0;text-align:left;margin-left:332.55pt;margin-top:249.35pt;width:64.15pt;height:13.5pt;z-index:251666432" coordorigin="480,3105" coordsize="1065,270">
            <v:shape id="_x0000_s1095" type="#_x0000_t32" style="position:absolute;left:480;top:3375;width:1065;height:0" o:connectortype="straight" strokeweight="2.25pt"/>
            <v:group id="_x0000_s1096" style="position:absolute;left:480;top:3105;width:285;height:181" coordorigin="720,3615" coordsize="285,181">
              <v:shape id="_x0000_s1097" type="#_x0000_t32" style="position:absolute;left:720;top:3615;width:285;height:181" o:connectortype="straight" strokeweight="2.25pt"/>
              <v:shape id="_x0000_s1098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099" type="#_x0000_t202" style="position:absolute;left:0;text-align:left;margin-left:349.7pt;margin-top:238.1pt;width:44.75pt;height:27pt;z-index:251665408" stroked="f">
            <v:textbox>
              <w:txbxContent>
                <w:p w:rsidR="00736447" w:rsidRPr="00FC5477" w:rsidRDefault="00736447" w:rsidP="00E6318A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1 8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0" type="#_x0000_t202" style="position:absolute;left:0;text-align:left;margin-left:335.95pt;margin-top:211.1pt;width:57pt;height:27pt;z-index:251664384" stroked="f">
            <v:textbox>
              <w:txbxContent>
                <w:p w:rsidR="00736447" w:rsidRPr="00FC5477" w:rsidRDefault="00736447" w:rsidP="00E6318A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   4 7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101" style="position:absolute;left:0;text-align:left;margin-left:332.55pt;margin-top:148.25pt;width:64.15pt;height:13.5pt;z-index:251663360" coordorigin="480,3105" coordsize="1065,270">
            <v:shape id="_x0000_s1102" type="#_x0000_t32" style="position:absolute;left:480;top:3375;width:1065;height:0" o:connectortype="straight" strokeweight="2.25pt"/>
            <v:group id="_x0000_s1103" style="position:absolute;left:480;top:3105;width:285;height:181" coordorigin="720,3615" coordsize="285,181">
              <v:shape id="_x0000_s1104" type="#_x0000_t32" style="position:absolute;left:720;top:3615;width:285;height:181" o:connectortype="straight" strokeweight="2.25pt"/>
              <v:shape id="_x0000_s1105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106" type="#_x0000_t202" style="position:absolute;left:0;text-align:left;margin-left:349.7pt;margin-top:137pt;width:44.75pt;height:27pt;z-index:251662336" stroked="f">
            <v:textbox>
              <w:txbxContent>
                <w:p w:rsidR="00736447" w:rsidRPr="00FC5477" w:rsidRDefault="00736447" w:rsidP="00E6318A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1 1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7" type="#_x0000_t202" style="position:absolute;left:0;text-align:left;margin-left:335.95pt;margin-top:110pt;width:57pt;height:27pt;z-index:251661312" stroked="f">
            <v:textbox>
              <w:txbxContent>
                <w:p w:rsidR="00736447" w:rsidRPr="00FC5477" w:rsidRDefault="00736447" w:rsidP="00E6318A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   5 0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108" style="position:absolute;left:0;text-align:left;margin-left:332.55pt;margin-top:43.3pt;width:64.15pt;height:13.5pt;z-index:251660288" coordorigin="480,3105" coordsize="1065,270">
            <v:shape id="_x0000_s1109" type="#_x0000_t32" style="position:absolute;left:480;top:3375;width:1065;height:0" o:connectortype="straight" strokeweight="2.25pt"/>
            <v:group id="_x0000_s1110" style="position:absolute;left:480;top:3105;width:285;height:181" coordorigin="720,3615" coordsize="285,181">
              <v:shape id="_x0000_s1111" type="#_x0000_t32" style="position:absolute;left:720;top:3615;width:285;height:181" o:connectortype="straight" strokeweight="2.25pt"/>
              <v:shape id="_x0000_s1112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113" type="#_x0000_t202" style="position:absolute;left:0;text-align:left;margin-left:349.7pt;margin-top:32.05pt;width:44.75pt;height:27pt;z-index:251659264" stroked="f">
            <v:textbox>
              <w:txbxContent>
                <w:p w:rsidR="00736447" w:rsidRPr="00FC5477" w:rsidRDefault="00736447" w:rsidP="00E6318A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1 2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4" type="#_x0000_t202" style="position:absolute;left:0;text-align:left;margin-left:335.95pt;margin-top:5.05pt;width:57pt;height:27pt;z-index:251658240" stroked="f">
            <v:textbox>
              <w:txbxContent>
                <w:p w:rsidR="00736447" w:rsidRPr="00FC5477" w:rsidRDefault="00736447" w:rsidP="00E6318A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   3 7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115" style="position:absolute;left:0;text-align:left;margin-left:333.7pt;margin-top:544.1pt;width:64.15pt;height:13.5pt;z-index:251675648" coordorigin="480,3105" coordsize="1065,270">
            <v:shape id="_x0000_s1116" type="#_x0000_t32" style="position:absolute;left:480;top:3375;width:1065;height:0" o:connectortype="straight" strokeweight="2.25pt"/>
            <v:group id="_x0000_s1117" style="position:absolute;left:480;top:3105;width:285;height:181" coordorigin="720,3615" coordsize="285,181">
              <v:shape id="_x0000_s1118" type="#_x0000_t32" style="position:absolute;left:720;top:3615;width:285;height:181" o:connectortype="straight" strokeweight="2.25pt"/>
              <v:shape id="_x0000_s1119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120" type="#_x0000_t202" style="position:absolute;left:0;text-align:left;margin-left:350.85pt;margin-top:532.85pt;width:44.75pt;height:27pt;z-index:251674624" stroked="f">
            <v:textbox>
              <w:txbxContent>
                <w:p w:rsidR="00736447" w:rsidRPr="00FC5477" w:rsidRDefault="00736447" w:rsidP="00E6318A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4 8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1" type="#_x0000_t202" style="position:absolute;left:0;text-align:left;margin-left:337.1pt;margin-top:505.85pt;width:57pt;height:27pt;z-index:251673600" stroked="f">
            <v:textbox>
              <w:txbxContent>
                <w:p w:rsidR="00736447" w:rsidRPr="00FC5477" w:rsidRDefault="00736447" w:rsidP="00E6318A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   1 3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122" style="position:absolute;left:0;text-align:left;margin-left:332.45pt;margin-top:444.8pt;width:64.15pt;height:13.5pt;z-index:251672576" coordorigin="480,3105" coordsize="1065,270">
            <v:shape id="_x0000_s1123" type="#_x0000_t32" style="position:absolute;left:480;top:3375;width:1065;height:0" o:connectortype="straight" strokeweight="2.25pt"/>
            <v:group id="_x0000_s1124" style="position:absolute;left:480;top:3105;width:285;height:181" coordorigin="720,3615" coordsize="285,181">
              <v:shape id="_x0000_s1125" type="#_x0000_t32" style="position:absolute;left:720;top:3615;width:285;height:181" o:connectortype="straight" strokeweight="2.25pt"/>
              <v:shape id="_x0000_s1126" type="#_x0000_t32" style="position:absolute;left:720;top:3615;width:285;height:181;flip:y" o:connectortype="straight" strokeweight="2.25pt"/>
            </v:group>
          </v:group>
        </w:pict>
      </w:r>
      <w:r>
        <w:rPr>
          <w:noProof/>
          <w:lang w:eastAsia="tr-TR"/>
        </w:rPr>
        <w:pict>
          <v:shape id="_x0000_s1127" type="#_x0000_t202" style="position:absolute;left:0;text-align:left;margin-left:403.95pt;margin-top:310.2pt;width:77.45pt;height:85.6pt;z-index:251636736" stroked="f">
            <v:textbox>
              <w:txbxContent>
                <w:p w:rsidR="00736447" w:rsidRDefault="00736447" w:rsidP="00CF1233">
                  <w:r w:rsidRPr="00CC1282">
                    <w:rPr>
                      <w:noProof/>
                      <w:lang w:eastAsia="tr-TR"/>
                    </w:rPr>
                    <w:pict>
                      <v:shape id="_x0000_i1048" type="#_x0000_t75" style="width:66pt;height:75.7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8" type="#_x0000_t202" style="position:absolute;left:0;text-align:left;margin-left:403.95pt;margin-top:212.95pt;width:77.45pt;height:85.6pt;z-index:251635712" stroked="f">
            <v:textbox>
              <w:txbxContent>
                <w:p w:rsidR="00736447" w:rsidRDefault="00736447" w:rsidP="00CF1233">
                  <w:r w:rsidRPr="00CC1282">
                    <w:rPr>
                      <w:noProof/>
                      <w:lang w:eastAsia="tr-TR"/>
                    </w:rPr>
                    <w:pict>
                      <v:shape id="_x0000_i1050" type="#_x0000_t75" style="width:66pt;height:75.7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9" type="#_x0000_t202" style="position:absolute;left:0;text-align:left;margin-left:403.95pt;margin-top:115.35pt;width:77.45pt;height:85.6pt;z-index:251634688" stroked="f">
            <v:textbox>
              <w:txbxContent>
                <w:p w:rsidR="00736447" w:rsidRDefault="00736447" w:rsidP="00CF1233">
                  <w:r w:rsidRPr="00CC1282">
                    <w:rPr>
                      <w:noProof/>
                      <w:lang w:eastAsia="tr-TR"/>
                    </w:rPr>
                    <w:pict>
                      <v:shape id="_x0000_i1052" type="#_x0000_t75" style="width:66pt;height:75.7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0" type="#_x0000_t202" style="position:absolute;left:0;text-align:left;margin-left:403.95pt;margin-top:13.9pt;width:77.45pt;height:85.6pt;z-index:251633664">
            <v:textbox>
              <w:txbxContent>
                <w:p w:rsidR="00736447" w:rsidRDefault="00736447" w:rsidP="00CF1233">
                  <w:r w:rsidRPr="00CC1282">
                    <w:rPr>
                      <w:noProof/>
                      <w:lang w:eastAsia="tr-TR"/>
                    </w:rPr>
                    <w:pict>
                      <v:shape id="_x0000_i1054" type="#_x0000_t75" style="width:66pt;height:75.7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1" type="#_x0000_t202" style="position:absolute;left:0;text-align:left;margin-left:403.95pt;margin-top:7in;width:77.45pt;height:85.6pt;z-index:251638784" stroked="f">
            <v:textbox>
              <w:txbxContent>
                <w:p w:rsidR="00736447" w:rsidRDefault="00736447" w:rsidP="00CF1233">
                  <w:r w:rsidRPr="00CC1282">
                    <w:rPr>
                      <w:noProof/>
                      <w:lang w:eastAsia="tr-TR"/>
                    </w:rPr>
                    <w:pict>
                      <v:shape id="_x0000_i1056" type="#_x0000_t75" style="width:66pt;height:75.7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2" type="#_x0000_t202" style="position:absolute;left:0;text-align:left;margin-left:403.95pt;margin-top:408.15pt;width:77.45pt;height:85.6pt;z-index:251637760" stroked="f">
            <v:textbox>
              <w:txbxContent>
                <w:p w:rsidR="00736447" w:rsidRDefault="00736447" w:rsidP="00CF1233">
                  <w:r w:rsidRPr="00CC1282">
                    <w:rPr>
                      <w:noProof/>
                      <w:lang w:eastAsia="tr-TR"/>
                    </w:rPr>
                    <w:pict>
                      <v:shape id="_x0000_i1058" type="#_x0000_t75" style="width:66pt;height:75.7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3" type="#_x0000_t202" style="position:absolute;left:0;text-align:left;margin-left:-28.05pt;margin-top:3.65pt;width:77.45pt;height:85.6pt;z-index:251627520" stroked="f">
            <v:textbox>
              <w:txbxContent>
                <w:p w:rsidR="00736447" w:rsidRDefault="00736447">
                  <w:r w:rsidRPr="00CC1282">
                    <w:rPr>
                      <w:noProof/>
                      <w:lang w:eastAsia="tr-TR"/>
                    </w:rPr>
                    <w:pict>
                      <v:shape id="_x0000_i1060" type="#_x0000_t75" style="width:66pt;height:75.7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</w:p>
    <w:p w:rsidR="00736447" w:rsidRPr="00D57A27" w:rsidRDefault="00736447" w:rsidP="00D57A27">
      <w:pPr>
        <w:rPr>
          <w:rFonts w:ascii="ALFABET98" w:hAnsi="ALFABET98" w:cs="ALFABET98"/>
          <w:sz w:val="28"/>
          <w:szCs w:val="28"/>
        </w:rPr>
      </w:pPr>
    </w:p>
    <w:p w:rsidR="00736447" w:rsidRPr="00D57A27" w:rsidRDefault="00736447" w:rsidP="00D57A27">
      <w:pPr>
        <w:rPr>
          <w:rFonts w:ascii="ALFABET98" w:hAnsi="ALFABET98" w:cs="ALFABET98"/>
          <w:sz w:val="28"/>
          <w:szCs w:val="28"/>
        </w:rPr>
      </w:pPr>
    </w:p>
    <w:p w:rsidR="00736447" w:rsidRPr="00D57A27" w:rsidRDefault="00736447" w:rsidP="00D57A27">
      <w:pPr>
        <w:rPr>
          <w:rFonts w:ascii="ALFABET98" w:hAnsi="ALFABET98" w:cs="ALFABET98"/>
          <w:sz w:val="28"/>
          <w:szCs w:val="28"/>
        </w:rPr>
      </w:pPr>
    </w:p>
    <w:p w:rsidR="00736447" w:rsidRPr="00D57A27" w:rsidRDefault="00736447" w:rsidP="00D57A27">
      <w:pPr>
        <w:rPr>
          <w:rFonts w:ascii="ALFABET98" w:hAnsi="ALFABET98" w:cs="ALFABET98"/>
          <w:sz w:val="28"/>
          <w:szCs w:val="28"/>
        </w:rPr>
      </w:pPr>
    </w:p>
    <w:p w:rsidR="00736447" w:rsidRPr="00D57A27" w:rsidRDefault="00736447" w:rsidP="00D57A27">
      <w:pPr>
        <w:rPr>
          <w:rFonts w:ascii="ALFABET98" w:hAnsi="ALFABET98" w:cs="ALFABET98"/>
          <w:sz w:val="28"/>
          <w:szCs w:val="28"/>
        </w:rPr>
      </w:pPr>
    </w:p>
    <w:p w:rsidR="00736447" w:rsidRPr="00D57A27" w:rsidRDefault="00736447" w:rsidP="00D57A27">
      <w:pPr>
        <w:rPr>
          <w:rFonts w:ascii="ALFABET98" w:hAnsi="ALFABET98" w:cs="ALFABET98"/>
          <w:sz w:val="28"/>
          <w:szCs w:val="28"/>
        </w:rPr>
      </w:pPr>
    </w:p>
    <w:p w:rsidR="00736447" w:rsidRPr="00D57A27" w:rsidRDefault="00736447" w:rsidP="00D57A27">
      <w:pPr>
        <w:rPr>
          <w:rFonts w:ascii="ALFABET98" w:hAnsi="ALFABET98" w:cs="ALFABET98"/>
          <w:sz w:val="28"/>
          <w:szCs w:val="28"/>
        </w:rPr>
      </w:pPr>
    </w:p>
    <w:p w:rsidR="00736447" w:rsidRPr="00D57A27" w:rsidRDefault="00736447" w:rsidP="00D57A27">
      <w:pPr>
        <w:rPr>
          <w:rFonts w:ascii="ALFABET98" w:hAnsi="ALFABET98" w:cs="ALFABET98"/>
          <w:sz w:val="28"/>
          <w:szCs w:val="28"/>
        </w:rPr>
      </w:pPr>
    </w:p>
    <w:p w:rsidR="00736447" w:rsidRPr="00D57A27" w:rsidRDefault="00736447" w:rsidP="00D57A27">
      <w:pPr>
        <w:rPr>
          <w:rFonts w:ascii="ALFABET98" w:hAnsi="ALFABET98" w:cs="ALFABET98"/>
          <w:sz w:val="28"/>
          <w:szCs w:val="28"/>
        </w:rPr>
      </w:pPr>
    </w:p>
    <w:p w:rsidR="00736447" w:rsidRPr="00D57A27" w:rsidRDefault="00736447" w:rsidP="00D57A27">
      <w:pPr>
        <w:rPr>
          <w:rFonts w:ascii="ALFABET98" w:hAnsi="ALFABET98" w:cs="ALFABET98"/>
          <w:sz w:val="28"/>
          <w:szCs w:val="28"/>
        </w:rPr>
      </w:pPr>
    </w:p>
    <w:p w:rsidR="00736447" w:rsidRPr="00D57A27" w:rsidRDefault="00736447" w:rsidP="00D57A27">
      <w:pPr>
        <w:rPr>
          <w:rFonts w:ascii="ALFABET98" w:hAnsi="ALFABET98" w:cs="ALFABET98"/>
          <w:sz w:val="28"/>
          <w:szCs w:val="28"/>
        </w:rPr>
      </w:pPr>
    </w:p>
    <w:p w:rsidR="00736447" w:rsidRPr="00D57A27" w:rsidRDefault="00736447" w:rsidP="00D57A27">
      <w:pPr>
        <w:rPr>
          <w:rFonts w:ascii="ALFABET98" w:hAnsi="ALFABET98" w:cs="ALFABET98"/>
          <w:sz w:val="28"/>
          <w:szCs w:val="28"/>
        </w:rPr>
      </w:pPr>
    </w:p>
    <w:p w:rsidR="00736447" w:rsidRPr="00D57A27" w:rsidRDefault="00736447" w:rsidP="00D57A27">
      <w:pPr>
        <w:rPr>
          <w:rFonts w:ascii="ALFABET98" w:hAnsi="ALFABET98" w:cs="ALFABET98"/>
          <w:sz w:val="28"/>
          <w:szCs w:val="28"/>
        </w:rPr>
      </w:pPr>
    </w:p>
    <w:p w:rsidR="00736447" w:rsidRPr="00D57A27" w:rsidRDefault="00736447" w:rsidP="00D57A27">
      <w:pPr>
        <w:rPr>
          <w:rFonts w:ascii="ALFABET98" w:hAnsi="ALFABET98" w:cs="ALFABET98"/>
          <w:sz w:val="28"/>
          <w:szCs w:val="28"/>
        </w:rPr>
      </w:pPr>
    </w:p>
    <w:p w:rsidR="00736447" w:rsidRDefault="00736447" w:rsidP="00D57A27">
      <w:pPr>
        <w:rPr>
          <w:rFonts w:ascii="ALFABET98" w:hAnsi="ALFABET98" w:cs="ALFABET98"/>
          <w:sz w:val="28"/>
          <w:szCs w:val="28"/>
        </w:rPr>
      </w:pPr>
    </w:p>
    <w:p w:rsidR="00736447" w:rsidRDefault="00736447" w:rsidP="00D57A27">
      <w:pPr>
        <w:ind w:firstLine="708"/>
        <w:rPr>
          <w:rFonts w:ascii="ALFABET98" w:hAnsi="ALFABET98" w:cs="ALFABET98"/>
          <w:sz w:val="28"/>
          <w:szCs w:val="28"/>
        </w:rPr>
      </w:pPr>
    </w:p>
    <w:p w:rsidR="00736447" w:rsidRPr="00D57A27" w:rsidRDefault="00736447" w:rsidP="00D57A27">
      <w:pPr>
        <w:rPr>
          <w:rFonts w:ascii="ALFABET98" w:hAnsi="ALFABET98" w:cs="ALFABET98"/>
          <w:sz w:val="28"/>
          <w:szCs w:val="28"/>
        </w:rPr>
      </w:pPr>
    </w:p>
    <w:p w:rsidR="00736447" w:rsidRPr="00D57A27" w:rsidRDefault="00736447" w:rsidP="00D57A27">
      <w:pPr>
        <w:jc w:val="right"/>
        <w:rPr>
          <w:rFonts w:ascii="ALFABET98" w:hAnsi="ALFABET98" w:cs="ALFABET98"/>
          <w:sz w:val="28"/>
          <w:szCs w:val="28"/>
        </w:rPr>
      </w:pPr>
      <w:hyperlink r:id="rId8" w:history="1">
        <w:r>
          <w:rPr>
            <w:rStyle w:val="Hyperlink"/>
            <w:rFonts w:ascii="Comic Sans MS" w:hAnsi="Comic Sans MS" w:cs="Comic Sans MS"/>
            <w:noProof/>
            <w:sz w:val="20"/>
            <w:szCs w:val="20"/>
            <w:lang w:eastAsia="tr-TR"/>
          </w:rPr>
          <w:t>www.sorubak.com</w:t>
        </w:r>
      </w:hyperlink>
      <w:r>
        <w:rPr>
          <w:rFonts w:ascii="Comic Sans MS" w:hAnsi="Comic Sans MS" w:cs="Comic Sans MS"/>
          <w:noProof/>
          <w:sz w:val="20"/>
          <w:szCs w:val="20"/>
          <w:lang w:eastAsia="tr-TR"/>
        </w:rPr>
        <w:t xml:space="preserve"> </w:t>
      </w:r>
      <w:r>
        <w:rPr>
          <w:rFonts w:ascii="ALFABET98" w:hAnsi="ALFABET98" w:cs="ALFABET98"/>
          <w:sz w:val="28"/>
          <w:szCs w:val="28"/>
        </w:rPr>
        <w:t xml:space="preserve"> </w:t>
      </w:r>
    </w:p>
    <w:sectPr w:rsidR="00736447" w:rsidRPr="00D57A27" w:rsidSect="00E26A67">
      <w:headerReference w:type="default" r:id="rId9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447" w:rsidRDefault="00736447" w:rsidP="00E26A67">
      <w:pPr>
        <w:spacing w:after="0" w:line="240" w:lineRule="auto"/>
      </w:pPr>
      <w:r>
        <w:separator/>
      </w:r>
    </w:p>
  </w:endnote>
  <w:endnote w:type="continuationSeparator" w:id="0">
    <w:p w:rsidR="00736447" w:rsidRDefault="00736447" w:rsidP="00E26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447" w:rsidRDefault="00736447" w:rsidP="00E26A67">
      <w:pPr>
        <w:spacing w:after="0" w:line="240" w:lineRule="auto"/>
      </w:pPr>
      <w:r>
        <w:separator/>
      </w:r>
    </w:p>
  </w:footnote>
  <w:footnote w:type="continuationSeparator" w:id="0">
    <w:p w:rsidR="00736447" w:rsidRDefault="00736447" w:rsidP="00E26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447" w:rsidRPr="00E26A67" w:rsidRDefault="00736447" w:rsidP="00E26A67">
    <w:pPr>
      <w:pStyle w:val="Header"/>
      <w:jc w:val="center"/>
      <w:rPr>
        <w:rFonts w:ascii="ALFABET98" w:hAnsi="ALFABET98" w:cs="ALFABET98"/>
        <w:sz w:val="24"/>
        <w:szCs w:val="24"/>
      </w:rPr>
    </w:pPr>
    <w:r w:rsidRPr="00E26A67">
      <w:rPr>
        <w:rFonts w:ascii="ALFABET98 Tur" w:hAnsi="ALFABET98 Tur" w:cs="ALFABET98 Tur"/>
        <w:sz w:val="24"/>
        <w:szCs w:val="24"/>
      </w:rPr>
      <w:t>NAŞİDE HALİL GELENDOST İLKOKULU 3/B SINIFI MATEMATİK DERSİ</w:t>
    </w:r>
  </w:p>
  <w:p w:rsidR="00736447" w:rsidRPr="00E26A67" w:rsidRDefault="00736447" w:rsidP="00E26A67">
    <w:pPr>
      <w:pStyle w:val="Header"/>
      <w:jc w:val="center"/>
      <w:rPr>
        <w:rFonts w:ascii="ALFABET98" w:hAnsi="ALFABET98" w:cs="ALFABET98"/>
        <w:b/>
        <w:bCs/>
        <w:sz w:val="24"/>
        <w:szCs w:val="24"/>
        <w:u w:val="single"/>
      </w:rPr>
    </w:pPr>
    <w:r w:rsidRPr="00E26A67">
      <w:rPr>
        <w:rFonts w:ascii="ALFABET98 Tur" w:hAnsi="ALFABET98 Tur" w:cs="ALFABET98 Tur"/>
        <w:b/>
        <w:bCs/>
        <w:sz w:val="24"/>
        <w:szCs w:val="24"/>
        <w:u w:val="single"/>
      </w:rPr>
      <w:t>ÇARPMA İŞLEMİ ETKİNLİKLERİ</w:t>
    </w:r>
  </w:p>
  <w:p w:rsidR="00736447" w:rsidRDefault="0073644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6A67"/>
    <w:rsid w:val="0017639A"/>
    <w:rsid w:val="006D27A1"/>
    <w:rsid w:val="00736447"/>
    <w:rsid w:val="008649A7"/>
    <w:rsid w:val="009119EE"/>
    <w:rsid w:val="00B36DA8"/>
    <w:rsid w:val="00BA3029"/>
    <w:rsid w:val="00C35794"/>
    <w:rsid w:val="00CB282B"/>
    <w:rsid w:val="00CC1282"/>
    <w:rsid w:val="00CF1233"/>
    <w:rsid w:val="00D57A27"/>
    <w:rsid w:val="00E26A67"/>
    <w:rsid w:val="00E6318A"/>
    <w:rsid w:val="00FC5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7A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26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26A67"/>
  </w:style>
  <w:style w:type="paragraph" w:styleId="Footer">
    <w:name w:val="footer"/>
    <w:basedOn w:val="Normal"/>
    <w:link w:val="FooterChar"/>
    <w:uiPriority w:val="99"/>
    <w:semiHidden/>
    <w:rsid w:val="00E26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26A67"/>
  </w:style>
  <w:style w:type="paragraph" w:styleId="BalloonText">
    <w:name w:val="Balloon Text"/>
    <w:basedOn w:val="Normal"/>
    <w:link w:val="BalloonTextChar"/>
    <w:uiPriority w:val="99"/>
    <w:semiHidden/>
    <w:rsid w:val="00E26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6A6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119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1</Pages>
  <Words>62</Words>
  <Characters>356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P.C</dc:creator>
  <cp:keywords>www.sorubak.com</cp:keywords>
  <dc:description>www.sorubak.com</dc:description>
  <cp:lastModifiedBy>EDANUR</cp:lastModifiedBy>
  <cp:revision>4</cp:revision>
  <dcterms:created xsi:type="dcterms:W3CDTF">2013-03-03T21:17:00Z</dcterms:created>
  <dcterms:modified xsi:type="dcterms:W3CDTF">2013-03-27T11:06:00Z</dcterms:modified>
  <cp:category>www.sorubak.com</cp:category>
  <cp:version>www.sorubak.com</cp:version>
</cp:coreProperties>
</file>