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B58" w:rsidRDefault="00372B58" w:rsidP="00EF7AA9">
      <w:pPr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30.35pt;margin-top:13.7pt;width:529.5pt;height:56.25pt;z-index:251645440;visibility:visible" strokeweight=".5pt">
            <v:textbox>
              <w:txbxContent>
                <w:p w:rsidR="00372B58" w:rsidRPr="007616D2" w:rsidRDefault="00372B58" w:rsidP="007616D2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Annemin doğum gününe toplanan aileme bir sürpriz yaptım. Annemin çok sevdiği şarkıları daha önceden belirleyip öğrendim. Sonra şarkıları söyleyip kaydettim. Doğum günü kutlamasında aileme dinlettim. Birlikte eğlendik. Mutlu olduk.</w:t>
                  </w:r>
                </w:p>
              </w:txbxContent>
            </v:textbox>
          </v:shape>
        </w:pict>
      </w:r>
    </w:p>
    <w:p w:rsidR="00372B58" w:rsidRDefault="00372B58" w:rsidP="00EF7AA9">
      <w:pPr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1. </w:t>
      </w:r>
    </w:p>
    <w:p w:rsidR="00372B58" w:rsidRDefault="00372B58" w:rsidP="00EF7AA9">
      <w:pPr>
        <w:spacing w:after="0"/>
        <w:ind w:left="-992"/>
        <w:rPr>
          <w:rFonts w:ascii="Comic Sans MS" w:hAnsi="Comic Sans MS" w:cs="Comic Sans MS"/>
          <w:sz w:val="20"/>
          <w:szCs w:val="20"/>
        </w:rPr>
      </w:pPr>
    </w:p>
    <w:p w:rsidR="00372B58" w:rsidRDefault="00372B58" w:rsidP="00EF7AA9">
      <w:pPr>
        <w:spacing w:after="0"/>
        <w:ind w:left="-992"/>
        <w:rPr>
          <w:rFonts w:ascii="Comic Sans MS" w:hAnsi="Comic Sans MS" w:cs="Comic Sans MS"/>
          <w:sz w:val="20"/>
          <w:szCs w:val="20"/>
        </w:rPr>
      </w:pPr>
    </w:p>
    <w:p w:rsidR="00372B58" w:rsidRDefault="00372B58" w:rsidP="00EF7AA9">
      <w:pPr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</w:t>
      </w:r>
    </w:p>
    <w:p w:rsidR="00372B58" w:rsidRDefault="00372B58" w:rsidP="00EF7AA9">
      <w:pPr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Ali’nin annesinin doğum günü için yaptığı, aşağıdakilerden hangi sonucu </w:t>
      </w:r>
      <w:r w:rsidRPr="00432EBE">
        <w:rPr>
          <w:rFonts w:ascii="Comic Sans MS" w:hAnsi="Comic Sans MS" w:cs="Comic Sans MS"/>
          <w:b/>
          <w:bCs/>
          <w:sz w:val="20"/>
          <w:szCs w:val="20"/>
          <w:u w:val="single"/>
        </w:rPr>
        <w:t>gerçekleştirmemiştir</w:t>
      </w:r>
      <w:r>
        <w:rPr>
          <w:rFonts w:ascii="Comic Sans MS" w:hAnsi="Comic Sans MS" w:cs="Comic Sans MS"/>
          <w:sz w:val="20"/>
          <w:szCs w:val="20"/>
        </w:rPr>
        <w:t>?</w:t>
      </w:r>
    </w:p>
    <w:p w:rsidR="00372B58" w:rsidRDefault="00372B58" w:rsidP="00EF7AA9">
      <w:pPr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 A) Ali, ailesiyle iş birliği yapmıştır.                    B) Ali, yeni şarkılar öğrenmiştir.</w:t>
      </w:r>
    </w:p>
    <w:p w:rsidR="00372B58" w:rsidRDefault="00372B58" w:rsidP="00EF7AA9">
      <w:pPr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                      C) Ali, ailesiyle eğlenmek için plan yapmış ve uygulamıştır.</w:t>
      </w:r>
    </w:p>
    <w:p w:rsidR="00372B58" w:rsidRDefault="00372B58" w:rsidP="00EF7AA9">
      <w:pPr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2. Özlem, yaptıkları çalışmada grup lideri seçilmişti. Aşağıdakilerden hangisi Özlem’in özelliklerinden biri olabilir?</w:t>
      </w:r>
    </w:p>
    <w:p w:rsidR="00372B58" w:rsidRDefault="00372B58" w:rsidP="00EF7AA9">
      <w:pPr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A) Tek başına karar vermek.                              B) Arkadaşlarının fikirlerini sormamak.</w:t>
      </w:r>
    </w:p>
    <w:p w:rsidR="00372B58" w:rsidRDefault="00372B58" w:rsidP="00EF7AA9">
      <w:pPr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                     C) Arkadaşlarının haklarına saygı göstermek.</w:t>
      </w:r>
    </w:p>
    <w:p w:rsidR="00372B58" w:rsidRDefault="00372B58" w:rsidP="00EF7AA9">
      <w:pPr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3. Ailemizle birlikte kutladığımız özel günlerde hangisini yapmak </w:t>
      </w:r>
      <w:r w:rsidRPr="00C55E6A">
        <w:rPr>
          <w:rFonts w:ascii="Comic Sans MS" w:hAnsi="Comic Sans MS" w:cs="Comic Sans MS"/>
          <w:b/>
          <w:bCs/>
          <w:sz w:val="20"/>
          <w:szCs w:val="20"/>
        </w:rPr>
        <w:t>yanlış bir davranış</w:t>
      </w:r>
      <w:r>
        <w:rPr>
          <w:rFonts w:ascii="Comic Sans MS" w:hAnsi="Comic Sans MS" w:cs="Comic Sans MS"/>
          <w:sz w:val="20"/>
          <w:szCs w:val="20"/>
        </w:rPr>
        <w:t xml:space="preserve"> olur?</w:t>
      </w:r>
    </w:p>
    <w:p w:rsidR="00372B58" w:rsidRDefault="00372B58" w:rsidP="00EF7AA9">
      <w:pPr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A) Hep birlikte eğlenmeliyiz.                             B) Eğlenceye mizah katmalıyız.</w:t>
      </w:r>
    </w:p>
    <w:p w:rsidR="00372B58" w:rsidRDefault="00372B58" w:rsidP="00EF7AA9">
      <w:pPr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                     C) Çekip bir kenarda oturmalıyız.</w:t>
      </w: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Metin Kutusu 2" o:spid="_x0000_s1027" type="#_x0000_t202" style="position:absolute;left:0;text-align:left;margin-left:-30.35pt;margin-top:2.35pt;width:210pt;height:42pt;z-index:251646464;visibility:visible" fillcolor="window" strokeweight=".5pt">
            <v:textbox>
              <w:txbxContent>
                <w:p w:rsidR="00372B58" w:rsidRPr="007616D2" w:rsidRDefault="00372B58" w:rsidP="00705D0F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Özlem, arkadaşından aldığı defterin yapraklarını koparıp yerlere atıyor. 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sz w:val="20"/>
          <w:szCs w:val="20"/>
        </w:rPr>
        <w:t xml:space="preserve">4.                                                                               </w:t>
      </w: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                                                             Buna göre Özlem’le ilgili ifadelerden hangisi </w:t>
      </w:r>
      <w:r w:rsidRPr="00E7561C">
        <w:rPr>
          <w:rFonts w:ascii="Comic Sans MS" w:hAnsi="Comic Sans MS" w:cs="Comic Sans MS"/>
          <w:b/>
          <w:bCs/>
          <w:sz w:val="20"/>
          <w:szCs w:val="20"/>
        </w:rPr>
        <w:t>doğrudur</w:t>
      </w:r>
      <w:r>
        <w:rPr>
          <w:rFonts w:ascii="Comic Sans MS" w:hAnsi="Comic Sans MS" w:cs="Comic Sans MS"/>
          <w:sz w:val="20"/>
          <w:szCs w:val="20"/>
        </w:rPr>
        <w:t>?</w:t>
      </w: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sz w:val="20"/>
          <w:szCs w:val="20"/>
        </w:rPr>
      </w:pP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 A) Arkadaşının eşyasını özenli kullanmıştır.      B) Arkadaşıyla sorun yaşayabilir.</w:t>
      </w: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                      C) Arkadaşının eşyasına değer vermiştir.</w:t>
      </w: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5. Bir toplumu etkileyip yönlendirme gücüne sahip kişilere </w:t>
      </w:r>
      <w:r w:rsidRPr="00E7561C">
        <w:rPr>
          <w:rFonts w:ascii="Comic Sans MS" w:hAnsi="Comic Sans MS" w:cs="Comic Sans MS"/>
          <w:b/>
          <w:bCs/>
          <w:sz w:val="20"/>
          <w:szCs w:val="20"/>
        </w:rPr>
        <w:t>ne denir</w:t>
      </w:r>
      <w:r>
        <w:rPr>
          <w:rFonts w:ascii="Comic Sans MS" w:hAnsi="Comic Sans MS" w:cs="Comic Sans MS"/>
          <w:sz w:val="20"/>
          <w:szCs w:val="20"/>
        </w:rPr>
        <w:t>?</w:t>
      </w: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                  A) Şef                          B) Başkan                            C) Lider</w:t>
      </w: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6.Aşağıdaki ifadelerden hangisi </w:t>
      </w:r>
      <w:r w:rsidRPr="00E7561C">
        <w:rPr>
          <w:rFonts w:ascii="Comic Sans MS" w:hAnsi="Comic Sans MS" w:cs="Comic Sans MS"/>
          <w:b/>
          <w:bCs/>
          <w:sz w:val="20"/>
          <w:szCs w:val="20"/>
        </w:rPr>
        <w:t xml:space="preserve">liderin özelliklerinden </w:t>
      </w:r>
      <w:r w:rsidRPr="00E7561C">
        <w:rPr>
          <w:rFonts w:ascii="Comic Sans MS" w:hAnsi="Comic Sans MS" w:cs="Comic Sans MS"/>
          <w:b/>
          <w:bCs/>
          <w:sz w:val="20"/>
          <w:szCs w:val="20"/>
          <w:u w:val="single"/>
        </w:rPr>
        <w:t>değildir</w:t>
      </w:r>
      <w:r>
        <w:rPr>
          <w:rFonts w:ascii="Comic Sans MS" w:hAnsi="Comic Sans MS" w:cs="Comic Sans MS"/>
          <w:sz w:val="20"/>
          <w:szCs w:val="20"/>
        </w:rPr>
        <w:t>?</w:t>
      </w: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A) Mücadele etmeyi sevmek                             B) Zeki ve güçlü olmak</w:t>
      </w: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                     C) Bağlı olduğu grubu yönetmek, grubun düzenini sağlamak</w:t>
      </w: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7. Aşağıdaki eşyaların hangisi ile oynamak </w:t>
      </w:r>
      <w:r w:rsidRPr="005F3023">
        <w:rPr>
          <w:rFonts w:ascii="Comic Sans MS" w:hAnsi="Comic Sans MS" w:cs="Comic Sans MS"/>
          <w:b/>
          <w:bCs/>
          <w:sz w:val="20"/>
          <w:szCs w:val="20"/>
        </w:rPr>
        <w:t>tehlikelidir</w:t>
      </w:r>
      <w:r>
        <w:rPr>
          <w:rFonts w:ascii="Comic Sans MS" w:hAnsi="Comic Sans MS" w:cs="Comic Sans MS"/>
          <w:sz w:val="20"/>
          <w:szCs w:val="20"/>
        </w:rPr>
        <w:t>?</w:t>
      </w: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28" type="#_x0000_t75" style="position:absolute;left:0;text-align:left;margin-left:262.9pt;margin-top:.05pt;width:52.5pt;height:38.15pt;z-index:-251666944;visibility:visible">
            <v:imagedata r:id="rId6" o:title=""/>
          </v:shape>
        </w:pict>
      </w:r>
      <w:r>
        <w:rPr>
          <w:noProof/>
          <w:lang w:eastAsia="tr-TR"/>
        </w:rPr>
        <w:pict>
          <v:shape id="Resim 4" o:spid="_x0000_s1029" type="#_x0000_t75" style="position:absolute;left:0;text-align:left;margin-left:159.4pt;margin-top:2.3pt;width:51.75pt;height:29.65pt;z-index:-251667968;visibility:visible">
            <v:imagedata r:id="rId7" o:title=""/>
          </v:shape>
        </w:pict>
      </w:r>
      <w:r>
        <w:rPr>
          <w:noProof/>
          <w:lang w:eastAsia="tr-TR"/>
        </w:rPr>
        <w:pict>
          <v:shape id="Resim 3" o:spid="_x0000_s1030" type="#_x0000_t75" style="position:absolute;left:0;text-align:left;margin-left:61.9pt;margin-top:1.55pt;width:33.75pt;height:39.5pt;z-index:-251668992;visibility:visible">
            <v:imagedata r:id="rId8" o:title=""/>
          </v:shape>
        </w:pict>
      </w:r>
      <w:r>
        <w:rPr>
          <w:rFonts w:ascii="Comic Sans MS" w:hAnsi="Comic Sans MS" w:cs="Comic Sans MS"/>
          <w:sz w:val="20"/>
          <w:szCs w:val="20"/>
        </w:rPr>
        <w:t xml:space="preserve">                              A)                               B)                              C)</w:t>
      </w: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sz w:val="20"/>
          <w:szCs w:val="20"/>
        </w:rPr>
      </w:pP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sz w:val="20"/>
          <w:szCs w:val="20"/>
        </w:rPr>
      </w:pP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8. Aşağıdaki davranışlardan hangisi evde tehlikeli bir durumun oluşmasına </w:t>
      </w:r>
      <w:r w:rsidRPr="005F3023">
        <w:rPr>
          <w:rFonts w:ascii="Comic Sans MS" w:hAnsi="Comic Sans MS" w:cs="Comic Sans MS"/>
          <w:b/>
          <w:bCs/>
          <w:sz w:val="20"/>
          <w:szCs w:val="20"/>
        </w:rPr>
        <w:t>neden olmaz</w:t>
      </w:r>
      <w:r>
        <w:rPr>
          <w:rFonts w:ascii="Comic Sans MS" w:hAnsi="Comic Sans MS" w:cs="Comic Sans MS"/>
          <w:sz w:val="20"/>
          <w:szCs w:val="20"/>
        </w:rPr>
        <w:t>?</w:t>
      </w: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A) Merdivenlerden koşarak inmek                   B) Oyuncaklarımızla düzgün oynamak</w:t>
      </w: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                    C) Bıçak gibi kesici ve sivri eşyalarla oynamak</w:t>
      </w: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9. Evde yalnız olduğumuzda bir yangın tehlikesiyle karşılaşıldığında </w:t>
      </w:r>
      <w:r w:rsidRPr="00BF0A46">
        <w:rPr>
          <w:rFonts w:ascii="Comic Sans MS" w:hAnsi="Comic Sans MS" w:cs="Comic Sans MS"/>
          <w:b/>
          <w:bCs/>
          <w:sz w:val="20"/>
          <w:szCs w:val="20"/>
        </w:rPr>
        <w:t>ilk önce</w:t>
      </w:r>
      <w:r>
        <w:rPr>
          <w:rFonts w:ascii="Comic Sans MS" w:hAnsi="Comic Sans MS" w:cs="Comic Sans MS"/>
          <w:sz w:val="20"/>
          <w:szCs w:val="20"/>
        </w:rPr>
        <w:t xml:space="preserve"> yapılması gereken hangisidir?</w:t>
      </w: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A) “110” numaralı telefonu arayarak itfaiyeye haber vermek</w:t>
      </w: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B) Yangın bölgesinden uzaklaşarak dışarı çıkmak</w:t>
      </w: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C) Komşulara haber vermek</w:t>
      </w: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10. Bir </w:t>
      </w:r>
      <w:r w:rsidRPr="002728FC">
        <w:rPr>
          <w:rFonts w:ascii="Comic Sans MS" w:hAnsi="Comic Sans MS" w:cs="Comic Sans MS"/>
          <w:sz w:val="20"/>
          <w:szCs w:val="20"/>
          <w:u w:val="single"/>
        </w:rPr>
        <w:t>deprem sırasında</w:t>
      </w:r>
      <w:r>
        <w:rPr>
          <w:rFonts w:ascii="Comic Sans MS" w:hAnsi="Comic Sans MS" w:cs="Comic Sans MS"/>
          <w:sz w:val="20"/>
          <w:szCs w:val="20"/>
        </w:rPr>
        <w:t xml:space="preserve"> aşağıdakilerden hangisini </w:t>
      </w:r>
      <w:r>
        <w:rPr>
          <w:rFonts w:ascii="Comic Sans MS" w:hAnsi="Comic Sans MS" w:cs="Comic Sans MS"/>
          <w:b/>
          <w:bCs/>
          <w:sz w:val="20"/>
          <w:szCs w:val="20"/>
        </w:rPr>
        <w:t>yapmak tehlikesiz</w:t>
      </w:r>
      <w:r w:rsidRPr="00BF0A46">
        <w:rPr>
          <w:rFonts w:ascii="Comic Sans MS" w:hAnsi="Comic Sans MS" w:cs="Comic Sans MS"/>
          <w:b/>
          <w:bCs/>
          <w:sz w:val="20"/>
          <w:szCs w:val="20"/>
        </w:rPr>
        <w:t>dir</w:t>
      </w:r>
      <w:r>
        <w:rPr>
          <w:rFonts w:ascii="Comic Sans MS" w:hAnsi="Comic Sans MS" w:cs="Comic Sans MS"/>
          <w:sz w:val="20"/>
          <w:szCs w:val="20"/>
        </w:rPr>
        <w:t>?</w:t>
      </w: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A) Sağlam bir eşyanın yanına çömelip beklemek      B) Balkona çıkıp kurtarılmayı beklemek</w:t>
      </w: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                    C) Deprem olurken asansörle binayı terk etmeye çalışmak</w:t>
      </w: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11.</w:t>
      </w:r>
      <w:r w:rsidRPr="0060364C">
        <w:rPr>
          <w:rFonts w:ascii="Comic Sans MS" w:hAnsi="Comic Sans MS" w:cs="Comic Sans MS"/>
          <w:sz w:val="20"/>
          <w:szCs w:val="20"/>
          <w:u w:val="single"/>
        </w:rPr>
        <w:t>Deprem sonrasında</w:t>
      </w:r>
      <w:r>
        <w:rPr>
          <w:rFonts w:ascii="Comic Sans MS" w:hAnsi="Comic Sans MS" w:cs="Comic Sans MS"/>
          <w:sz w:val="20"/>
          <w:szCs w:val="20"/>
        </w:rPr>
        <w:t xml:space="preserve"> aşağıdaki davranışlardan hangisinin yapılması </w:t>
      </w:r>
      <w:r w:rsidRPr="0060364C">
        <w:rPr>
          <w:rFonts w:ascii="Comic Sans MS" w:hAnsi="Comic Sans MS" w:cs="Comic Sans MS"/>
          <w:b/>
          <w:bCs/>
          <w:sz w:val="20"/>
          <w:szCs w:val="20"/>
        </w:rPr>
        <w:t>tehlikelidir</w:t>
      </w:r>
      <w:r>
        <w:rPr>
          <w:rFonts w:ascii="Comic Sans MS" w:hAnsi="Comic Sans MS" w:cs="Comic Sans MS"/>
          <w:sz w:val="20"/>
          <w:szCs w:val="20"/>
        </w:rPr>
        <w:t>?</w:t>
      </w: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A) Girilmez denilen hasarlı binalara girmek            B) Açık alanda, çadırda kalmak </w:t>
      </w: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                    C) Güvenlik görevlilerinden yardım almak</w:t>
      </w: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12. Mete, arkadaşından ödünç aldığı kalemi kaybetti. Mete bu sorunu nasıl çözebilir?</w:t>
      </w: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A) Kalemin renginin zaten kötü olduğunu söyleyerek     B) Özür dileyip ona yeni bir kalem alarak</w:t>
      </w: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Metin Kutusu 8" o:spid="_x0000_s1031" type="#_x0000_t202" style="position:absolute;left:0;text-align:left;margin-left:69.4pt;margin-top:14.6pt;width:83.25pt;height:53.25pt;z-index:251651584;visibility:visible" fillcolor="window" strokeweight=".5pt">
            <v:textbox>
              <w:txbxContent>
                <w:p w:rsidR="00372B58" w:rsidRDefault="00372B58" w:rsidP="00F12FAF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1.Deprem</w:t>
                  </w:r>
                </w:p>
                <w:p w:rsidR="00372B58" w:rsidRDefault="00372B58" w:rsidP="00F12FAF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2. Çığ</w:t>
                  </w:r>
                </w:p>
                <w:p w:rsidR="00372B58" w:rsidRPr="007616D2" w:rsidRDefault="00372B58" w:rsidP="00F12FAF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3……………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sz w:val="20"/>
          <w:szCs w:val="20"/>
        </w:rPr>
        <w:t xml:space="preserve">                                                            C) Kalemi almadığı söyleyerek</w:t>
      </w: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" o:spid="_x0000_s1032" type="#_x0000_t32" style="position:absolute;left:0;text-align:left;margin-left:57.4pt;margin-top:13.55pt;width:12pt;height:0;z-index:251652608;visibility:visible">
            <v:stroke endarrow="open"/>
          </v:shape>
        </w:pict>
      </w:r>
      <w:r>
        <w:rPr>
          <w:noProof/>
          <w:lang w:eastAsia="tr-TR"/>
        </w:rPr>
        <w:pict>
          <v:shape id="Metin Kutusu 7" o:spid="_x0000_s1033" type="#_x0000_t202" style="position:absolute;left:0;text-align:left;margin-left:-30.35pt;margin-top:6pt;width:87.75pt;height:21.75pt;z-index:251650560;visibility:visible" fillcolor="window" strokeweight=".5pt">
            <v:textbox>
              <w:txbxContent>
                <w:p w:rsidR="00372B58" w:rsidRPr="007616D2" w:rsidRDefault="00372B58" w:rsidP="0040309B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Doğal afetler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sz w:val="20"/>
          <w:szCs w:val="20"/>
        </w:rPr>
        <w:t>13.</w:t>
      </w:r>
      <w:r w:rsidRPr="0040309B"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                              Yandaki kavram haritasında boş bırakılan yere aşağıdakilerden </w:t>
      </w: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                                   hangisini yazamaz?</w:t>
      </w: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                                     A) Sel                          B) Heyelan                  C) Trafik kazası</w:t>
      </w: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Resim 15" o:spid="_x0000_s1034" type="#_x0000_t75" style="position:absolute;left:0;text-align:left;margin-left:-28.1pt;margin-top:-.1pt;width:133.5pt;height:51.75pt;z-index:-251658752;visibility:visible" stroked="t">
            <v:stroke opacity="60395f"/>
            <v:imagedata r:id="rId9" o:title=""/>
          </v:shape>
        </w:pict>
      </w:r>
      <w:r>
        <w:rPr>
          <w:noProof/>
          <w:lang w:eastAsia="tr-TR"/>
        </w:rPr>
        <w:pict>
          <v:shape id="Metin Kutusu 14" o:spid="_x0000_s1035" type="#_x0000_t202" style="position:absolute;left:0;text-align:left;margin-left:105.4pt;margin-top:-.1pt;width:49.5pt;height:18pt;z-index:251656704;visibility:visible" fillcolor="window" strokeweight=".5pt">
            <v:textbox>
              <w:txbxContent>
                <w:p w:rsidR="00372B58" w:rsidRPr="00BB34CD" w:rsidRDefault="00372B58" w:rsidP="00BB34CD">
                  <w:pPr>
                    <w:spacing w:after="0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Mutfak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" o:spid="_x0000_s1036" type="#_x0000_t202" style="position:absolute;left:0;text-align:left;margin-left:174.4pt;margin-top:32.9pt;width:49.5pt;height:18.75pt;z-index:251654656;visibility:visible" fillcolor="window" strokeweight=".5pt">
            <v:textbox>
              <w:txbxContent>
                <w:p w:rsidR="00372B58" w:rsidRPr="00BB34CD" w:rsidRDefault="00372B58" w:rsidP="00BB34CD">
                  <w:pPr>
                    <w:spacing w:after="0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</w:t>
                  </w:r>
                  <w:r w:rsidRPr="00BB34CD">
                    <w:rPr>
                      <w:rFonts w:ascii="Comic Sans MS" w:hAnsi="Comic Sans MS" w:cs="Comic Sans MS"/>
                      <w:sz w:val="18"/>
                      <w:szCs w:val="18"/>
                    </w:rPr>
                    <w:t>Banyo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3" o:spid="_x0000_s1037" type="#_x0000_t202" style="position:absolute;left:0;text-align:left;margin-left:105.4pt;margin-top:32.9pt;width:49.5pt;height:18.75pt;z-index:251655680;visibility:visible" fillcolor="window" strokeweight=".5pt">
            <v:textbox>
              <w:txbxContent>
                <w:p w:rsidR="00372B58" w:rsidRPr="00BB34CD" w:rsidRDefault="00372B58" w:rsidP="00BB34CD">
                  <w:pPr>
                    <w:spacing w:after="0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Salon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" o:spid="_x0000_s1038" type="#_x0000_t202" style="position:absolute;left:0;text-align:left;margin-left:105.4pt;margin-top:-.1pt;width:129.75pt;height:51.75pt;z-index:251653632;visibility:visible" fillcolor="window" strokeweight=".5pt">
            <v:textbox>
              <w:txbxContent>
                <w:p w:rsidR="00372B58" w:rsidRPr="007616D2" w:rsidRDefault="00372B58" w:rsidP="008C4966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>14.</w:t>
      </w:r>
      <w:r w:rsidRPr="008C4966"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                                                            Yandaki evin krokisi ile Türkiye haritası üzerindeki</w:t>
      </w: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                                                                üzerindeki benzerlikler aşağıdakilerden hangisidir?</w:t>
      </w:r>
    </w:p>
    <w:p w:rsidR="00372B58" w:rsidRDefault="00372B58" w:rsidP="00705D0F">
      <w:pPr>
        <w:tabs>
          <w:tab w:val="left" w:pos="6900"/>
        </w:tabs>
        <w:spacing w:after="0"/>
        <w:ind w:left="-992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372B58" w:rsidRDefault="00372B58" w:rsidP="00002570">
      <w:pPr>
        <w:tabs>
          <w:tab w:val="left" w:pos="6900"/>
        </w:tabs>
        <w:spacing w:after="0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A) İkisi de bölümlerden oluşmuştur.          B) Büyüklükleri aynıdır.</w:t>
      </w:r>
    </w:p>
    <w:p w:rsidR="00372B58" w:rsidRDefault="00372B58" w:rsidP="00002570">
      <w:pPr>
        <w:tabs>
          <w:tab w:val="left" w:pos="6900"/>
        </w:tabs>
        <w:spacing w:after="0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  C) İkisi de yedi bölümden oluşmuştur.</w:t>
      </w:r>
    </w:p>
    <w:p w:rsidR="00372B58" w:rsidRDefault="00372B58" w:rsidP="00174C18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>15.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57"/>
        <w:gridCol w:w="1258"/>
        <w:gridCol w:w="1258"/>
        <w:gridCol w:w="1258"/>
        <w:gridCol w:w="1258"/>
        <w:gridCol w:w="1258"/>
      </w:tblGrid>
      <w:tr w:rsidR="00372B58" w:rsidRPr="002E400A">
        <w:tc>
          <w:tcPr>
            <w:tcW w:w="1257" w:type="dxa"/>
          </w:tcPr>
          <w:p w:rsidR="00372B58" w:rsidRPr="002E400A" w:rsidRDefault="00372B58" w:rsidP="002E400A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2E400A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Günler</w:t>
            </w:r>
          </w:p>
        </w:tc>
        <w:tc>
          <w:tcPr>
            <w:tcW w:w="1258" w:type="dxa"/>
          </w:tcPr>
          <w:p w:rsidR="00372B58" w:rsidRPr="002E400A" w:rsidRDefault="00372B58" w:rsidP="002E400A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2E400A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1258" w:type="dxa"/>
          </w:tcPr>
          <w:p w:rsidR="00372B58" w:rsidRPr="002E400A" w:rsidRDefault="00372B58" w:rsidP="002E400A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2E400A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1258" w:type="dxa"/>
          </w:tcPr>
          <w:p w:rsidR="00372B58" w:rsidRPr="002E400A" w:rsidRDefault="00372B58" w:rsidP="002E400A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2E400A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1258" w:type="dxa"/>
          </w:tcPr>
          <w:p w:rsidR="00372B58" w:rsidRPr="002E400A" w:rsidRDefault="00372B58" w:rsidP="002E400A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2E400A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1258" w:type="dxa"/>
          </w:tcPr>
          <w:p w:rsidR="00372B58" w:rsidRPr="002E400A" w:rsidRDefault="00372B58" w:rsidP="002E400A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2E400A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Cuma</w:t>
            </w:r>
          </w:p>
        </w:tc>
      </w:tr>
      <w:tr w:rsidR="00372B58" w:rsidRPr="002E400A">
        <w:tc>
          <w:tcPr>
            <w:tcW w:w="1257" w:type="dxa"/>
          </w:tcPr>
          <w:p w:rsidR="00372B58" w:rsidRPr="002E400A" w:rsidRDefault="00372B58" w:rsidP="002E400A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2E400A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Hava Durumu</w:t>
            </w:r>
          </w:p>
        </w:tc>
        <w:tc>
          <w:tcPr>
            <w:tcW w:w="1258" w:type="dxa"/>
          </w:tcPr>
          <w:p w:rsidR="00372B58" w:rsidRPr="002E400A" w:rsidRDefault="00372B58" w:rsidP="002E400A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Resim 16" o:spid="_x0000_s1039" type="#_x0000_t75" style="position:absolute;margin-left:3pt;margin-top:2.1pt;width:43.5pt;height:26.25pt;z-index:251658752;visibility:visible;mso-position-horizontal-relative:text;mso-position-vertical-relative:text">
                  <v:imagedata r:id="rId10" o:title=""/>
                </v:shape>
              </w:pict>
            </w:r>
          </w:p>
        </w:tc>
        <w:tc>
          <w:tcPr>
            <w:tcW w:w="1258" w:type="dxa"/>
          </w:tcPr>
          <w:p w:rsidR="00372B58" w:rsidRPr="002E400A" w:rsidRDefault="00372B58" w:rsidP="002E400A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Resim 17" o:spid="_x0000_s1040" type="#_x0000_t75" style="position:absolute;margin-left:9.8pt;margin-top:2.1pt;width:24pt;height:24pt;z-index:251659776;visibility:visible;mso-position-horizontal-relative:text;mso-position-vertical-relative:text">
                  <v:imagedata r:id="rId11" o:title=""/>
                </v:shape>
              </w:pict>
            </w:r>
          </w:p>
        </w:tc>
        <w:tc>
          <w:tcPr>
            <w:tcW w:w="1258" w:type="dxa"/>
          </w:tcPr>
          <w:p w:rsidR="00372B58" w:rsidRPr="002E400A" w:rsidRDefault="00372B58" w:rsidP="002E400A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Resim 18" o:spid="_x0000_s1041" type="#_x0000_t75" style="position:absolute;margin-left:6.9pt;margin-top:2.1pt;width:35.25pt;height:24pt;z-index:251660800;visibility:visible;mso-position-horizontal-relative:text;mso-position-vertical-relative:text">
                  <v:imagedata r:id="rId12" o:title=""/>
                </v:shape>
              </w:pict>
            </w:r>
          </w:p>
        </w:tc>
        <w:tc>
          <w:tcPr>
            <w:tcW w:w="1258" w:type="dxa"/>
          </w:tcPr>
          <w:p w:rsidR="00372B58" w:rsidRPr="002E400A" w:rsidRDefault="00372B58" w:rsidP="002E400A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Resim 19" o:spid="_x0000_s1042" type="#_x0000_t75" style="position:absolute;margin-left:4.75pt;margin-top:2.1pt;width:35.25pt;height:27pt;z-index:251661824;visibility:visible;mso-position-horizontal-relative:text;mso-position-vertical-relative:text">
                  <v:imagedata r:id="rId13" o:title=""/>
                </v:shape>
              </w:pict>
            </w:r>
          </w:p>
        </w:tc>
        <w:tc>
          <w:tcPr>
            <w:tcW w:w="1258" w:type="dxa"/>
          </w:tcPr>
          <w:p w:rsidR="00372B58" w:rsidRPr="002E400A" w:rsidRDefault="00372B58" w:rsidP="002E400A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Resim 20" o:spid="_x0000_s1043" type="#_x0000_t75" style="position:absolute;margin-left:10.1pt;margin-top:-.1pt;width:35.1pt;height:28.5pt;z-index:251662848;visibility:visible;mso-position-horizontal-relative:text;mso-position-vertical-relative:text">
                  <v:imagedata r:id="rId14" o:title=""/>
                </v:shape>
              </w:pict>
            </w:r>
          </w:p>
        </w:tc>
      </w:tr>
      <w:tr w:rsidR="00372B58" w:rsidRPr="002E400A">
        <w:tc>
          <w:tcPr>
            <w:tcW w:w="1257" w:type="dxa"/>
          </w:tcPr>
          <w:p w:rsidR="00372B58" w:rsidRPr="002E400A" w:rsidRDefault="00372B58" w:rsidP="002E400A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2E400A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Sıcaklık</w:t>
            </w:r>
          </w:p>
        </w:tc>
        <w:tc>
          <w:tcPr>
            <w:tcW w:w="1258" w:type="dxa"/>
          </w:tcPr>
          <w:p w:rsidR="00372B58" w:rsidRPr="002E400A" w:rsidRDefault="00372B58" w:rsidP="002E400A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2E400A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 xml:space="preserve">       9’</w:t>
            </w:r>
          </w:p>
        </w:tc>
        <w:tc>
          <w:tcPr>
            <w:tcW w:w="1258" w:type="dxa"/>
          </w:tcPr>
          <w:p w:rsidR="00372B58" w:rsidRPr="002E400A" w:rsidRDefault="00372B58" w:rsidP="002E400A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2E400A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 xml:space="preserve">      18’</w:t>
            </w:r>
          </w:p>
        </w:tc>
        <w:tc>
          <w:tcPr>
            <w:tcW w:w="1258" w:type="dxa"/>
          </w:tcPr>
          <w:p w:rsidR="00372B58" w:rsidRPr="002E400A" w:rsidRDefault="00372B58" w:rsidP="002E400A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2E400A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 xml:space="preserve">        4’</w:t>
            </w:r>
          </w:p>
        </w:tc>
        <w:tc>
          <w:tcPr>
            <w:tcW w:w="1258" w:type="dxa"/>
          </w:tcPr>
          <w:p w:rsidR="00372B58" w:rsidRPr="002E400A" w:rsidRDefault="00372B58" w:rsidP="002E400A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2E400A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 xml:space="preserve">      2’</w:t>
            </w:r>
          </w:p>
        </w:tc>
        <w:tc>
          <w:tcPr>
            <w:tcW w:w="1258" w:type="dxa"/>
          </w:tcPr>
          <w:p w:rsidR="00372B58" w:rsidRPr="002E400A" w:rsidRDefault="00372B58" w:rsidP="002E400A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2E400A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 xml:space="preserve">       12’</w:t>
            </w:r>
          </w:p>
        </w:tc>
      </w:tr>
    </w:tbl>
    <w:p w:rsidR="00372B58" w:rsidRDefault="00372B58" w:rsidP="00174C18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Yukarıdaki tabloya göre aşağıdakilerden hangisi </w:t>
      </w:r>
      <w:r w:rsidRPr="00404A5D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söylenebilir?</w:t>
      </w:r>
    </w:p>
    <w:p w:rsidR="00372B58" w:rsidRDefault="00372B58" w:rsidP="00174C18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A) Perşembe günü kar yağışı vardır.                       B) Salı günü pikniğe gidilebilir.</w:t>
      </w:r>
    </w:p>
    <w:p w:rsidR="00372B58" w:rsidRDefault="00372B58" w:rsidP="00174C18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                    C) Haftanın en soğuk günü cumadır.</w:t>
      </w:r>
    </w:p>
    <w:p w:rsidR="00372B58" w:rsidRDefault="00372B58" w:rsidP="00174C18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16. Arabasıyla yolculuk yapan bir sürücünün deprem anında aşağıdaki davranışlardan hangisi </w:t>
      </w:r>
      <w:r w:rsidRPr="00D510B5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yapması gerekir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>?</w:t>
      </w:r>
    </w:p>
    <w:p w:rsidR="00372B58" w:rsidRDefault="00372B58" w:rsidP="00174C18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A) Hemen arabasını park etmek                       B) Hızını artırarak yoluna devam etmek</w:t>
      </w:r>
    </w:p>
    <w:p w:rsidR="00372B58" w:rsidRDefault="00372B58" w:rsidP="00174C18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                  C) Arabayı durdurmadan arabadan atlaması</w:t>
      </w:r>
    </w:p>
    <w:p w:rsidR="00372B58" w:rsidRDefault="00372B58" w:rsidP="00174C18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Metin Kutusu 21" o:spid="_x0000_s1044" type="#_x0000_t202" style="position:absolute;left:0;text-align:left;margin-left:-33.35pt;margin-top:3.35pt;width:537.75pt;height:52.5pt;z-index:251663872;visibility:visible" strokeweight=".5pt">
            <v:textbox>
              <w:txbxContent>
                <w:p w:rsidR="00372B58" w:rsidRPr="00A74BA5" w:rsidRDefault="00372B58" w:rsidP="00541DEF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</w:t>
                  </w:r>
                  <w:r w:rsidRPr="00A74BA5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Atatürk, Türk ulusunu bir araya toplayarak Kurtuluş Savaşı’nın kazanılmasını sağladı. En kötü savaş günlerinde Türk ulusunun umudu oldu. Herkes ona inandı ve güvendi. Atatürk, bu özelliği ile tüm dünyaya örnek oldu.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>17.</w:t>
      </w:r>
    </w:p>
    <w:p w:rsidR="00372B58" w:rsidRDefault="00372B58" w:rsidP="00174C18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372B58" w:rsidRDefault="00372B58" w:rsidP="00174C18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372B58" w:rsidRDefault="00372B58" w:rsidP="00174C18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</w:t>
      </w:r>
    </w:p>
    <w:p w:rsidR="00372B58" w:rsidRDefault="00372B58" w:rsidP="00174C18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Yukarıdaki anlatımda Atatürk’ün hangi özelliğinden </w:t>
      </w:r>
      <w:r w:rsidRPr="00347A9C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söz edilmiştir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>?</w:t>
      </w:r>
    </w:p>
    <w:p w:rsidR="00372B58" w:rsidRDefault="00372B58" w:rsidP="00174C18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A) Eğitim gönüllüsü olduğundan                    B) Barışsever olduğundan</w:t>
      </w:r>
    </w:p>
    <w:p w:rsidR="00372B58" w:rsidRDefault="00372B58" w:rsidP="00174C18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                 C) İyi bir lider olduğundan</w:t>
      </w:r>
    </w:p>
    <w:p w:rsidR="00372B58" w:rsidRDefault="00372B58" w:rsidP="00174C18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Metin Kutusu 5" o:spid="_x0000_s1045" type="#_x0000_t202" style="position:absolute;left:0;text-align:left;margin-left:-33.35pt;margin-top:2.95pt;width:537.75pt;height:39.75pt;z-index:251664896;visibility:visible" fillcolor="window" strokeweight=".5pt">
            <v:textbox>
              <w:txbxContent>
                <w:p w:rsidR="00372B58" w:rsidRPr="004834B3" w:rsidRDefault="00372B58" w:rsidP="00834B4D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color w:val="FF0000"/>
                      <w:sz w:val="20"/>
                      <w:szCs w:val="20"/>
                    </w:rPr>
                  </w:pPr>
                  <w:r w:rsidRPr="004834B3">
                    <w:rPr>
                      <w:rFonts w:ascii="Comic Sans MS" w:hAnsi="Comic Sans MS" w:cs="Comic Sans MS"/>
                      <w:b/>
                      <w:bCs/>
                      <w:color w:val="FF0000"/>
                      <w:sz w:val="20"/>
                      <w:szCs w:val="20"/>
                    </w:rPr>
                    <w:t xml:space="preserve">   Odasında </w: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FF0000"/>
                      <w:sz w:val="20"/>
                      <w:szCs w:val="20"/>
                    </w:rPr>
                    <w:t>ders</w:t>
                  </w:r>
                  <w:r w:rsidRPr="004834B3">
                    <w:rPr>
                      <w:rFonts w:ascii="Comic Sans MS" w:hAnsi="Comic Sans MS" w:cs="Comic Sans MS"/>
                      <w:b/>
                      <w:bCs/>
                      <w:color w:val="FF0000"/>
                      <w:sz w:val="20"/>
                      <w:szCs w:val="20"/>
                    </w:rPr>
                    <w:t xml:space="preserve"> çalışan Ferit, dışarıdan gelen çığlıklardan irkilmiş. Pencereden baktığında karşı apartmandan çıkan alevleri görmüş ve itfaiyeyi aramak için telefona koşmuş.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18. </w:t>
      </w:r>
    </w:p>
    <w:p w:rsidR="00372B58" w:rsidRDefault="00372B58" w:rsidP="00174C18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372B58" w:rsidRDefault="00372B58" w:rsidP="00174C18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372B58" w:rsidRDefault="00372B58" w:rsidP="00174C18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Ferit, itfaiyeyi aramak için hangi numarayı tuşlamıştır?</w:t>
      </w:r>
    </w:p>
    <w:p w:rsidR="00372B58" w:rsidRDefault="00372B58" w:rsidP="00174C18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A) 155                                 B) 110                                 C) 118</w:t>
      </w:r>
    </w:p>
    <w:p w:rsidR="00372B58" w:rsidRDefault="00372B58" w:rsidP="00174C18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>19. Aşağıdakilerden hangisi için “</w:t>
      </w:r>
      <w:r w:rsidRPr="006366D3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Hoşgörülüdür.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>” diyebiliriz?</w:t>
      </w:r>
    </w:p>
    <w:p w:rsidR="00372B58" w:rsidRDefault="00372B58" w:rsidP="00174C18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A) </w:t>
      </w:r>
      <w:r w:rsidRPr="00F219D8">
        <w:rPr>
          <w:rFonts w:ascii="Comic Sans MS" w:hAnsi="Comic Sans MS" w:cs="Comic Sans MS"/>
          <w:b/>
          <w:bCs/>
          <w:sz w:val="20"/>
          <w:szCs w:val="20"/>
        </w:rPr>
        <w:t>Mehmet :</w:t>
      </w:r>
      <w:r>
        <w:rPr>
          <w:rFonts w:ascii="Comic Sans MS" w:hAnsi="Comic Sans MS" w:cs="Comic Sans MS"/>
          <w:sz w:val="20"/>
          <w:szCs w:val="20"/>
        </w:rPr>
        <w:t xml:space="preserve"> Kendisinden farklı düşünenlere saygılı davranmaz.</w:t>
      </w:r>
    </w:p>
    <w:p w:rsidR="00372B58" w:rsidRDefault="00372B58" w:rsidP="00174C18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B) </w:t>
      </w:r>
      <w:r w:rsidRPr="00F219D8">
        <w:rPr>
          <w:rFonts w:ascii="Comic Sans MS" w:hAnsi="Comic Sans MS" w:cs="Comic Sans MS"/>
          <w:b/>
          <w:bCs/>
          <w:sz w:val="20"/>
          <w:szCs w:val="20"/>
        </w:rPr>
        <w:t>Şeyma :</w:t>
      </w:r>
      <w:r>
        <w:rPr>
          <w:rFonts w:ascii="Comic Sans MS" w:hAnsi="Comic Sans MS" w:cs="Comic Sans MS"/>
          <w:sz w:val="20"/>
          <w:szCs w:val="20"/>
        </w:rPr>
        <w:t xml:space="preserve"> Oyuncağı olmayan çocuklarla arkadaşlık etmez.</w:t>
      </w:r>
    </w:p>
    <w:p w:rsidR="00372B58" w:rsidRDefault="00372B58" w:rsidP="00174C18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C) </w:t>
      </w:r>
      <w:r w:rsidRPr="00F219D8">
        <w:rPr>
          <w:rFonts w:ascii="Comic Sans MS" w:hAnsi="Comic Sans MS" w:cs="Comic Sans MS"/>
          <w:b/>
          <w:bCs/>
          <w:sz w:val="20"/>
          <w:szCs w:val="20"/>
        </w:rPr>
        <w:t>Özge :</w:t>
      </w:r>
      <w:r>
        <w:rPr>
          <w:rFonts w:ascii="Comic Sans MS" w:hAnsi="Comic Sans MS" w:cs="Comic Sans MS"/>
          <w:sz w:val="20"/>
          <w:szCs w:val="20"/>
        </w:rPr>
        <w:t xml:space="preserve"> Tüm arkadaşlarının düşüncelerine saygılıdır.</w:t>
      </w:r>
    </w:p>
    <w:p w:rsidR="00372B58" w:rsidRDefault="00372B58" w:rsidP="00174C18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Metin Kutusu 24" o:spid="_x0000_s1046" type="#_x0000_t202" style="position:absolute;left:0;text-align:left;margin-left:118.15pt;margin-top:82.2pt;width:81pt;height:20.25pt;z-index:251668992;visibility:visible" fillcolor="window" strokeweight="1pt">
            <v:stroke linestyle="thinThin"/>
            <v:shadow on="t" color="windowText" offset="0,4pt"/>
            <v:textbox>
              <w:txbxContent>
                <w:p w:rsidR="00372B58" w:rsidRPr="00743D12" w:rsidRDefault="00372B58" w:rsidP="00694034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………?…………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5" o:spid="_x0000_s1047" type="#_x0000_t202" style="position:absolute;left:0;text-align:left;margin-left:114.4pt;margin-top:31.2pt;width:87.75pt;height:40.5pt;z-index:251670016;visibility:visible" fillcolor="window" strokeweight="1pt">
            <v:stroke linestyle="thinThin"/>
            <v:shadow on="t" color="windowText" offset="0,4pt"/>
            <v:textbox>
              <w:txbxContent>
                <w:p w:rsidR="00372B58" w:rsidRPr="00743D12" w:rsidRDefault="00372B58" w:rsidP="00EA6FC9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Özel bir gününüz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2" o:spid="_x0000_s1048" type="#_x0000_t202" style="position:absolute;left:0;text-align:left;margin-left:17.65pt;margin-top:34.95pt;width:91.5pt;height:20.25pt;z-index:251666944;visibility:visible" fillcolor="window" strokeweight="1pt">
            <v:stroke linestyle="thinThin"/>
            <v:shadow on="t" color="windowText" offset="0,4pt"/>
            <v:textbox>
              <w:txbxContent>
                <w:p w:rsidR="00372B58" w:rsidRPr="00743D12" w:rsidRDefault="00372B58" w:rsidP="00694034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Müzik dinlemek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3" o:spid="_x0000_s1049" type="#_x0000_t202" style="position:absolute;left:0;text-align:left;margin-left:205.9pt;margin-top:36.45pt;width:81pt;height:20.25pt;z-index:251667968;visibility:visible" fillcolor="window" strokeweight="1pt">
            <v:stroke linestyle="thinThin"/>
            <v:shadow on="t" color="windowText" offset="0,4pt"/>
            <v:textbox>
              <w:txbxContent>
                <w:p w:rsidR="00372B58" w:rsidRPr="00743D12" w:rsidRDefault="00372B58" w:rsidP="00694034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Pasta yemek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" o:spid="_x0000_s1050" type="#_x0000_t202" style="position:absolute;left:0;text-align:left;margin-left:113.65pt;margin-top:5.7pt;width:88.5pt;height:21pt;z-index:251665920;visibility:visible" strokeweight="1pt">
            <v:stroke linestyle="thinThin"/>
            <v:shadow on="t" color="black" offset="0,4pt"/>
            <v:textbox>
              <w:txbxContent>
                <w:p w:rsidR="00372B58" w:rsidRPr="00743D12" w:rsidRDefault="00372B58" w:rsidP="00743D12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743D12">
                    <w:rPr>
                      <w:rFonts w:ascii="Comic Sans MS" w:hAnsi="Comic Sans MS" w:cs="Comic Sans MS"/>
                      <w:sz w:val="20"/>
                      <w:szCs w:val="20"/>
                    </w:rPr>
                    <w:t>Fıkra anlatmak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sz w:val="20"/>
          <w:szCs w:val="20"/>
        </w:rPr>
        <w:t>20.</w:t>
      </w:r>
      <w:r w:rsidRPr="00694034"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</w:t>
      </w:r>
    </w:p>
    <w:p w:rsidR="00372B58" w:rsidRDefault="00372B58" w:rsidP="00174C18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372B58" w:rsidRDefault="00372B58" w:rsidP="00174C18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372B58" w:rsidRDefault="00372B58" w:rsidP="00174C18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372B58" w:rsidRDefault="00372B58" w:rsidP="00174C18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372B58" w:rsidRDefault="00372B58" w:rsidP="00174C18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372B58" w:rsidRDefault="00372B58" w:rsidP="00174C18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372B58" w:rsidRDefault="00372B58" w:rsidP="004A33C6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Yukarıdaki şemada “ ? ” ile belirtilen yere aşağıdakilerin hangisi yazılabilir?</w:t>
      </w:r>
    </w:p>
    <w:p w:rsidR="00372B58" w:rsidRDefault="00372B58" w:rsidP="004A33C6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A) Oyun oynamak            B) Tartışmak            C) Ödev yapmak</w:t>
      </w:r>
    </w:p>
    <w:p w:rsidR="00372B58" w:rsidRDefault="00372B58" w:rsidP="004A33C6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21. </w:t>
      </w:r>
      <w:r w:rsidRPr="001209EC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3.sınıfa giden Yağız, aile bütçesine katkı sağlamak istiyor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. Yağız bunun için aşağıdakilerden hangisini </w:t>
      </w:r>
      <w:r w:rsidRPr="001209EC">
        <w:rPr>
          <w:rFonts w:ascii="Comic Sans MS" w:hAnsi="Comic Sans MS" w:cs="Comic Sans MS"/>
          <w:b/>
          <w:bCs/>
          <w:noProof/>
          <w:sz w:val="20"/>
          <w:szCs w:val="20"/>
          <w:u w:val="single"/>
          <w:lang w:eastAsia="tr-TR"/>
        </w:rPr>
        <w:t>yapabilir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>?</w:t>
      </w:r>
    </w:p>
    <w:p w:rsidR="00372B58" w:rsidRDefault="00372B58" w:rsidP="004A33C6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A) Her ay yeni ayakkabı alır.          B) Eşyalarını özenli kullanır.       C) Çok az yemek yer.</w:t>
      </w:r>
    </w:p>
    <w:p w:rsidR="00372B58" w:rsidRDefault="00372B58" w:rsidP="004A33C6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>22.</w:t>
      </w:r>
      <w:r w:rsidRPr="00F9295D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Bir oyuncak firması televizyona reklam vermek istiyor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.Firmanın </w:t>
      </w:r>
      <w:r w:rsidRPr="00F9295D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öncelikli amacı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aşağıdakilerden hangisi </w:t>
      </w:r>
      <w:r w:rsidRPr="00F9295D">
        <w:rPr>
          <w:rFonts w:ascii="Comic Sans MS" w:hAnsi="Comic Sans MS" w:cs="Comic Sans MS"/>
          <w:b/>
          <w:bCs/>
          <w:noProof/>
          <w:sz w:val="20"/>
          <w:szCs w:val="20"/>
          <w:u w:val="single"/>
          <w:lang w:eastAsia="tr-TR"/>
        </w:rPr>
        <w:t>olabilir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>?</w:t>
      </w:r>
    </w:p>
    <w:p w:rsidR="00372B58" w:rsidRDefault="00372B58" w:rsidP="004A33C6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A) Oyuncağın üretim aşamalarını göstermek               B) Çocuklara oyuncağı sevdirmek</w:t>
      </w:r>
    </w:p>
    <w:p w:rsidR="00372B58" w:rsidRPr="00EF7AA9" w:rsidRDefault="00372B58" w:rsidP="004A33C6">
      <w:pPr>
        <w:tabs>
          <w:tab w:val="left" w:pos="6900"/>
        </w:tabs>
        <w:spacing w:after="0"/>
        <w:ind w:left="-993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                             C) Oyuncağın tanıtımını sağlamak</w:t>
      </w:r>
      <w:bookmarkStart w:id="0" w:name="_GoBack"/>
      <w:bookmarkEnd w:id="0"/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</w:t>
      </w:r>
      <w:hyperlink r:id="rId15" w:history="1">
        <w:r w:rsidRPr="0068227C">
          <w:rPr>
            <w:rStyle w:val="Hyperlink"/>
            <w:rFonts w:ascii="Comic Sans MS" w:hAnsi="Comic Sans MS" w:cs="Comic Sans MS"/>
            <w:noProof/>
            <w:sz w:val="20"/>
            <w:szCs w:val="20"/>
            <w:lang w:eastAsia="tr-TR"/>
          </w:rPr>
          <w:t>www.sorubak.com</w:t>
        </w:r>
      </w:hyperlink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</w:t>
      </w:r>
    </w:p>
    <w:sectPr w:rsidR="00372B58" w:rsidRPr="00EF7AA9" w:rsidSect="00A4117C">
      <w:headerReference w:type="default" r:id="rId16"/>
      <w:pgSz w:w="11906" w:h="16838"/>
      <w:pgMar w:top="-296" w:right="566" w:bottom="1417" w:left="1417" w:header="27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B58" w:rsidRDefault="00372B58" w:rsidP="00A4117C">
      <w:pPr>
        <w:spacing w:after="0" w:line="240" w:lineRule="auto"/>
      </w:pPr>
      <w:r>
        <w:separator/>
      </w:r>
    </w:p>
  </w:endnote>
  <w:endnote w:type="continuationSeparator" w:id="0">
    <w:p w:rsidR="00372B58" w:rsidRDefault="00372B58" w:rsidP="00A41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B58" w:rsidRDefault="00372B58" w:rsidP="00A4117C">
      <w:pPr>
        <w:spacing w:after="0" w:line="240" w:lineRule="auto"/>
      </w:pPr>
      <w:r>
        <w:separator/>
      </w:r>
    </w:p>
  </w:footnote>
  <w:footnote w:type="continuationSeparator" w:id="0">
    <w:p w:rsidR="00372B58" w:rsidRDefault="00372B58" w:rsidP="00A41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B58" w:rsidRPr="00A4117C" w:rsidRDefault="00372B58">
    <w:pPr>
      <w:pStyle w:val="Header"/>
      <w:rPr>
        <w:b/>
        <w:bCs/>
      </w:rPr>
    </w:pPr>
    <w:r w:rsidRPr="00A4117C">
      <w:rPr>
        <w:b/>
        <w:bCs/>
      </w:rPr>
      <w:t xml:space="preserve">        </w:t>
    </w:r>
    <w:r>
      <w:rPr>
        <w:b/>
        <w:bCs/>
      </w:rPr>
      <w:t xml:space="preserve">                                       </w:t>
    </w:r>
    <w:r w:rsidRPr="00A4117C">
      <w:rPr>
        <w:b/>
        <w:bCs/>
      </w:rPr>
      <w:t>HAYAT BİLGİSİ BENİM EŞSİZ YUVAM – 5-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7AA9"/>
    <w:rsid w:val="00002570"/>
    <w:rsid w:val="00021B77"/>
    <w:rsid w:val="00057CD3"/>
    <w:rsid w:val="000E6A8B"/>
    <w:rsid w:val="001209EC"/>
    <w:rsid w:val="00174C18"/>
    <w:rsid w:val="001918E5"/>
    <w:rsid w:val="00192BDC"/>
    <w:rsid w:val="001F213B"/>
    <w:rsid w:val="002728FC"/>
    <w:rsid w:val="0029531E"/>
    <w:rsid w:val="002D1C89"/>
    <w:rsid w:val="002E400A"/>
    <w:rsid w:val="00347A9C"/>
    <w:rsid w:val="00372B58"/>
    <w:rsid w:val="00372E44"/>
    <w:rsid w:val="003872D0"/>
    <w:rsid w:val="003B0115"/>
    <w:rsid w:val="0040309B"/>
    <w:rsid w:val="00404A5D"/>
    <w:rsid w:val="00432EBE"/>
    <w:rsid w:val="004834B3"/>
    <w:rsid w:val="00483AF9"/>
    <w:rsid w:val="004970C1"/>
    <w:rsid w:val="004A33C6"/>
    <w:rsid w:val="00541DEF"/>
    <w:rsid w:val="005C4091"/>
    <w:rsid w:val="005F17DE"/>
    <w:rsid w:val="005F3023"/>
    <w:rsid w:val="0060364C"/>
    <w:rsid w:val="006366D3"/>
    <w:rsid w:val="0064088B"/>
    <w:rsid w:val="0065560E"/>
    <w:rsid w:val="0066470D"/>
    <w:rsid w:val="0068227C"/>
    <w:rsid w:val="0068335F"/>
    <w:rsid w:val="00694034"/>
    <w:rsid w:val="006D0251"/>
    <w:rsid w:val="006E4CA1"/>
    <w:rsid w:val="00705D0F"/>
    <w:rsid w:val="00743D12"/>
    <w:rsid w:val="007616D2"/>
    <w:rsid w:val="0078499F"/>
    <w:rsid w:val="00834B4D"/>
    <w:rsid w:val="00857953"/>
    <w:rsid w:val="0086253D"/>
    <w:rsid w:val="008A3D2E"/>
    <w:rsid w:val="008C4966"/>
    <w:rsid w:val="00903C58"/>
    <w:rsid w:val="009254A7"/>
    <w:rsid w:val="00941DBD"/>
    <w:rsid w:val="00967D4F"/>
    <w:rsid w:val="009A3B06"/>
    <w:rsid w:val="009D4F92"/>
    <w:rsid w:val="009D6222"/>
    <w:rsid w:val="00A4117C"/>
    <w:rsid w:val="00A74BA5"/>
    <w:rsid w:val="00BB34CD"/>
    <w:rsid w:val="00BD0392"/>
    <w:rsid w:val="00BF0A46"/>
    <w:rsid w:val="00C55E6A"/>
    <w:rsid w:val="00C86B56"/>
    <w:rsid w:val="00C9301A"/>
    <w:rsid w:val="00CA0003"/>
    <w:rsid w:val="00CA7694"/>
    <w:rsid w:val="00CC7E3D"/>
    <w:rsid w:val="00D20A1F"/>
    <w:rsid w:val="00D510B5"/>
    <w:rsid w:val="00E44EAB"/>
    <w:rsid w:val="00E473FD"/>
    <w:rsid w:val="00E7561C"/>
    <w:rsid w:val="00EA6FC9"/>
    <w:rsid w:val="00EF7AA9"/>
    <w:rsid w:val="00F12FAF"/>
    <w:rsid w:val="00F219D8"/>
    <w:rsid w:val="00F751E7"/>
    <w:rsid w:val="00F92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A1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411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4117C"/>
  </w:style>
  <w:style w:type="paragraph" w:styleId="Footer">
    <w:name w:val="footer"/>
    <w:basedOn w:val="Normal"/>
    <w:link w:val="FooterChar"/>
    <w:uiPriority w:val="99"/>
    <w:rsid w:val="00A411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4117C"/>
  </w:style>
  <w:style w:type="paragraph" w:styleId="BalloonText">
    <w:name w:val="Balloon Text"/>
    <w:basedOn w:val="Normal"/>
    <w:link w:val="BalloonTextChar"/>
    <w:uiPriority w:val="99"/>
    <w:semiHidden/>
    <w:rsid w:val="00640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4088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65560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4834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endnotes" Target="end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119</TotalTime>
  <Pages>2</Pages>
  <Words>964</Words>
  <Characters>5495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YETER</dc:creator>
  <cp:keywords>www.sorubak.com</cp:keywords>
  <dc:description>www.sorubak.com</dc:description>
  <cp:lastModifiedBy>EDANUR</cp:lastModifiedBy>
  <cp:revision>62</cp:revision>
  <dcterms:created xsi:type="dcterms:W3CDTF">2013-03-05T07:05:00Z</dcterms:created>
  <dcterms:modified xsi:type="dcterms:W3CDTF">2013-03-27T10:59:00Z</dcterms:modified>
  <cp:category>www.sorubak.com</cp:category>
  <cp:version>www.sorubak.com</cp:version>
</cp:coreProperties>
</file>