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right" w:tblpY="861"/>
        <w:tblW w:w="51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5129"/>
      </w:tblGrid>
      <w:tr w:rsidR="000C4EB6">
        <w:trPr>
          <w:trHeight w:val="1935"/>
        </w:trPr>
        <w:tc>
          <w:tcPr>
            <w:tcW w:w="5129" w:type="dxa"/>
          </w:tcPr>
          <w:p w:rsidR="000C4EB6" w:rsidRDefault="000C4EB6" w:rsidP="00F1207F">
            <w:pPr>
              <w:rPr>
                <w:b/>
                <w:bCs/>
                <w:sz w:val="32"/>
                <w:szCs w:val="32"/>
              </w:rPr>
            </w:pPr>
            <w:r w:rsidRPr="00A94C3E">
              <w:rPr>
                <w:b/>
                <w:bCs/>
                <w:noProof/>
                <w:sz w:val="32"/>
                <w:szCs w:val="32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Resim 1" o:spid="_x0000_i1025" type="#_x0000_t75" alt="71e0954b407aadcfbe4ed13093936b55" style="width:247.5pt;height:89.25pt;visibility:visible">
                  <v:imagedata r:id="rId4" o:title=""/>
                </v:shape>
              </w:pict>
            </w:r>
          </w:p>
        </w:tc>
      </w:tr>
    </w:tbl>
    <w:p w:rsidR="000C4EB6" w:rsidRPr="00187A13" w:rsidRDefault="000C4EB6" w:rsidP="00187A13">
      <w:pPr>
        <w:spacing w:line="360" w:lineRule="auto"/>
      </w:pPr>
      <w:r w:rsidRPr="00187A13">
        <w:t>1-Yangın anında neler yapmamız gerekir? 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</w:t>
      </w:r>
    </w:p>
    <w:p w:rsidR="000C4EB6" w:rsidRPr="00187A13" w:rsidRDefault="000C4EB6" w:rsidP="00187A13"/>
    <w:p w:rsidR="000C4EB6" w:rsidRDefault="000C4EB6" w:rsidP="00187A13">
      <w:r w:rsidRPr="00187A13">
        <w:t>2-</w:t>
      </w:r>
      <w:r>
        <w:t>Sol</w:t>
      </w:r>
      <w:r w:rsidRPr="00187A13">
        <w:t xml:space="preserve"> kolumuzu güneş</w:t>
      </w:r>
      <w:r>
        <w:t xml:space="preserve">in doğduğu yöne uzattığımızda </w:t>
      </w:r>
      <w:r w:rsidRPr="00187A13">
        <w:t>önümüz hangi yönü gösterir?</w:t>
      </w:r>
    </w:p>
    <w:p w:rsidR="000C4EB6" w:rsidRPr="00187A13" w:rsidRDefault="000C4EB6" w:rsidP="00187A13">
      <w:pPr>
        <w:spacing w:line="360" w:lineRule="auto"/>
      </w:pPr>
      <w:r w:rsidRPr="00187A13">
        <w:t>.................................................</w:t>
      </w:r>
      <w:r>
        <w:t>..............................</w:t>
      </w:r>
    </w:p>
    <w:tbl>
      <w:tblPr>
        <w:tblW w:w="5224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87"/>
        <w:gridCol w:w="787"/>
        <w:gridCol w:w="787"/>
        <w:gridCol w:w="787"/>
        <w:gridCol w:w="474"/>
        <w:gridCol w:w="815"/>
        <w:gridCol w:w="256"/>
        <w:gridCol w:w="531"/>
      </w:tblGrid>
      <w:tr w:rsidR="000C4EB6">
        <w:trPr>
          <w:trHeight w:val="121"/>
        </w:trPr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vAlign w:val="center"/>
          </w:tcPr>
          <w:p w:rsidR="000C4EB6" w:rsidRDefault="000C4EB6">
            <w:pPr>
              <w:framePr w:hSpace="141" w:wrap="auto" w:vAnchor="text" w:hAnchor="text" w:y="1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815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gridSpan w:val="2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  <w:tr w:rsidR="000C4EB6">
        <w:trPr>
          <w:cantSplit/>
          <w:trHeight w:val="121"/>
        </w:trPr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Merge w:val="restart"/>
            <w:shd w:val="clear" w:color="auto" w:fill="8DB3E2"/>
            <w:textDirection w:val="btLr"/>
            <w:vAlign w:val="center"/>
          </w:tcPr>
          <w:p w:rsidR="000C4EB6" w:rsidRDefault="000C4EB6">
            <w:pPr>
              <w:framePr w:hSpace="141" w:wrap="auto" w:vAnchor="text" w:hAnchor="text" w:y="1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bCs/>
                <w:sz w:val="20"/>
                <w:szCs w:val="20"/>
              </w:rPr>
              <w:t>ÇAĞLAYAN SOK.</w:t>
            </w:r>
          </w:p>
        </w:tc>
        <w:tc>
          <w:tcPr>
            <w:tcW w:w="1602" w:type="dxa"/>
            <w:gridSpan w:val="3"/>
            <w:vMerge w:val="restart"/>
            <w:shd w:val="clear" w:color="auto" w:fill="C0C0C0"/>
            <w:vAlign w:val="center"/>
          </w:tcPr>
          <w:p w:rsidR="000C4EB6" w:rsidRDefault="000C4EB6">
            <w:pPr>
              <w:framePr w:hSpace="141" w:wrap="auto" w:vAnchor="text" w:hAnchor="text" w:y="1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bCs/>
                <w:sz w:val="20"/>
                <w:szCs w:val="20"/>
              </w:rPr>
              <w:t>PARK</w:t>
            </w:r>
          </w:p>
        </w:tc>
      </w:tr>
      <w:tr w:rsidR="000C4EB6">
        <w:trPr>
          <w:cantSplit/>
          <w:trHeight w:val="121"/>
        </w:trPr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Merge/>
            <w:shd w:val="clear" w:color="auto" w:fill="8DB3E2"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gridSpan w:val="3"/>
            <w:vMerge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  <w:tr w:rsidR="000C4EB6">
        <w:trPr>
          <w:cantSplit/>
          <w:trHeight w:val="385"/>
        </w:trPr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C0C0C0"/>
            <w:vAlign w:val="center"/>
          </w:tcPr>
          <w:p w:rsidR="000C4EB6" w:rsidRDefault="000C4EB6">
            <w:pPr>
              <w:framePr w:hSpace="141" w:wrap="auto" w:vAnchor="text" w:hAnchor="text" w:y="1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bCs/>
                <w:sz w:val="20"/>
                <w:szCs w:val="20"/>
              </w:rPr>
              <w:t>HASTANE</w:t>
            </w: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Merge/>
            <w:shd w:val="clear" w:color="auto" w:fill="8DB3E2"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gridSpan w:val="3"/>
            <w:vMerge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  <w:tr w:rsidR="000C4EB6">
        <w:trPr>
          <w:cantSplit/>
          <w:trHeight w:val="90"/>
        </w:trPr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57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Merge/>
            <w:shd w:val="clear" w:color="auto" w:fill="8DB3E2"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602" w:type="dxa"/>
            <w:gridSpan w:val="3"/>
            <w:vMerge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  <w:tr w:rsidR="000C4EB6">
        <w:trPr>
          <w:cantSplit/>
          <w:trHeight w:val="121"/>
        </w:trPr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87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474" w:type="dxa"/>
            <w:vMerge/>
            <w:shd w:val="clear" w:color="auto" w:fill="8DB3E2"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31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  <w:tr w:rsidR="000C4EB6">
        <w:trPr>
          <w:cantSplit/>
          <w:trHeight w:val="385"/>
        </w:trPr>
        <w:tc>
          <w:tcPr>
            <w:tcW w:w="3148" w:type="dxa"/>
            <w:gridSpan w:val="4"/>
            <w:shd w:val="clear" w:color="auto" w:fill="D9D9D9"/>
            <w:vAlign w:val="center"/>
          </w:tcPr>
          <w:p w:rsidR="000C4EB6" w:rsidRDefault="000C4EB6">
            <w:pPr>
              <w:framePr w:hSpace="141" w:wrap="auto" w:vAnchor="text" w:hAnchor="text" w:y="1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bCs/>
                <w:sz w:val="20"/>
                <w:szCs w:val="20"/>
              </w:rPr>
              <w:t>KELES CAD.</w:t>
            </w:r>
          </w:p>
        </w:tc>
        <w:tc>
          <w:tcPr>
            <w:tcW w:w="474" w:type="dxa"/>
            <w:vMerge/>
            <w:shd w:val="clear" w:color="auto" w:fill="8DB3E2"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71" w:type="dxa"/>
            <w:gridSpan w:val="2"/>
            <w:shd w:val="clear" w:color="auto" w:fill="C0C0C0"/>
            <w:vAlign w:val="center"/>
          </w:tcPr>
          <w:p w:rsidR="000C4EB6" w:rsidRDefault="000C4EB6">
            <w:pPr>
              <w:framePr w:hSpace="141" w:wrap="auto" w:vAnchor="text" w:hAnchor="text" w:y="1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bCs/>
                <w:sz w:val="20"/>
                <w:szCs w:val="20"/>
              </w:rPr>
              <w:t xml:space="preserve">EVİMİZ    </w:t>
            </w:r>
          </w:p>
        </w:tc>
        <w:tc>
          <w:tcPr>
            <w:tcW w:w="531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</w:tbl>
    <w:tbl>
      <w:tblPr>
        <w:tblW w:w="0" w:type="auto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9220"/>
        <w:gridCol w:w="580"/>
        <w:gridCol w:w="1956"/>
        <w:gridCol w:w="960"/>
      </w:tblGrid>
      <w:tr w:rsidR="000C4EB6">
        <w:trPr>
          <w:cantSplit/>
          <w:trHeight w:val="255"/>
        </w:trPr>
        <w:tc>
          <w:tcPr>
            <w:tcW w:w="9220" w:type="dxa"/>
            <w:vMerge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580" w:type="dxa"/>
            <w:vMerge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956" w:type="dxa"/>
            <w:vMerge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</w:tbl>
    <w:tbl>
      <w:tblPr>
        <w:tblW w:w="5594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732"/>
        <w:gridCol w:w="984"/>
        <w:gridCol w:w="160"/>
        <w:gridCol w:w="1052"/>
        <w:gridCol w:w="443"/>
        <w:gridCol w:w="1491"/>
        <w:gridCol w:w="732"/>
      </w:tblGrid>
      <w:tr w:rsidR="000C4EB6">
        <w:trPr>
          <w:cantSplit/>
          <w:trHeight w:val="80"/>
        </w:trPr>
        <w:tc>
          <w:tcPr>
            <w:tcW w:w="73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60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  <w:tr w:rsidR="000C4EB6">
        <w:trPr>
          <w:cantSplit/>
          <w:trHeight w:val="104"/>
        </w:trPr>
        <w:tc>
          <w:tcPr>
            <w:tcW w:w="73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  <w:vMerge w:val="restart"/>
            <w:shd w:val="clear" w:color="auto" w:fill="FF0000"/>
            <w:vAlign w:val="center"/>
          </w:tcPr>
          <w:p w:rsidR="000C4EB6" w:rsidRDefault="000C4EB6">
            <w:pPr>
              <w:framePr w:hSpace="141" w:wrap="auto" w:vAnchor="text" w:hAnchor="text" w:y="1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bCs/>
                <w:sz w:val="20"/>
                <w:szCs w:val="20"/>
              </w:rPr>
              <w:t>OKUL</w:t>
            </w:r>
          </w:p>
        </w:tc>
        <w:tc>
          <w:tcPr>
            <w:tcW w:w="160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vMerge w:val="restart"/>
            <w:shd w:val="clear" w:color="auto" w:fill="DBE5F1"/>
            <w:vAlign w:val="center"/>
          </w:tcPr>
          <w:p w:rsidR="000C4EB6" w:rsidRDefault="000C4EB6">
            <w:pPr>
              <w:framePr w:hSpace="141" w:wrap="auto" w:vAnchor="text" w:hAnchor="text" w:y="1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bCs/>
                <w:sz w:val="20"/>
                <w:szCs w:val="20"/>
              </w:rPr>
              <w:t>KÜTÜPHANE</w:t>
            </w:r>
          </w:p>
        </w:tc>
        <w:tc>
          <w:tcPr>
            <w:tcW w:w="1491" w:type="dxa"/>
            <w:vMerge w:val="restart"/>
            <w:shd w:val="clear" w:color="auto" w:fill="8DB3E2"/>
            <w:vAlign w:val="center"/>
          </w:tcPr>
          <w:p w:rsidR="000C4EB6" w:rsidRDefault="000C4EB6">
            <w:pPr>
              <w:framePr w:hSpace="141" w:wrap="auto" w:vAnchor="text" w:hAnchor="text" w:y="1"/>
              <w:jc w:val="center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  <w:r>
              <w:rPr>
                <w:rFonts w:ascii="Arial TUR" w:hAnsi="Arial TUR" w:cs="Arial TUR"/>
                <w:b/>
                <w:bCs/>
                <w:sz w:val="20"/>
                <w:szCs w:val="20"/>
              </w:rPr>
              <w:t>MARKET</w:t>
            </w:r>
          </w:p>
        </w:tc>
        <w:tc>
          <w:tcPr>
            <w:tcW w:w="73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  <w:tr w:rsidR="000C4EB6">
        <w:trPr>
          <w:cantSplit/>
          <w:trHeight w:val="332"/>
        </w:trPr>
        <w:tc>
          <w:tcPr>
            <w:tcW w:w="73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  <w:vMerge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60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495" w:type="dxa"/>
            <w:gridSpan w:val="2"/>
            <w:vMerge/>
            <w:shd w:val="clear" w:color="auto" w:fill="DBE5F1"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491" w:type="dxa"/>
            <w:vMerge/>
            <w:shd w:val="clear" w:color="auto" w:fill="8DB3E2"/>
            <w:vAlign w:val="center"/>
          </w:tcPr>
          <w:p w:rsidR="000C4EB6" w:rsidRDefault="000C4EB6">
            <w:pPr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  <w:tr w:rsidR="000C4EB6">
        <w:trPr>
          <w:trHeight w:val="104"/>
        </w:trPr>
        <w:tc>
          <w:tcPr>
            <w:tcW w:w="73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984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60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05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443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1491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  <w:tc>
          <w:tcPr>
            <w:tcW w:w="732" w:type="dxa"/>
            <w:vAlign w:val="center"/>
          </w:tcPr>
          <w:p w:rsidR="000C4EB6" w:rsidRDefault="000C4EB6">
            <w:pPr>
              <w:framePr w:hSpace="141" w:wrap="auto" w:vAnchor="text" w:hAnchor="text" w:y="1"/>
              <w:rPr>
                <w:rFonts w:ascii="Arial TUR" w:hAnsi="Arial TUR" w:cs="Arial TUR"/>
                <w:b/>
                <w:bCs/>
                <w:sz w:val="20"/>
                <w:szCs w:val="20"/>
              </w:rPr>
            </w:pPr>
          </w:p>
        </w:tc>
      </w:tr>
    </w:tbl>
    <w:p w:rsidR="000C4EB6" w:rsidRPr="00EC696E" w:rsidRDefault="000C4EB6" w:rsidP="00187A13">
      <w:pPr>
        <w:spacing w:line="360" w:lineRule="auto"/>
        <w:rPr>
          <w:sz w:val="20"/>
          <w:szCs w:val="20"/>
        </w:rPr>
      </w:pPr>
      <w:r>
        <w:rPr>
          <w:rFonts w:ascii="ALFABET98" w:hAnsi="ALFABET98" w:cs="ALFABET98"/>
        </w:rPr>
        <w:t>3</w:t>
      </w:r>
      <w:r w:rsidRPr="00187A13">
        <w:t xml:space="preserve">- </w:t>
      </w:r>
      <w:r w:rsidRPr="00EC696E">
        <w:rPr>
          <w:sz w:val="20"/>
          <w:szCs w:val="20"/>
        </w:rPr>
        <w:t>Çağlayan Sokağı’nın batısında …………………</w:t>
      </w:r>
      <w:r>
        <w:rPr>
          <w:sz w:val="20"/>
          <w:szCs w:val="20"/>
        </w:rPr>
        <w:t>….</w:t>
      </w:r>
      <w:r w:rsidRPr="00EC696E">
        <w:rPr>
          <w:sz w:val="20"/>
          <w:szCs w:val="20"/>
        </w:rPr>
        <w:t>… vardır.</w:t>
      </w:r>
    </w:p>
    <w:p w:rsidR="000C4EB6" w:rsidRDefault="000C4EB6" w:rsidP="00187A13">
      <w:pPr>
        <w:spacing w:line="360" w:lineRule="auto"/>
      </w:pPr>
      <w:r>
        <w:t>Parkın güneyinde …………………….. vardır.</w:t>
      </w:r>
    </w:p>
    <w:p w:rsidR="000C4EB6" w:rsidRDefault="000C4EB6" w:rsidP="00187A13">
      <w:pPr>
        <w:spacing w:line="360" w:lineRule="auto"/>
      </w:pPr>
      <w:r>
        <w:t>Market, okulun ……</w:t>
      </w:r>
      <w:bookmarkStart w:id="0" w:name="_GoBack"/>
      <w:bookmarkEnd w:id="0"/>
      <w:r>
        <w:t>…………………..dadır.</w:t>
      </w:r>
    </w:p>
    <w:p w:rsidR="000C4EB6" w:rsidRDefault="000C4EB6" w:rsidP="00187A13">
      <w:pPr>
        <w:spacing w:line="360" w:lineRule="auto"/>
      </w:pPr>
      <w:r>
        <w:t>4- Yön bulma yöntemlerini yazınız.</w:t>
      </w:r>
    </w:p>
    <w:p w:rsidR="000C4EB6" w:rsidRDefault="000C4EB6" w:rsidP="00187A13">
      <w:pPr>
        <w:spacing w:line="360" w:lineRule="auto"/>
      </w:pPr>
      <w:r w:rsidRPr="00187A13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C4EB6" w:rsidRPr="00EC696E" w:rsidRDefault="000C4EB6" w:rsidP="00F1207F">
      <w:pPr>
        <w:rPr>
          <w:sz w:val="20"/>
          <w:szCs w:val="20"/>
        </w:rPr>
      </w:pPr>
      <w:r>
        <w:t>5-</w:t>
      </w:r>
      <w:r w:rsidRPr="00EC696E">
        <w:rPr>
          <w:sz w:val="20"/>
          <w:szCs w:val="20"/>
        </w:rPr>
        <w:t>Haritalarda kullanılan renkleri ve anlamlarını yazınız.</w:t>
      </w:r>
    </w:p>
    <w:p w:rsidR="000C4EB6" w:rsidRDefault="000C4EB6" w:rsidP="00F1207F">
      <w:pPr>
        <w:spacing w:line="360" w:lineRule="auto"/>
      </w:pPr>
      <w:r w:rsidRPr="00187A13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</w:t>
      </w:r>
    </w:p>
    <w:p w:rsidR="000C4EB6" w:rsidRDefault="000C4EB6" w:rsidP="00F1207F">
      <w:pPr>
        <w:spacing w:line="360" w:lineRule="auto"/>
      </w:pPr>
      <w:r>
        <w:t>6-Haritada numaralanmış bölge adını yazınız.</w:t>
      </w:r>
    </w:p>
    <w:p w:rsidR="000C4EB6" w:rsidRDefault="000C4EB6" w:rsidP="00F1207F">
      <w:pPr>
        <w:spacing w:line="360" w:lineRule="auto"/>
      </w:pPr>
      <w:r>
        <w:t>2-</w:t>
      </w:r>
    </w:p>
    <w:p w:rsidR="000C4EB6" w:rsidRDefault="000C4EB6" w:rsidP="00F1207F">
      <w:pPr>
        <w:spacing w:line="360" w:lineRule="auto"/>
      </w:pPr>
      <w:r>
        <w:t>4-</w:t>
      </w:r>
    </w:p>
    <w:p w:rsidR="000C4EB6" w:rsidRDefault="000C4EB6" w:rsidP="00F1207F">
      <w:pPr>
        <w:spacing w:line="360" w:lineRule="auto"/>
      </w:pPr>
      <w:r>
        <w:t>5-</w:t>
      </w:r>
    </w:p>
    <w:p w:rsidR="000C4EB6" w:rsidRDefault="000C4EB6" w:rsidP="00F1207F">
      <w:pPr>
        <w:spacing w:line="360" w:lineRule="auto"/>
      </w:pPr>
      <w:r>
        <w:t>7-</w:t>
      </w:r>
    </w:p>
    <w:p w:rsidR="000C4EB6" w:rsidRDefault="000C4EB6" w:rsidP="00F1207F">
      <w:pPr>
        <w:spacing w:line="360" w:lineRule="auto"/>
      </w:pPr>
      <w:r>
        <w:t>1-</w:t>
      </w:r>
    </w:p>
    <w:p w:rsidR="000C4EB6" w:rsidRDefault="000C4EB6" w:rsidP="00F1207F">
      <w:pPr>
        <w:spacing w:line="360" w:lineRule="auto"/>
      </w:pPr>
    </w:p>
    <w:p w:rsidR="000C4EB6" w:rsidRDefault="000C4EB6" w:rsidP="00F1207F">
      <w:pPr>
        <w:spacing w:line="360" w:lineRule="auto"/>
      </w:pPr>
      <w:r>
        <w:t>7- Deprem öncesi neler yapmalıyız?</w:t>
      </w:r>
    </w:p>
    <w:p w:rsidR="000C4EB6" w:rsidRDefault="000C4EB6" w:rsidP="00F1207F">
      <w:pPr>
        <w:spacing w:line="360" w:lineRule="auto"/>
      </w:pPr>
      <w:r w:rsidRPr="00187A13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</w:t>
      </w:r>
    </w:p>
    <w:p w:rsidR="000C4EB6" w:rsidRDefault="000C4EB6" w:rsidP="00F1207F">
      <w:pPr>
        <w:spacing w:line="360" w:lineRule="auto"/>
      </w:pPr>
      <w:r>
        <w:t>8-Vatandaşlık görevlerimiz nelerdir?</w:t>
      </w:r>
    </w:p>
    <w:p w:rsidR="000C4EB6" w:rsidRDefault="000C4EB6" w:rsidP="00F1207F">
      <w:pPr>
        <w:spacing w:line="360" w:lineRule="auto"/>
      </w:pPr>
      <w:r w:rsidRPr="00187A13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........................</w:t>
      </w:r>
    </w:p>
    <w:p w:rsidR="000C4EB6" w:rsidRDefault="000C4EB6" w:rsidP="00F1207F">
      <w:pPr>
        <w:spacing w:line="360" w:lineRule="auto"/>
      </w:pPr>
      <w:r>
        <w:t>9-Daha temiz bir dünya için neler yapmalıyız?</w:t>
      </w:r>
    </w:p>
    <w:p w:rsidR="000C4EB6" w:rsidRDefault="000C4EB6" w:rsidP="00F1207F">
      <w:pPr>
        <w:spacing w:line="360" w:lineRule="auto"/>
      </w:pPr>
      <w:r w:rsidRPr="00187A13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>
        <w:t>..</w:t>
      </w:r>
    </w:p>
    <w:p w:rsidR="000C4EB6" w:rsidRDefault="000C4EB6" w:rsidP="00F1207F">
      <w:pPr>
        <w:spacing w:line="360" w:lineRule="auto"/>
      </w:pPr>
      <w:r w:rsidRPr="00187A13">
        <w:t>.....................................................................................</w:t>
      </w:r>
      <w:r>
        <w:t>..</w:t>
      </w:r>
    </w:p>
    <w:p w:rsidR="000C4EB6" w:rsidRDefault="000C4EB6" w:rsidP="00F1207F">
      <w:pPr>
        <w:spacing w:line="360" w:lineRule="auto"/>
      </w:pPr>
      <w:r>
        <w:t>10-İnsanlar nelerden tasarruf yapabilirler?</w:t>
      </w:r>
    </w:p>
    <w:p w:rsidR="000C4EB6" w:rsidRDefault="000C4EB6" w:rsidP="00F1207F">
      <w:pPr>
        <w:spacing w:line="360" w:lineRule="auto"/>
      </w:pPr>
      <w:r w:rsidRPr="00187A13"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0C4EB6" w:rsidRDefault="000C4EB6" w:rsidP="00F1207F">
      <w:pPr>
        <w:spacing w:line="360" w:lineRule="auto"/>
      </w:pPr>
      <w:r w:rsidRPr="00187A13">
        <w:t>.....................................................................................</w:t>
      </w:r>
      <w:r>
        <w:t>..</w:t>
      </w:r>
    </w:p>
    <w:p w:rsidR="000C4EB6" w:rsidRDefault="000C4EB6" w:rsidP="00F1207F">
      <w:pPr>
        <w:spacing w:line="360" w:lineRule="auto"/>
      </w:pPr>
      <w:r>
        <w:t>11-Yön şemasını çiziniz ve yönleri yazınız.</w:t>
      </w:r>
    </w:p>
    <w:p w:rsidR="000C4EB6" w:rsidRDefault="000C4EB6" w:rsidP="00F1207F">
      <w:pPr>
        <w:spacing w:line="360" w:lineRule="auto"/>
      </w:pPr>
    </w:p>
    <w:p w:rsidR="000C4EB6" w:rsidRDefault="000C4EB6" w:rsidP="00F1207F">
      <w:pPr>
        <w:spacing w:line="360" w:lineRule="auto"/>
      </w:pPr>
    </w:p>
    <w:p w:rsidR="000C4EB6" w:rsidRPr="00187A13" w:rsidRDefault="000C4EB6" w:rsidP="00F1207F">
      <w:pPr>
        <w:spacing w:line="360" w:lineRule="auto"/>
      </w:pPr>
    </w:p>
    <w:p w:rsidR="000C4EB6" w:rsidRPr="00187A13" w:rsidRDefault="000C4EB6" w:rsidP="00F1207F">
      <w:pPr>
        <w:spacing w:line="360" w:lineRule="auto"/>
      </w:pPr>
      <w:hyperlink r:id="rId5" w:history="1">
        <w:r w:rsidRPr="00E1464A">
          <w:rPr>
            <w:rStyle w:val="Hyperlink"/>
          </w:rPr>
          <w:t>www.sorubak.com</w:t>
        </w:r>
      </w:hyperlink>
      <w:r>
        <w:t xml:space="preserve"> </w:t>
      </w:r>
    </w:p>
    <w:sectPr w:rsidR="000C4EB6" w:rsidRPr="00187A13" w:rsidSect="00F1207F">
      <w:pgSz w:w="11906" w:h="16838"/>
      <w:pgMar w:top="709" w:right="566" w:bottom="284" w:left="567" w:header="708" w:footer="708" w:gutter="0"/>
      <w:cols w:num="2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TUR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87A13"/>
    <w:rsid w:val="000C4EB6"/>
    <w:rsid w:val="00187A13"/>
    <w:rsid w:val="00485399"/>
    <w:rsid w:val="00546C5B"/>
    <w:rsid w:val="006126D2"/>
    <w:rsid w:val="00910CFA"/>
    <w:rsid w:val="00A33B29"/>
    <w:rsid w:val="00A94C3E"/>
    <w:rsid w:val="00E1464A"/>
    <w:rsid w:val="00EC696E"/>
    <w:rsid w:val="00F120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7A13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F1207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F1207F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A33B2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0373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73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29</TotalTime>
  <Pages>1</Pages>
  <Words>600</Words>
  <Characters>3420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y</dc:creator>
  <cp:keywords>www.sorubak.com</cp:keywords>
  <dc:description>www.sorubak.com</dc:description>
  <cp:lastModifiedBy>EDANUR</cp:lastModifiedBy>
  <cp:revision>3</cp:revision>
  <dcterms:created xsi:type="dcterms:W3CDTF">2013-03-28T08:41:00Z</dcterms:created>
  <dcterms:modified xsi:type="dcterms:W3CDTF">2013-03-30T10:41:00Z</dcterms:modified>
  <cp:category>www.sorubak.com</cp:category>
</cp:coreProperties>
</file>