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F00" w:rsidRDefault="00336F00">
      <w:hyperlink r:id="rId4" w:history="1">
        <w:r>
          <w:rPr>
            <w:rStyle w:val="Hyperlink"/>
            <w:rFonts w:ascii="Comic Sans MS" w:hAnsi="Comic Sans MS" w:cs="Comic Sans MS"/>
            <w:noProof/>
            <w:sz w:val="20"/>
            <w:szCs w:val="20"/>
            <w:lang w:eastAsia="tr-TR"/>
          </w:rPr>
          <w:t>www.sorubak.com</w:t>
        </w:r>
      </w:hyperlink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40.1pt;margin-top:-37.85pt;width:529.5pt;height:38.25pt;z-index:251645440;visibility:visible;mso-position-horizontal-relative:text;mso-position-vertical-relative:text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36F00" w:rsidRPr="00842C42" w:rsidRDefault="00336F00" w:rsidP="00842C42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 w:rsidRPr="00842C42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3.SINIF </w:t>
                  </w:r>
                  <w:r w:rsidRPr="00842C42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–</w:t>
                  </w:r>
                  <w:r w:rsidRPr="00842C42">
                    <w:rPr>
                      <w:rFonts w:ascii="ALFABET98 Tur" w:hAnsi="ALFABET98 Tur" w:cs="ALFABET98 Tur"/>
                      <w:b/>
                      <w:bCs/>
                      <w:sz w:val="32"/>
                      <w:szCs w:val="32"/>
                    </w:rPr>
                    <w:t xml:space="preserve"> AĞIRLIK ÖLÇÜLERİ ( KİLOGRAM </w:t>
                  </w:r>
                  <w:r w:rsidRPr="00842C42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–</w:t>
                  </w:r>
                  <w:r w:rsidRPr="00842C42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GRAM)</w:t>
                  </w:r>
                </w:p>
              </w:txbxContent>
            </v:textbox>
          </v:shape>
        </w:pict>
      </w:r>
    </w:p>
    <w:p w:rsidR="00336F00" w:rsidRDefault="00336F00">
      <w:r>
        <w:rPr>
          <w:noProof/>
          <w:lang w:eastAsia="tr-TR"/>
        </w:rPr>
        <w:pict>
          <v:shape id="Eşittir 19" o:spid="_x0000_s1027" style="position:absolute;margin-left:329.65pt;margin-top:32.7pt;width:25.5pt;height:32.25pt;z-index:251647488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5" o:spid="_x0000_s1028" style="position:absolute;margin-left:77.65pt;margin-top:32.7pt;width:25.5pt;height:32.25pt;z-index:251646464;visibility:visible;v-text-anchor:middle" coordsize="323850,409575" o:spt="100" adj="0,,0" path="m42926,84372r237998,l280924,180704r-237998,l42926,84372xm42926,228871r237998,l280924,325203r-237998,l42926,228871xe" fillcolor="#4f81bd" strokecolor="#243f60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CC128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4" o:spid="_x0000_i1025" type="#_x0000_t75" style="width:177.75pt;height:101.25pt;visibility:visible">
            <v:imagedata r:id="rId5" o:title="" croptop="-5130f" cropbottom="-7329f" cropleft="-1429f"/>
            <o:lock v:ext="edit" aspectratio="f"/>
          </v:shape>
        </w:pict>
      </w:r>
      <w:r>
        <w:t xml:space="preserve">                              </w:t>
      </w:r>
      <w:r w:rsidRPr="00CC1282">
        <w:rPr>
          <w:noProof/>
          <w:lang w:eastAsia="tr-TR"/>
        </w:rPr>
        <w:pict>
          <v:shape id="Diyagram 8" o:spid="_x0000_i1026" type="#_x0000_t75" style="width:177.75pt;height:101.25pt;visibility:visible">
            <v:imagedata r:id="rId6" o:title="" croptop="-5130f" cropbottom="-7329f" cropleft="-1429f"/>
            <o:lock v:ext="edit" aspectratio="f"/>
          </v:shape>
        </w:pict>
      </w:r>
    </w:p>
    <w:p w:rsidR="00336F00" w:rsidRDefault="00336F00">
      <w:r>
        <w:rPr>
          <w:noProof/>
          <w:lang w:eastAsia="tr-TR"/>
        </w:rPr>
        <w:pict>
          <v:shape id="Eşittir 29" o:spid="_x0000_s1029" style="position:absolute;margin-left:335.65pt;margin-top:451.2pt;width:25.5pt;height:32.25pt;z-index:251657728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28" o:spid="_x0000_s1030" style="position:absolute;margin-left:77.65pt;margin-top:447.45pt;width:25.5pt;height:32.25pt;z-index:251656704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27" o:spid="_x0000_s1031" style="position:absolute;margin-left:331.9pt;margin-top:344.7pt;width:25.5pt;height:32.25pt;z-index:251655680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26" o:spid="_x0000_s1032" style="position:absolute;margin-left:77.65pt;margin-top:344.7pt;width:25.5pt;height:32.25pt;z-index:251654656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25" o:spid="_x0000_s1033" style="position:absolute;margin-left:331.9pt;margin-top:242.7pt;width:25.5pt;height:32.25pt;z-index:251653632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24" o:spid="_x0000_s1034" style="position:absolute;margin-left:77.65pt;margin-top:242.7pt;width:25.5pt;height:32.25pt;z-index:251652608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23" o:spid="_x0000_s1035" style="position:absolute;margin-left:331.15pt;margin-top:138.45pt;width:25.5pt;height:32.25pt;z-index:251651584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22" o:spid="_x0000_s1036" style="position:absolute;margin-left:77.65pt;margin-top:138.45pt;width:25.5pt;height:32.25pt;z-index:251650560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21" o:spid="_x0000_s1037" style="position:absolute;margin-left:331.15pt;margin-top:31.95pt;width:25.5pt;height:32.25pt;z-index:251649536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20" o:spid="_x0000_s1038" style="position:absolute;margin-left:77.65pt;margin-top:31.95pt;width:25.5pt;height:32.25pt;z-index:251648512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CC1282">
        <w:rPr>
          <w:noProof/>
          <w:lang w:eastAsia="tr-TR"/>
        </w:rPr>
        <w:pict>
          <v:shape id="Diyagram 9" o:spid="_x0000_i1027" type="#_x0000_t75" style="width:177.75pt;height:101.25pt;visibility:visible">
            <v:imagedata r:id="rId7" o:title="" croptop="-5130f" cropbottom="-7329f" cropleft="-1429f"/>
            <o:lock v:ext="edit" aspectratio="f"/>
          </v:shape>
        </w:pict>
      </w:r>
      <w:r>
        <w:t xml:space="preserve">                              </w:t>
      </w:r>
      <w:r w:rsidRPr="00CC1282">
        <w:rPr>
          <w:noProof/>
          <w:lang w:eastAsia="tr-TR"/>
        </w:rPr>
        <w:pict>
          <v:shape id="Diyagram 10" o:spid="_x0000_i1028" type="#_x0000_t75" style="width:177.75pt;height:101.25pt;visibility:visible">
            <v:imagedata r:id="rId8" o:title="" croptop="-5130f" cropbottom="-7329f" cropleft="-1429f"/>
            <o:lock v:ext="edit" aspectratio="f"/>
          </v:shape>
        </w:pict>
      </w:r>
      <w:r w:rsidRPr="00CC1282">
        <w:rPr>
          <w:noProof/>
          <w:lang w:eastAsia="tr-TR"/>
        </w:rPr>
        <w:pict>
          <v:shape id="Diyagram 11" o:spid="_x0000_i1029" type="#_x0000_t75" style="width:177.75pt;height:101.25pt;visibility:visible">
            <v:imagedata r:id="rId9" o:title="" croptop="-5130f" cropbottom="-7329f" cropleft="-1429f"/>
            <o:lock v:ext="edit" aspectratio="f"/>
          </v:shape>
        </w:pict>
      </w:r>
      <w:r>
        <w:t xml:space="preserve">                              </w:t>
      </w:r>
      <w:r w:rsidRPr="00CC1282">
        <w:rPr>
          <w:noProof/>
          <w:lang w:eastAsia="tr-TR"/>
        </w:rPr>
        <w:pict>
          <v:shape id="Diyagram 12" o:spid="_x0000_i1030" type="#_x0000_t75" style="width:177.75pt;height:101.25pt;visibility:visible">
            <v:imagedata r:id="rId10" o:title="" croptop="-5130f" cropbottom="-7329f" cropleft="-1429f"/>
            <o:lock v:ext="edit" aspectratio="f"/>
          </v:shape>
        </w:pict>
      </w:r>
      <w:r w:rsidRPr="00CC1282">
        <w:rPr>
          <w:noProof/>
          <w:lang w:eastAsia="tr-TR"/>
        </w:rPr>
        <w:pict>
          <v:shape id="Diyagram 13" o:spid="_x0000_i1031" type="#_x0000_t75" style="width:177.75pt;height:101.25pt;visibility:visible">
            <v:imagedata r:id="rId11" o:title="" croptop="-5130f" cropbottom="-7329f" cropleft="-1429f"/>
            <o:lock v:ext="edit" aspectratio="f"/>
          </v:shape>
        </w:pict>
      </w:r>
      <w:r>
        <w:t xml:space="preserve">                               </w:t>
      </w:r>
      <w:r w:rsidRPr="00CC1282">
        <w:rPr>
          <w:noProof/>
          <w:lang w:eastAsia="tr-TR"/>
        </w:rPr>
        <w:pict>
          <v:shape id="Diyagram 14" o:spid="_x0000_i1032" type="#_x0000_t75" style="width:177.75pt;height:101.25pt;visibility:visible">
            <v:imagedata r:id="rId12" o:title="" croptop="-5130f" cropbottom="-7329f" cropleft="-1429f"/>
            <o:lock v:ext="edit" aspectratio="f"/>
          </v:shape>
        </w:pict>
      </w:r>
      <w:r w:rsidRPr="00CC1282">
        <w:rPr>
          <w:noProof/>
          <w:lang w:eastAsia="tr-TR"/>
        </w:rPr>
        <w:pict>
          <v:shape id="Diyagram 15" o:spid="_x0000_i1033" type="#_x0000_t75" style="width:177.75pt;height:101.25pt;visibility:visible">
            <v:imagedata r:id="rId13" o:title="" croptop="-5130f" cropbottom="-7329f" cropleft="-1429f"/>
            <o:lock v:ext="edit" aspectratio="f"/>
          </v:shape>
        </w:pict>
      </w:r>
      <w:r>
        <w:t xml:space="preserve">                               </w:t>
      </w:r>
      <w:r w:rsidRPr="00CC1282">
        <w:rPr>
          <w:noProof/>
          <w:lang w:eastAsia="tr-TR"/>
        </w:rPr>
        <w:pict>
          <v:shape id="Diyagram 16" o:spid="_x0000_i1034" type="#_x0000_t75" style="width:177.75pt;height:101.25pt;visibility:visible">
            <v:imagedata r:id="rId14" o:title="" croptop="-5130f" cropbottom="-7329f" cropleft="-1429f"/>
            <o:lock v:ext="edit" aspectratio="f"/>
          </v:shape>
        </w:pict>
      </w:r>
      <w:r w:rsidRPr="00CC1282">
        <w:rPr>
          <w:noProof/>
          <w:lang w:eastAsia="tr-TR"/>
        </w:rPr>
        <w:pict>
          <v:shape id="Diyagram 17" o:spid="_x0000_i1035" type="#_x0000_t75" style="width:177.75pt;height:101.25pt;visibility:visible">
            <v:imagedata r:id="rId15" o:title="" croptop="-5130f" cropbottom="-7329f" cropleft="-1429f"/>
            <o:lock v:ext="edit" aspectratio="f"/>
          </v:shape>
        </w:pict>
      </w:r>
      <w:r>
        <w:t xml:space="preserve">                               </w:t>
      </w:r>
      <w:bookmarkStart w:id="0" w:name="_GoBack"/>
      <w:r w:rsidRPr="00CC1282">
        <w:rPr>
          <w:noProof/>
          <w:lang w:eastAsia="tr-TR"/>
        </w:rPr>
        <w:pict>
          <v:shape id="Diyagram 18" o:spid="_x0000_i1036" type="#_x0000_t75" style="width:177.75pt;height:101.25pt;visibility:visible">
            <v:imagedata r:id="rId16" o:title="" croptop="-5130f" cropbottom="-7329f" cropleft="-1429f"/>
            <o:lock v:ext="edit" aspectratio="f"/>
          </v:shape>
        </w:pict>
      </w:r>
      <w:bookmarkEnd w:id="0"/>
    </w:p>
    <w:p w:rsidR="00336F00" w:rsidRDefault="00336F00"/>
    <w:p w:rsidR="00336F00" w:rsidRDefault="00336F00" w:rsidP="00171223"/>
    <w:p w:rsidR="00336F00" w:rsidRDefault="00336F00" w:rsidP="00171223">
      <w:r>
        <w:rPr>
          <w:noProof/>
          <w:lang w:eastAsia="tr-TR"/>
        </w:rPr>
        <w:pict>
          <v:shape id="Eşittir 31" o:spid="_x0000_s1039" style="position:absolute;margin-left:329.65pt;margin-top:32.7pt;width:25.5pt;height:32.25pt;z-index:251659776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32" o:spid="_x0000_s1040" style="position:absolute;margin-left:77.65pt;margin-top:32.7pt;width:25.5pt;height:32.25pt;z-index:251658752;visibility:visible;v-text-anchor:middle" coordsize="323850,409575" o:spt="100" adj="0,,0" path="m42926,84372r237998,l280924,180704r-237998,l42926,84372xm42926,228871r237998,l280924,325203r-237998,l42926,228871xe" fillcolor="#4f81bd" strokecolor="#243f60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CC1282">
        <w:rPr>
          <w:noProof/>
          <w:lang w:eastAsia="tr-TR"/>
        </w:rPr>
        <w:pict>
          <v:shape id="Diyagram 43" o:spid="_x0000_i1037" type="#_x0000_t75" style="width:177.75pt;height:101.25pt;visibility:visible">
            <v:imagedata r:id="rId17" o:title="" croptop="-5130f" cropbottom="-7329f" cropleft="-1429f"/>
            <o:lock v:ext="edit" aspectratio="f"/>
          </v:shape>
        </w:pict>
      </w:r>
      <w:r>
        <w:t xml:space="preserve">                              </w:t>
      </w:r>
      <w:r w:rsidRPr="00CC1282">
        <w:rPr>
          <w:noProof/>
          <w:lang w:eastAsia="tr-TR"/>
        </w:rPr>
        <w:pict>
          <v:shape id="Diyagram 44" o:spid="_x0000_i1038" type="#_x0000_t75" style="width:177.75pt;height:101.25pt;visibility:visible">
            <v:imagedata r:id="rId18" o:title="" croptop="-5130f" cropbottom="-7329f" cropleft="-1429f"/>
            <o:lock v:ext="edit" aspectratio="f"/>
          </v:shape>
        </w:pict>
      </w:r>
    </w:p>
    <w:p w:rsidR="00336F00" w:rsidRDefault="00336F00">
      <w:r>
        <w:rPr>
          <w:noProof/>
          <w:lang w:eastAsia="tr-TR"/>
        </w:rPr>
        <w:pict>
          <v:shape id="Eşittir 33" o:spid="_x0000_s1041" style="position:absolute;margin-left:335.65pt;margin-top:451.2pt;width:25.5pt;height:32.25pt;z-index:251670016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34" o:spid="_x0000_s1042" style="position:absolute;margin-left:77.65pt;margin-top:447.45pt;width:25.5pt;height:32.25pt;z-index:251668992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35" o:spid="_x0000_s1043" style="position:absolute;margin-left:331.9pt;margin-top:344.7pt;width:25.5pt;height:32.25pt;z-index:251667968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36" o:spid="_x0000_s1044" style="position:absolute;margin-left:77.65pt;margin-top:344.7pt;width:25.5pt;height:32.25pt;z-index:251666944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37" o:spid="_x0000_s1045" style="position:absolute;margin-left:331.9pt;margin-top:242.7pt;width:25.5pt;height:32.25pt;z-index:251665920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38" o:spid="_x0000_s1046" style="position:absolute;margin-left:77.65pt;margin-top:242.7pt;width:25.5pt;height:32.25pt;z-index:251664896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39" o:spid="_x0000_s1047" style="position:absolute;margin-left:331.15pt;margin-top:138.45pt;width:25.5pt;height:32.25pt;z-index:251663872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40" o:spid="_x0000_s1048" style="position:absolute;margin-left:77.65pt;margin-top:138.45pt;width:25.5pt;height:32.25pt;z-index:251662848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41" o:spid="_x0000_s1049" style="position:absolute;margin-left:331.15pt;margin-top:31.95pt;width:25.5pt;height:32.25pt;z-index:251661824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42" o:spid="_x0000_s1050" style="position:absolute;margin-left:77.65pt;margin-top:31.95pt;width:25.5pt;height:32.25pt;z-index:251660800;visibility:visible;v-text-anchor:middle" coordsize="323850,409575" o:spt="100" adj="0,,0" path="m42926,84372r237998,l280924,180704r-237998,l42926,84372xm42926,228871r237998,l280924,325203r-237998,l42926,228871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2926,84372;280924,84372;280924,180704;42926,180704;42926,84372;42926,228871;280924,228871;280924,325203;42926,325203;42926,22887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CC1282">
        <w:rPr>
          <w:noProof/>
          <w:lang w:eastAsia="tr-TR"/>
        </w:rPr>
        <w:pict>
          <v:shape id="Diyagram 45" o:spid="_x0000_i1039" type="#_x0000_t75" style="width:177.75pt;height:101.25pt;visibility:visible">
            <v:imagedata r:id="rId19" o:title="" croptop="-5130f" cropbottom="-7329f" cropleft="-1429f"/>
            <o:lock v:ext="edit" aspectratio="f"/>
          </v:shape>
        </w:pict>
      </w:r>
      <w:r>
        <w:t xml:space="preserve">                              </w:t>
      </w:r>
      <w:r w:rsidRPr="00CC1282">
        <w:rPr>
          <w:noProof/>
          <w:lang w:eastAsia="tr-TR"/>
        </w:rPr>
        <w:pict>
          <v:shape id="Diyagram 46" o:spid="_x0000_i1040" type="#_x0000_t75" style="width:177.75pt;height:101.25pt;visibility:visible">
            <v:imagedata r:id="rId20" o:title="" croptop="-5130f" cropbottom="-7329f" cropleft="-1429f"/>
            <o:lock v:ext="edit" aspectratio="f"/>
          </v:shape>
        </w:pict>
      </w:r>
      <w:r w:rsidRPr="00CC1282">
        <w:rPr>
          <w:noProof/>
          <w:lang w:eastAsia="tr-TR"/>
        </w:rPr>
        <w:pict>
          <v:shape id="Diyagram 47" o:spid="_x0000_i1041" type="#_x0000_t75" style="width:177.75pt;height:101.25pt;visibility:visible">
            <v:imagedata r:id="rId21" o:title="" croptop="-5130f" cropbottom="-7329f" cropleft="-1429f"/>
            <o:lock v:ext="edit" aspectratio="f"/>
          </v:shape>
        </w:pict>
      </w:r>
      <w:r>
        <w:t xml:space="preserve">                              </w:t>
      </w:r>
      <w:r w:rsidRPr="00CC1282">
        <w:rPr>
          <w:noProof/>
          <w:lang w:eastAsia="tr-TR"/>
        </w:rPr>
        <w:pict>
          <v:shape id="Diyagram 48" o:spid="_x0000_i1042" type="#_x0000_t75" style="width:177.75pt;height:101.25pt;visibility:visible">
            <v:imagedata r:id="rId22" o:title="" croptop="-5130f" cropbottom="-7329f" cropleft="-1429f"/>
            <o:lock v:ext="edit" aspectratio="f"/>
          </v:shape>
        </w:pict>
      </w:r>
      <w:r w:rsidRPr="00CC1282">
        <w:rPr>
          <w:noProof/>
          <w:lang w:eastAsia="tr-TR"/>
        </w:rPr>
        <w:pict>
          <v:shape id="Diyagram 49" o:spid="_x0000_i1043" type="#_x0000_t75" style="width:177.75pt;height:101.25pt;visibility:visible">
            <v:imagedata r:id="rId23" o:title="" croptop="-5130f" cropbottom="-7329f" cropleft="-1429f"/>
            <o:lock v:ext="edit" aspectratio="f"/>
          </v:shape>
        </w:pict>
      </w:r>
      <w:r>
        <w:t xml:space="preserve">                               </w:t>
      </w:r>
      <w:r w:rsidRPr="00CC1282">
        <w:rPr>
          <w:noProof/>
          <w:lang w:eastAsia="tr-TR"/>
        </w:rPr>
        <w:pict>
          <v:shape id="Diyagram 50" o:spid="_x0000_i1044" type="#_x0000_t75" style="width:177.75pt;height:101.25pt;visibility:visible">
            <v:imagedata r:id="rId24" o:title="" croptop="-5130f" cropbottom="-7329f" cropleft="-1429f"/>
            <o:lock v:ext="edit" aspectratio="f"/>
          </v:shape>
        </w:pict>
      </w:r>
      <w:r w:rsidRPr="00CC1282">
        <w:rPr>
          <w:noProof/>
          <w:lang w:eastAsia="tr-TR"/>
        </w:rPr>
        <w:pict>
          <v:shape id="Diyagram 51" o:spid="_x0000_i1045" type="#_x0000_t75" style="width:177.75pt;height:101.25pt;visibility:visible">
            <v:imagedata r:id="rId25" o:title="" croptop="-5130f" cropbottom="-7329f" cropleft="-1429f"/>
            <o:lock v:ext="edit" aspectratio="f"/>
          </v:shape>
        </w:pict>
      </w:r>
      <w:r>
        <w:t xml:space="preserve">                               </w:t>
      </w:r>
      <w:r w:rsidRPr="00CC1282">
        <w:rPr>
          <w:noProof/>
          <w:lang w:eastAsia="tr-TR"/>
        </w:rPr>
        <w:pict>
          <v:shape id="Diyagram 52" o:spid="_x0000_i1046" type="#_x0000_t75" style="width:177.75pt;height:101.25pt;visibility:visible">
            <v:imagedata r:id="rId26" o:title="" croptop="-5130f" cropbottom="-7329f" cropleft="-1429f"/>
            <o:lock v:ext="edit" aspectratio="f"/>
          </v:shape>
        </w:pict>
      </w:r>
      <w:r w:rsidRPr="00CC1282">
        <w:rPr>
          <w:noProof/>
          <w:lang w:eastAsia="tr-TR"/>
        </w:rPr>
        <w:pict>
          <v:shape id="Diyagram 53" o:spid="_x0000_i1047" type="#_x0000_t75" style="width:177.75pt;height:101.25pt;visibility:visible">
            <v:imagedata r:id="rId27" o:title="" croptop="-5130f" cropbottom="-7329f" cropleft="-1429f"/>
            <o:lock v:ext="edit" aspectratio="f"/>
          </v:shape>
        </w:pict>
      </w:r>
      <w:r>
        <w:t xml:space="preserve">                               </w:t>
      </w:r>
      <w:r w:rsidRPr="00CC1282">
        <w:rPr>
          <w:noProof/>
          <w:lang w:eastAsia="tr-TR"/>
        </w:rPr>
        <w:pict>
          <v:shape id="Diyagram 54" o:spid="_x0000_i1048" type="#_x0000_t75" style="width:177.75pt;height:101.25pt;visibility:visible">
            <v:imagedata r:id="rId28" o:title="" croptop="-5130f" cropbottom="-7329f" cropleft="-1429f"/>
            <o:lock v:ext="edit" aspectratio="f"/>
          </v:shape>
        </w:pict>
      </w:r>
    </w:p>
    <w:p w:rsidR="00336F00" w:rsidRDefault="00336F00"/>
    <w:sectPr w:rsidR="00336F00" w:rsidSect="00114313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4313"/>
    <w:rsid w:val="00114313"/>
    <w:rsid w:val="00171223"/>
    <w:rsid w:val="0017639A"/>
    <w:rsid w:val="0032624E"/>
    <w:rsid w:val="00336F00"/>
    <w:rsid w:val="00402931"/>
    <w:rsid w:val="007F0AED"/>
    <w:rsid w:val="00842C42"/>
    <w:rsid w:val="008B2776"/>
    <w:rsid w:val="00994497"/>
    <w:rsid w:val="00AC3CAF"/>
    <w:rsid w:val="00B021CB"/>
    <w:rsid w:val="00B3319D"/>
    <w:rsid w:val="00CB282B"/>
    <w:rsid w:val="00CC1282"/>
    <w:rsid w:val="00E41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39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B2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277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262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3</Pages>
  <Words>71</Words>
  <Characters>407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eymen</dc:creator>
  <cp:keywords>www.sorubak.com</cp:keywords>
  <dc:description>www.sorubak.com</dc:description>
  <cp:lastModifiedBy>EDANUR</cp:lastModifiedBy>
  <cp:revision>2</cp:revision>
  <dcterms:created xsi:type="dcterms:W3CDTF">2013-03-04T16:35:00Z</dcterms:created>
  <dcterms:modified xsi:type="dcterms:W3CDTF">2013-03-27T11:07:00Z</dcterms:modified>
  <cp:category>www.sorubak.com</cp:category>
  <cp:version>www.sorubak.com</cp:version>
</cp:coreProperties>
</file>