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06" w:rsidRPr="001F0CF4" w:rsidRDefault="00663306" w:rsidP="001F0C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SORULAR</w:t>
      </w:r>
    </w:p>
    <w:p w:rsidR="00663306" w:rsidRDefault="00663306" w:rsidP="001F0CF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Yarısı 44 olan sayının tamamı kaçtır?</w:t>
      </w: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1F0CF4">
      <w:pPr>
        <w:rPr>
          <w:b/>
          <w:bCs/>
          <w:sz w:val="24"/>
          <w:szCs w:val="24"/>
        </w:rPr>
      </w:pPr>
      <w:hyperlink r:id="rId5" w:history="1">
        <w:r>
          <w:rPr>
            <w:rStyle w:val="Hyperlink"/>
            <w:b/>
            <w:bCs/>
          </w:rPr>
          <w:t>www.sorubak.com</w:t>
        </w:r>
      </w:hyperlink>
    </w:p>
    <w:p w:rsidR="00663306" w:rsidRPr="001F0CF4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6556C3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Yarısı 38 olan sayının tamamı kaçtır?</w:t>
      </w:r>
    </w:p>
    <w:p w:rsidR="00663306" w:rsidRPr="001F0CF4" w:rsidRDefault="00663306" w:rsidP="001F0CF4">
      <w:pPr>
        <w:pStyle w:val="ListParagraph"/>
        <w:rPr>
          <w:b/>
          <w:bCs/>
          <w:sz w:val="24"/>
          <w:szCs w:val="24"/>
        </w:rPr>
      </w:pP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Pr="001F0CF4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6556C3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Çeyreği 41 olan sayının tamamı kaçtır?</w:t>
      </w: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Pr="001F0CF4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1F0CF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35 sayısının 15 fazlasının  4’e bölümü kaç olur?</w:t>
      </w: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Pr="001F0CF4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D803CF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155 sayısının 55 eksiğinin  5’e bölümü kaç olur?</w:t>
      </w: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Pr="001F0CF4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1F0CF4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Bir bölme işleminde bölünen 99, bölen 6 ise kalan kaç olur?</w:t>
      </w:r>
    </w:p>
    <w:p w:rsidR="00663306" w:rsidRDefault="00663306" w:rsidP="006556C3">
      <w:pPr>
        <w:rPr>
          <w:b/>
          <w:bCs/>
          <w:sz w:val="24"/>
          <w:szCs w:val="24"/>
        </w:rPr>
      </w:pPr>
    </w:p>
    <w:p w:rsidR="00663306" w:rsidRPr="006556C3" w:rsidRDefault="00663306" w:rsidP="006556C3">
      <w:pPr>
        <w:rPr>
          <w:b/>
          <w:bCs/>
          <w:sz w:val="24"/>
          <w:szCs w:val="24"/>
        </w:rPr>
      </w:pPr>
    </w:p>
    <w:p w:rsidR="00663306" w:rsidRDefault="00663306" w:rsidP="00D803CF">
      <w:pPr>
        <w:pStyle w:val="ListParagraph"/>
        <w:numPr>
          <w:ilvl w:val="0"/>
          <w:numId w:val="1"/>
        </w:numPr>
        <w:ind w:left="360" w:hanging="27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Hangi sayının 6 katı 48’dir?</w:t>
      </w: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Pr="001F0CF4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6556C3">
      <w:pPr>
        <w:pStyle w:val="ListParagraph"/>
        <w:numPr>
          <w:ilvl w:val="0"/>
          <w:numId w:val="1"/>
        </w:numPr>
        <w:ind w:left="360" w:hanging="27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Hangi sayının 7 katı 84’dir?</w:t>
      </w:r>
    </w:p>
    <w:p w:rsidR="00663306" w:rsidRPr="001F0CF4" w:rsidRDefault="00663306" w:rsidP="001F0CF4">
      <w:pPr>
        <w:pStyle w:val="ListParagraph"/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Pr="001F0CF4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Default="00663306" w:rsidP="006556C3">
      <w:pPr>
        <w:pStyle w:val="ListParagraph"/>
        <w:numPr>
          <w:ilvl w:val="0"/>
          <w:numId w:val="1"/>
        </w:numPr>
        <w:ind w:left="360" w:hanging="27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Hangi sayının 6 katı 18’dir?</w:t>
      </w:r>
    </w:p>
    <w:p w:rsidR="00663306" w:rsidRPr="006556C3" w:rsidRDefault="00663306" w:rsidP="006556C3">
      <w:pPr>
        <w:tabs>
          <w:tab w:val="left" w:pos="360"/>
          <w:tab w:val="left" w:pos="450"/>
        </w:tabs>
        <w:rPr>
          <w:b/>
          <w:bCs/>
          <w:sz w:val="24"/>
          <w:szCs w:val="24"/>
        </w:rPr>
      </w:pPr>
    </w:p>
    <w:p w:rsidR="00663306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Pr="001F0CF4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Pr="006556C3" w:rsidRDefault="00663306" w:rsidP="006556C3">
      <w:pPr>
        <w:pStyle w:val="ListParagraph"/>
        <w:numPr>
          <w:ilvl w:val="0"/>
          <w:numId w:val="1"/>
        </w:numPr>
        <w:ind w:left="360" w:hanging="27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Hangi sayının 5 katı 45’dir?</w:t>
      </w:r>
    </w:p>
    <w:p w:rsidR="00663306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Pr="001F0CF4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Default="00663306" w:rsidP="006556C3">
      <w:pPr>
        <w:pStyle w:val="ListParagraph"/>
        <w:numPr>
          <w:ilvl w:val="0"/>
          <w:numId w:val="1"/>
        </w:numPr>
        <w:ind w:left="9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Hangi sayının 6 katının 10 fazlası  58’dir?</w:t>
      </w:r>
    </w:p>
    <w:p w:rsidR="00663306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Pr="001F0CF4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Default="00663306" w:rsidP="006556C3">
      <w:pPr>
        <w:pStyle w:val="ListParagraph"/>
        <w:numPr>
          <w:ilvl w:val="0"/>
          <w:numId w:val="1"/>
        </w:numPr>
        <w:ind w:left="9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Hangi sayının 4 katının 20 fazlası  60’dır?</w:t>
      </w:r>
    </w:p>
    <w:p w:rsidR="00663306" w:rsidRDefault="00663306" w:rsidP="006556C3">
      <w:pPr>
        <w:rPr>
          <w:b/>
          <w:bCs/>
          <w:sz w:val="24"/>
          <w:szCs w:val="24"/>
        </w:rPr>
      </w:pPr>
    </w:p>
    <w:p w:rsidR="00663306" w:rsidRPr="006556C3" w:rsidRDefault="00663306" w:rsidP="006556C3">
      <w:pPr>
        <w:rPr>
          <w:b/>
          <w:bCs/>
          <w:sz w:val="24"/>
          <w:szCs w:val="24"/>
        </w:rPr>
      </w:pPr>
    </w:p>
    <w:p w:rsidR="00663306" w:rsidRDefault="00663306" w:rsidP="001F0CF4">
      <w:pPr>
        <w:pStyle w:val="ListParagraph"/>
        <w:numPr>
          <w:ilvl w:val="0"/>
          <w:numId w:val="1"/>
        </w:numPr>
        <w:tabs>
          <w:tab w:val="left" w:pos="360"/>
          <w:tab w:val="left" w:pos="450"/>
        </w:tabs>
        <w:ind w:left="9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Hangi sayının 3 katının 20 fazlası  47’dir?</w:t>
      </w:r>
    </w:p>
    <w:p w:rsidR="00663306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Default="00663306" w:rsidP="001F0CF4">
      <w:pPr>
        <w:tabs>
          <w:tab w:val="left" w:pos="360"/>
          <w:tab w:val="left" w:pos="450"/>
        </w:tabs>
        <w:ind w:left="90"/>
        <w:rPr>
          <w:b/>
          <w:bCs/>
          <w:sz w:val="24"/>
          <w:szCs w:val="24"/>
        </w:rPr>
      </w:pPr>
    </w:p>
    <w:p w:rsidR="00663306" w:rsidRDefault="00663306" w:rsidP="001F0CF4">
      <w:pPr>
        <w:pStyle w:val="ListParagraph"/>
        <w:numPr>
          <w:ilvl w:val="0"/>
          <w:numId w:val="1"/>
        </w:numPr>
        <w:tabs>
          <w:tab w:val="left" w:pos="270"/>
          <w:tab w:val="left" w:pos="360"/>
          <w:tab w:val="left" w:pos="450"/>
        </w:tabs>
        <w:ind w:left="9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İki basamaklı en büyük sayının 2 ile bölümünden kalan kaçtır?</w:t>
      </w:r>
    </w:p>
    <w:p w:rsidR="00663306" w:rsidRDefault="00663306" w:rsidP="00E637FF">
      <w:pPr>
        <w:tabs>
          <w:tab w:val="left" w:pos="270"/>
          <w:tab w:val="left" w:pos="360"/>
          <w:tab w:val="left" w:pos="450"/>
        </w:tabs>
        <w:rPr>
          <w:b/>
          <w:bCs/>
          <w:sz w:val="24"/>
          <w:szCs w:val="24"/>
        </w:rPr>
      </w:pPr>
    </w:p>
    <w:p w:rsidR="00663306" w:rsidRDefault="00663306" w:rsidP="00E637FF">
      <w:pPr>
        <w:tabs>
          <w:tab w:val="left" w:pos="270"/>
          <w:tab w:val="left" w:pos="360"/>
          <w:tab w:val="left" w:pos="450"/>
        </w:tabs>
        <w:rPr>
          <w:b/>
          <w:bCs/>
          <w:sz w:val="24"/>
          <w:szCs w:val="24"/>
        </w:rPr>
      </w:pPr>
    </w:p>
    <w:p w:rsidR="00663306" w:rsidRPr="00E637FF" w:rsidRDefault="00663306" w:rsidP="00E637FF">
      <w:pPr>
        <w:tabs>
          <w:tab w:val="left" w:pos="270"/>
          <w:tab w:val="left" w:pos="360"/>
          <w:tab w:val="left" w:pos="450"/>
        </w:tabs>
        <w:rPr>
          <w:b/>
          <w:bCs/>
          <w:sz w:val="24"/>
          <w:szCs w:val="24"/>
        </w:rPr>
      </w:pPr>
    </w:p>
    <w:p w:rsidR="00663306" w:rsidRDefault="00663306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Yarısı 35 olan sayının 10 fazlası kaçtır?</w:t>
      </w: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Pr="001F0CF4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Hangi sayının 3 katının 15 eksiği 60’tır?</w:t>
      </w: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Default="00663306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68’in yarının 15 fazlası kaçtır?</w:t>
      </w:r>
    </w:p>
    <w:p w:rsidR="00663306" w:rsidRDefault="00663306" w:rsidP="001F0CF4">
      <w:pPr>
        <w:rPr>
          <w:b/>
          <w:bCs/>
          <w:sz w:val="24"/>
          <w:szCs w:val="24"/>
        </w:rPr>
      </w:pPr>
    </w:p>
    <w:p w:rsidR="00663306" w:rsidRPr="001F0CF4" w:rsidRDefault="00663306" w:rsidP="001F0CF4">
      <w:pPr>
        <w:rPr>
          <w:b/>
          <w:bCs/>
          <w:sz w:val="24"/>
          <w:szCs w:val="24"/>
        </w:rPr>
      </w:pPr>
    </w:p>
    <w:p w:rsidR="00663306" w:rsidRPr="001F0CF4" w:rsidRDefault="00663306" w:rsidP="001F0CF4">
      <w:pPr>
        <w:pStyle w:val="ListParagraph"/>
        <w:rPr>
          <w:b/>
          <w:bCs/>
          <w:sz w:val="24"/>
          <w:szCs w:val="24"/>
        </w:rPr>
      </w:pPr>
    </w:p>
    <w:p w:rsidR="00663306" w:rsidRDefault="00663306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5’e bölününce bölümü 17 ve kalanı 2 olan sayı kaçtır?</w:t>
      </w:r>
    </w:p>
    <w:p w:rsidR="00663306" w:rsidRDefault="00663306" w:rsidP="00F4551F">
      <w:pPr>
        <w:rPr>
          <w:b/>
          <w:bCs/>
          <w:sz w:val="24"/>
          <w:szCs w:val="24"/>
        </w:rPr>
      </w:pPr>
    </w:p>
    <w:p w:rsidR="00663306" w:rsidRDefault="00663306" w:rsidP="00F4551F">
      <w:pPr>
        <w:rPr>
          <w:b/>
          <w:bCs/>
          <w:sz w:val="24"/>
          <w:szCs w:val="24"/>
        </w:rPr>
      </w:pPr>
    </w:p>
    <w:p w:rsidR="00663306" w:rsidRPr="00F4551F" w:rsidRDefault="00663306" w:rsidP="00F4551F">
      <w:pPr>
        <w:rPr>
          <w:b/>
          <w:bCs/>
          <w:sz w:val="24"/>
          <w:szCs w:val="24"/>
        </w:rPr>
      </w:pPr>
    </w:p>
    <w:p w:rsidR="00663306" w:rsidRDefault="00663306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İki basamaklı en büyük çift sayının yarısı kaçtır?</w:t>
      </w:r>
    </w:p>
    <w:p w:rsidR="00663306" w:rsidRDefault="00663306" w:rsidP="00F4551F">
      <w:pPr>
        <w:rPr>
          <w:b/>
          <w:bCs/>
          <w:sz w:val="24"/>
          <w:szCs w:val="24"/>
        </w:rPr>
      </w:pPr>
    </w:p>
    <w:p w:rsidR="00663306" w:rsidRPr="00F4551F" w:rsidRDefault="00663306" w:rsidP="00F4551F">
      <w:pPr>
        <w:rPr>
          <w:b/>
          <w:bCs/>
          <w:sz w:val="24"/>
          <w:szCs w:val="24"/>
        </w:rPr>
      </w:pPr>
    </w:p>
    <w:p w:rsidR="00663306" w:rsidRDefault="00663306" w:rsidP="001F0CF4">
      <w:pPr>
        <w:pStyle w:val="ListParagraph"/>
        <w:numPr>
          <w:ilvl w:val="0"/>
          <w:numId w:val="1"/>
        </w:numPr>
        <w:ind w:left="18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Hangi sayının 5 katının 20 fazlası 100 olur?</w:t>
      </w:r>
    </w:p>
    <w:p w:rsidR="00663306" w:rsidRDefault="00663306" w:rsidP="00F4551F">
      <w:pPr>
        <w:rPr>
          <w:b/>
          <w:bCs/>
          <w:sz w:val="24"/>
          <w:szCs w:val="24"/>
        </w:rPr>
      </w:pPr>
    </w:p>
    <w:p w:rsidR="00663306" w:rsidRPr="00F4551F" w:rsidRDefault="00663306" w:rsidP="00F4551F">
      <w:pPr>
        <w:rPr>
          <w:b/>
          <w:bCs/>
          <w:sz w:val="24"/>
          <w:szCs w:val="24"/>
        </w:rPr>
      </w:pPr>
    </w:p>
    <w:p w:rsidR="00663306" w:rsidRDefault="00663306" w:rsidP="00E637FF">
      <w:pPr>
        <w:rPr>
          <w:b/>
          <w:bCs/>
          <w:sz w:val="24"/>
          <w:szCs w:val="24"/>
        </w:rPr>
      </w:pPr>
    </w:p>
    <w:sectPr w:rsidR="00663306" w:rsidSect="00D03727">
      <w:pgSz w:w="11906" w:h="16838"/>
      <w:pgMar w:top="720" w:right="386" w:bottom="540" w:left="270" w:header="708" w:footer="708" w:gutter="0"/>
      <w:cols w:num="3" w:sep="1" w:space="9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130F2"/>
    <w:multiLevelType w:val="hybridMultilevel"/>
    <w:tmpl w:val="D7044E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26E144D"/>
    <w:multiLevelType w:val="hybridMultilevel"/>
    <w:tmpl w:val="1ED8D0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F25BE"/>
    <w:multiLevelType w:val="hybridMultilevel"/>
    <w:tmpl w:val="BCB60BB0"/>
    <w:lvl w:ilvl="0" w:tplc="D4DA56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CF4"/>
    <w:rsid w:val="001F0CF4"/>
    <w:rsid w:val="00295671"/>
    <w:rsid w:val="004E769C"/>
    <w:rsid w:val="005758F7"/>
    <w:rsid w:val="006556C3"/>
    <w:rsid w:val="00663306"/>
    <w:rsid w:val="00865680"/>
    <w:rsid w:val="009A593F"/>
    <w:rsid w:val="00A652D0"/>
    <w:rsid w:val="00D03727"/>
    <w:rsid w:val="00D803CF"/>
    <w:rsid w:val="00DE35BE"/>
    <w:rsid w:val="00E637FF"/>
    <w:rsid w:val="00E834C6"/>
    <w:rsid w:val="00F4551F"/>
    <w:rsid w:val="00FC3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2D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0CF4"/>
    <w:pPr>
      <w:ind w:left="720"/>
    </w:pPr>
  </w:style>
  <w:style w:type="character" w:styleId="Hyperlink">
    <w:name w:val="Hyperlink"/>
    <w:basedOn w:val="DefaultParagraphFont"/>
    <w:uiPriority w:val="99"/>
    <w:rsid w:val="005758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145</Words>
  <Characters>828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EDANUR</cp:lastModifiedBy>
  <cp:revision>3</cp:revision>
  <cp:lastPrinted>2013-02-20T08:26:00Z</cp:lastPrinted>
  <dcterms:created xsi:type="dcterms:W3CDTF">2013-04-17T11:14:00Z</dcterms:created>
  <dcterms:modified xsi:type="dcterms:W3CDTF">2013-04-22T20:28:00Z</dcterms:modified>
</cp:coreProperties>
</file>