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00" w:rsidRPr="009F56B3" w:rsidRDefault="004D0F00" w:rsidP="00913319">
      <w:pPr>
        <w:spacing w:after="0"/>
        <w:jc w:val="center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>SORULAR</w:t>
      </w: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 xml:space="preserve">1.Bir terzi </w:t>
      </w:r>
      <w:r>
        <w:rPr>
          <w:rFonts w:ascii="Century Gothic" w:hAnsi="Century Gothic" w:cs="Century Gothic"/>
          <w:sz w:val="24"/>
          <w:szCs w:val="24"/>
        </w:rPr>
        <w:t>26</w:t>
      </w:r>
      <w:r w:rsidRPr="009F56B3">
        <w:rPr>
          <w:rFonts w:ascii="Century Gothic" w:hAnsi="Century Gothic" w:cs="Century Gothic"/>
          <w:sz w:val="24"/>
          <w:szCs w:val="24"/>
        </w:rPr>
        <w:t xml:space="preserve"> metre kumaştan </w:t>
      </w:r>
      <w:r>
        <w:rPr>
          <w:rFonts w:ascii="Century Gothic" w:hAnsi="Century Gothic" w:cs="Century Gothic"/>
          <w:sz w:val="24"/>
          <w:szCs w:val="24"/>
        </w:rPr>
        <w:t>4</w:t>
      </w:r>
      <w:r w:rsidRPr="009F56B3">
        <w:rPr>
          <w:rFonts w:ascii="Century Gothic" w:hAnsi="Century Gothic" w:cs="Century Gothic"/>
          <w:sz w:val="24"/>
          <w:szCs w:val="24"/>
        </w:rPr>
        <w:t xml:space="preserve"> elbise dikiyor. Bu terzi 12 metre kumaştan kaç elbise diker?</w:t>
      </w: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 xml:space="preserve">2.Bakkal </w:t>
      </w:r>
      <w:r>
        <w:rPr>
          <w:rFonts w:ascii="Century Gothic" w:hAnsi="Century Gothic" w:cs="Century Gothic"/>
          <w:sz w:val="24"/>
          <w:szCs w:val="24"/>
        </w:rPr>
        <w:t>30</w:t>
      </w:r>
      <w:r w:rsidRPr="009F56B3">
        <w:rPr>
          <w:rFonts w:ascii="Century Gothic" w:hAnsi="Century Gothic" w:cs="Century Gothic"/>
          <w:sz w:val="24"/>
          <w:szCs w:val="24"/>
        </w:rPr>
        <w:t xml:space="preserve"> kg pirincin önce yarısını sattı. Sonra kalan pirinçten 3 kg daha satıldı.</w:t>
      </w:r>
      <w:r>
        <w:rPr>
          <w:rFonts w:ascii="Century Gothic" w:hAnsi="Century Gothic" w:cs="Century Gothic"/>
          <w:sz w:val="24"/>
          <w:szCs w:val="24"/>
        </w:rPr>
        <w:t xml:space="preserve"> </w:t>
      </w:r>
      <w:r w:rsidRPr="009F56B3">
        <w:rPr>
          <w:rFonts w:ascii="Century Gothic" w:hAnsi="Century Gothic" w:cs="Century Gothic"/>
          <w:sz w:val="24"/>
          <w:szCs w:val="24"/>
        </w:rPr>
        <w:t>Geriye kaç kg pirinç kaldı?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>3.Babam 18 metrelik duvarın yarısını ördü. Duvarın kalan kısmını 3 günde bitirebilmesi için günde kaç metre örmesi gerekir?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>4.  3 günde 12 ekmek tüketen bir aile, 20 ekmeği kaç günde tüketir?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>5.   4 katı 12 olan sayı kaçtır?</w:t>
      </w:r>
    </w:p>
    <w:p w:rsidR="004D0F00" w:rsidRPr="009F56B3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Pr="009F56B3" w:rsidRDefault="004D0F00" w:rsidP="009F56B3">
      <w:pPr>
        <w:spacing w:after="0"/>
        <w:rPr>
          <w:rFonts w:ascii="Century Gothic" w:hAnsi="Century Gothic" w:cs="Century Gothic"/>
          <w:sz w:val="24"/>
          <w:szCs w:val="24"/>
        </w:rPr>
      </w:pPr>
      <w:r w:rsidRPr="009F56B3">
        <w:rPr>
          <w:rFonts w:ascii="Century Gothic" w:hAnsi="Century Gothic" w:cs="Century Gothic"/>
          <w:sz w:val="24"/>
          <w:szCs w:val="24"/>
        </w:rPr>
        <w:t>6.  64 sayfalık kitabın önce 46 sayfasını okudum. Kalan bölümü 3 günde bitirebilmek  için günde kaç sayfa  okumam gerekir?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7.Yarısı 6 tane olan cevizlerin dördünü yedim. Geriye kaç cevizim kaldı?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8.  3 tanesi 18 TL olan kitapların 2 tanesi kaç TL’dir?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9.Üç eşit sayının toplamı 18’dir.Bu sayılardan ikisinin toplamı kaçtır?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>10. 4 tanesi 20 TL olan karpuzlardan 1 tane aldım. Satıcıya 10TL verdim. Ne kadar para üstü almam gerekir?</w:t>
      </w: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p w:rsidR="004D0F00" w:rsidRDefault="004D0F00" w:rsidP="00913319">
      <w:pPr>
        <w:spacing w:after="0"/>
        <w:rPr>
          <w:rFonts w:ascii="Century Gothic" w:hAnsi="Century Gothic" w:cs="Century Gothic"/>
          <w:sz w:val="24"/>
          <w:szCs w:val="24"/>
        </w:rPr>
      </w:pPr>
    </w:p>
    <w:sectPr w:rsidR="004D0F00" w:rsidSect="00913319">
      <w:pgSz w:w="11906" w:h="16838"/>
      <w:pgMar w:top="567" w:right="851" w:bottom="22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3319"/>
    <w:rsid w:val="0041596E"/>
    <w:rsid w:val="004B13DF"/>
    <w:rsid w:val="004D0F00"/>
    <w:rsid w:val="008B66DC"/>
    <w:rsid w:val="008F6172"/>
    <w:rsid w:val="00913319"/>
    <w:rsid w:val="009F56B3"/>
    <w:rsid w:val="00A11105"/>
    <w:rsid w:val="00A50E03"/>
    <w:rsid w:val="00BA0D75"/>
    <w:rsid w:val="00C17E51"/>
    <w:rsid w:val="00DD4E79"/>
    <w:rsid w:val="00EC50B3"/>
    <w:rsid w:val="00EE2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10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50E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142</Words>
  <Characters>815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2012-04-16T19:59:00Z</cp:lastPrinted>
  <dcterms:created xsi:type="dcterms:W3CDTF">2012-04-16T19:44:00Z</dcterms:created>
  <dcterms:modified xsi:type="dcterms:W3CDTF">2013-01-28T19:45:00Z</dcterms:modified>
  <cp:category>www.sorubak.com</cp:category>
  <cp:contentType>www.sorubak.com</cp:contentType>
  <cp:contentStatus>www.sorubak.com</cp:contentStatus>
  <cp:version>www.sorubak.com</cp:version>
</cp:coreProperties>
</file>