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2333"/>
        <w:gridCol w:w="160"/>
        <w:gridCol w:w="2202"/>
        <w:gridCol w:w="160"/>
        <w:gridCol w:w="2068"/>
        <w:gridCol w:w="160"/>
        <w:gridCol w:w="2307"/>
        <w:gridCol w:w="160"/>
        <w:gridCol w:w="160"/>
      </w:tblGrid>
      <w:tr w:rsidR="00A26423" w:rsidRPr="00367D3D">
        <w:trPr>
          <w:trHeight w:val="315"/>
        </w:trPr>
        <w:tc>
          <w:tcPr>
            <w:tcW w:w="93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jc w:val="center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ZIT ANLAMLI KEL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MELER</w:t>
            </w:r>
          </w:p>
        </w:tc>
      </w:tr>
      <w:tr w:rsidR="00A26423" w:rsidRPr="00367D3D">
        <w:trPr>
          <w:trHeight w:val="450"/>
        </w:trPr>
        <w:tc>
          <w:tcPr>
            <w:tcW w:w="93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A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ıda verilen sözcüklerin zıt (kar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ıt )anlamlıranı i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 xml:space="preserve">aretleyiniz. </w:t>
            </w: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1) YAKIN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Uzak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Beri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 xml:space="preserve">C) 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İ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leri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Geri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2) ESK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33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Yalı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Yeni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 xml:space="preserve">C) 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İ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 xml:space="preserve">htiyar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Genç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3)SICAK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Ilık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Çok sıcak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So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uk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Çok so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uk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4)BARI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Ş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Sulh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Dü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man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Sava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Anla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ma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5)FAYDA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 xml:space="preserve">A) Yarar 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Çıkar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C)Kötü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Zarar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6)ZEK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Aptal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Çalı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kan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C)Akıllı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D)Tembel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7)ÖFKEL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Hiddetli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Sakin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Ne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eli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D)Sinirli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8)DÜ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MAN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A)Dost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B)Sava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Barı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Karde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lik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9)ZENG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Varlıklı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Paralı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C)Fakir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Cimri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10)CÖMERT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Savurgan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Pinti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Cimri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D)Tutumlu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11)KALABALIK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Topluluk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Halk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Bo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 xml:space="preserve"> 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D)Tenha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12)YANLI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Ş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Bilinmeyen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Bilinen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Do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ru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D)Hatalı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13)KALIN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Uzun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Kısa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E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 xml:space="preserve">D) 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İ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nce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14)TECRÜBEL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Usta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Deneyimli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Acemi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Bilgili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15)KOCAMAN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 xml:space="preserve">A) 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İ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ri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Büyük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C)Ufak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Koca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16)TEM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A)Kirli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Duru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C)Parlk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Pak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17)PARLAK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A)Yaldızlı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Cilalı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C)Mat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Renkli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18)TÜMSEK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 Düz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 Tepe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 Yüksek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 Çukur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19)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MKANSIZ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A)Yapılamaz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B)Olamaz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C)Mümkün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D)Olanaksız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20)YETENEKL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A)Beceriksiz</w:t>
            </w: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</w:t>
            </w:r>
            <w:bookmarkStart w:id="0" w:name="_GoBack"/>
            <w:bookmarkEnd w:id="0"/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)Kabiliyetli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C)Akıllı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D)Çalı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kan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21)YABANCI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A)Yerli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B)Turist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C)Vatanda</w:t>
            </w:r>
            <w:r w:rsidRPr="00075525">
              <w:rPr>
                <w:rFonts w:ascii="MS Gothic" w:eastAsia="MS Gothic" w:hAnsi="MS Gothic" w:cs="MS Gothic" w:hint="eastAsia"/>
                <w:sz w:val="24"/>
                <w:szCs w:val="24"/>
                <w:lang w:eastAsia="tr-TR"/>
              </w:rPr>
              <w:t>ş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D)Halk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22)SOYLU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A)Soysuz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B)Asil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C)Köklü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D)Yerli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23)TUTUMLU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A)idareli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B)Tasarruflu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C)Savruk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D)Zengin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24)TÜKET</w:t>
            </w:r>
            <w:r w:rsidRPr="00075525">
              <w:rPr>
                <w:rFonts w:ascii="MS Gothic" w:eastAsia="MS Gothic" w:hAnsi="MS Gothic" w:cs="MS Gothic" w:hint="eastAsia"/>
                <w:b/>
                <w:bCs/>
                <w:sz w:val="24"/>
                <w:szCs w:val="24"/>
                <w:lang w:eastAsia="tr-TR"/>
              </w:rPr>
              <w:t>İ</w:t>
            </w: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A)Bitirmek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B)Yemek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C)Üretim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D)Ekmek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7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b/>
                <w:bCs/>
                <w:sz w:val="24"/>
                <w:szCs w:val="24"/>
                <w:lang w:eastAsia="tr-TR"/>
              </w:rPr>
              <w:t>25)FAZLA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A)Ziyede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B)Çok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C)Yeterli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  <w:r w:rsidRPr="00075525"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  <w:t>D)Az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33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692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26423" w:rsidRPr="00075525" w:rsidRDefault="00A26423" w:rsidP="008A4DAE">
            <w:pPr>
              <w:spacing w:after="0" w:line="240" w:lineRule="auto"/>
              <w:jc w:val="center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692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  <w:tr w:rsidR="00A26423" w:rsidRPr="00367D3D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692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423" w:rsidRPr="00075525" w:rsidRDefault="00A26423" w:rsidP="008A4DAE">
            <w:pPr>
              <w:spacing w:after="0" w:line="240" w:lineRule="auto"/>
              <w:rPr>
                <w:rFonts w:ascii="Ecofont Vera Sans" w:hAnsi="Ecofont Vera Sans" w:cs="Ecofont Vera Sans"/>
                <w:sz w:val="24"/>
                <w:szCs w:val="24"/>
                <w:lang w:eastAsia="tr-TR"/>
              </w:rPr>
            </w:pPr>
          </w:p>
        </w:tc>
      </w:tr>
    </w:tbl>
    <w:p w:rsidR="00A26423" w:rsidRPr="00075525" w:rsidRDefault="00A26423" w:rsidP="00882EA3">
      <w:pPr>
        <w:rPr>
          <w:rFonts w:ascii="Ecofont Vera Sans" w:hAnsi="Ecofont Vera Sans" w:cs="Ecofont Vera Sans"/>
          <w:sz w:val="24"/>
          <w:szCs w:val="24"/>
        </w:rPr>
      </w:pPr>
    </w:p>
    <w:p w:rsidR="00A26423" w:rsidRPr="00387821" w:rsidRDefault="00A26423">
      <w:hyperlink r:id="rId4" w:history="1">
        <w:r w:rsidRPr="00E27D7B">
          <w:rPr>
            <w:rStyle w:val="Hyperlink"/>
          </w:rPr>
          <w:t>www.sorubak.com</w:t>
        </w:r>
      </w:hyperlink>
      <w:r>
        <w:t xml:space="preserve"> </w:t>
      </w:r>
    </w:p>
    <w:sectPr w:rsidR="00A26423" w:rsidRPr="00387821" w:rsidSect="000755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Ecofont Vera Sans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2EA3"/>
    <w:rsid w:val="00035719"/>
    <w:rsid w:val="00075525"/>
    <w:rsid w:val="000F0F6D"/>
    <w:rsid w:val="00197CF1"/>
    <w:rsid w:val="00367D3D"/>
    <w:rsid w:val="00387821"/>
    <w:rsid w:val="00882EA3"/>
    <w:rsid w:val="008A4DAE"/>
    <w:rsid w:val="00A26423"/>
    <w:rsid w:val="00B723AE"/>
    <w:rsid w:val="00D06C82"/>
    <w:rsid w:val="00E2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EA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878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251</Words>
  <Characters>1433</Characters>
  <Application>Microsoft Office Outlook</Application>
  <DocSecurity>0</DocSecurity>
  <Lines>0</Lines>
  <Paragraphs>0</Paragraphs>
  <ScaleCrop>false</ScaleCrop>
  <Manager>www.sorubak.com</Manager>
  <Company>By M.Baran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EDANUR</cp:lastModifiedBy>
  <cp:revision>4</cp:revision>
  <dcterms:created xsi:type="dcterms:W3CDTF">2012-03-14T16:42:00Z</dcterms:created>
  <dcterms:modified xsi:type="dcterms:W3CDTF">2013-01-28T18:02:00Z</dcterms:modified>
  <cp:category>www.sorubak.com</cp:category>
  <cp:contentType>www.sorubak.com</cp:contentType>
  <cp:contentStatus>www.sorubak.com</cp:contentStatus>
  <cp:version>www.sorubak.com</cp:version>
</cp:coreProperties>
</file>