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A07" w:rsidRPr="00074EAA" w:rsidRDefault="00720A07" w:rsidP="00074EAA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                       </w:t>
      </w:r>
      <w:r w:rsidRPr="00074EAA">
        <w:rPr>
          <w:b/>
          <w:bCs/>
          <w:sz w:val="40"/>
          <w:szCs w:val="40"/>
        </w:rPr>
        <w:t>ZIT ANLAMLI  SÖZCÜKLER</w:t>
      </w:r>
    </w:p>
    <w:p w:rsidR="00720A07" w:rsidRDefault="00720A07" w:rsidP="00074EAA">
      <w:pPr>
        <w:jc w:val="both"/>
      </w:pPr>
      <w:r w:rsidRPr="00074EAA">
        <w:t>AD- SOYAD:……………………………………………………………………….                                         TARİH:….../ NİSAN  2012</w:t>
      </w:r>
    </w:p>
    <w:p w:rsidR="00720A07" w:rsidRDefault="00720A07" w:rsidP="00074EAA">
      <w:pPr>
        <w:jc w:val="both"/>
      </w:pPr>
      <w:hyperlink r:id="rId6" w:history="1">
        <w:r>
          <w:rPr>
            <w:rStyle w:val="Hyperlink"/>
            <w:rFonts w:ascii="Hand writing Mutlu" w:hAnsi="Hand writing Mutlu" w:cs="Hand writing Mutlu"/>
            <w:sz w:val="28"/>
            <w:szCs w:val="28"/>
          </w:rPr>
          <w:t>www.sorubak.com</w:t>
        </w:r>
      </w:hyperlink>
    </w:p>
    <w:p w:rsidR="00720A07" w:rsidRPr="00074EAA" w:rsidRDefault="00720A07" w:rsidP="00074EAA">
      <w:pPr>
        <w:ind w:firstLine="708"/>
        <w:jc w:val="both"/>
        <w:rPr>
          <w:rFonts w:ascii="Hand writing Mutlu" w:hAnsi="Hand writing Mutlu" w:cs="Hand writing Mutlu"/>
          <w:sz w:val="28"/>
          <w:szCs w:val="28"/>
        </w:rPr>
      </w:pPr>
      <w:r w:rsidRPr="00074EAA">
        <w:rPr>
          <w:rFonts w:ascii="Hand writing Mutlu" w:hAnsi="Hand writing Mutlu" w:cs="Hand writing Mutlu"/>
          <w:sz w:val="28"/>
          <w:szCs w:val="28"/>
        </w:rPr>
        <w:t xml:space="preserve">Aşağıdaki tabloda verilen sözcüklerin </w:t>
      </w:r>
      <w:r w:rsidRPr="00074EAA">
        <w:rPr>
          <w:rFonts w:ascii="Hand writing Mutlu" w:hAnsi="Hand writing Mutlu" w:cs="Hand writing Mutlu"/>
          <w:b/>
          <w:bCs/>
          <w:sz w:val="28"/>
          <w:szCs w:val="28"/>
        </w:rPr>
        <w:t>zıt anlamlıları</w:t>
      </w:r>
      <w:r w:rsidRPr="00074EAA">
        <w:rPr>
          <w:rFonts w:ascii="Hand writing Mutlu" w:hAnsi="Hand writing Mutlu" w:cs="Hand writing Mutlu"/>
          <w:sz w:val="28"/>
          <w:szCs w:val="28"/>
        </w:rPr>
        <w:t xml:space="preserve"> bulup işaretleyiniz.</w:t>
      </w:r>
    </w:p>
    <w:p w:rsidR="00720A07" w:rsidRDefault="00720A07"/>
    <w:tbl>
      <w:tblPr>
        <w:tblpPr w:leftFromText="141" w:rightFromText="141" w:vertAnchor="text" w:horzAnchor="margin" w:tblpXSpec="center" w:tblpY="3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3"/>
        <w:gridCol w:w="773"/>
        <w:gridCol w:w="773"/>
        <w:gridCol w:w="839"/>
        <w:gridCol w:w="774"/>
        <w:gridCol w:w="774"/>
        <w:gridCol w:w="774"/>
        <w:gridCol w:w="774"/>
        <w:gridCol w:w="774"/>
        <w:gridCol w:w="774"/>
        <w:gridCol w:w="839"/>
      </w:tblGrid>
      <w:tr w:rsidR="00720A07" w:rsidRPr="00B3613C">
        <w:trPr>
          <w:trHeight w:val="635"/>
        </w:trPr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Ü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T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E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M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İ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Z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Ş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Ç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Z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E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Y</w:t>
            </w:r>
          </w:p>
        </w:tc>
      </w:tr>
      <w:tr w:rsidR="00720A07" w:rsidRPr="00B3613C">
        <w:trPr>
          <w:trHeight w:val="598"/>
        </w:trPr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İ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L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K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P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K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Ü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Ç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Ü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K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Ğ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A</w:t>
            </w:r>
          </w:p>
        </w:tc>
      </w:tr>
      <w:tr w:rsidR="00720A07" w:rsidRPr="00B3613C">
        <w:trPr>
          <w:trHeight w:val="598"/>
        </w:trPr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K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A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P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A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L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I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F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R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O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R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 xml:space="preserve">Z  </w:t>
            </w:r>
          </w:p>
        </w:tc>
      </w:tr>
      <w:tr w:rsidR="00720A07" w:rsidRPr="00B3613C">
        <w:trPr>
          <w:trHeight w:val="598"/>
        </w:trPr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A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G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K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A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R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A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D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Ü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R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İ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Y</w:t>
            </w:r>
          </w:p>
        </w:tc>
      </w:tr>
      <w:tr w:rsidR="00720A07" w:rsidRPr="00B3613C">
        <w:trPr>
          <w:trHeight w:val="598"/>
        </w:trPr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Ç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Ü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Ö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D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A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Y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I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K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K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C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A</w:t>
            </w:r>
          </w:p>
        </w:tc>
      </w:tr>
      <w:tr w:rsidR="00720A07" w:rsidRPr="00B3613C">
        <w:trPr>
          <w:trHeight w:val="635"/>
        </w:trPr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Z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N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T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Ü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Z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D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Ş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B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A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Y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 xml:space="preserve">Ş </w:t>
            </w:r>
          </w:p>
        </w:tc>
      </w:tr>
      <w:tr w:rsidR="00720A07" w:rsidRPr="00B3613C">
        <w:trPr>
          <w:trHeight w:val="598"/>
        </w:trPr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A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E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Ü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Ş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K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I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S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A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K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O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A</w:t>
            </w:r>
          </w:p>
        </w:tc>
      </w:tr>
      <w:tr w:rsidR="00720A07" w:rsidRPr="00B3613C">
        <w:trPr>
          <w:trHeight w:val="598"/>
        </w:trPr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Y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Y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L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M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A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N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G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T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Ğ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K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C</w:t>
            </w:r>
          </w:p>
        </w:tc>
      </w:tr>
      <w:tr w:rsidR="00720A07" w:rsidRPr="00B3613C">
        <w:trPr>
          <w:trHeight w:val="598"/>
        </w:trPr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I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F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Ö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A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C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L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E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I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B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S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E</w:t>
            </w:r>
          </w:p>
        </w:tc>
      </w:tr>
      <w:tr w:rsidR="00720A07" w:rsidRPr="00B3613C">
        <w:trPr>
          <w:trHeight w:val="635"/>
        </w:trPr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F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C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Ö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N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I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I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R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B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O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U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M</w:t>
            </w:r>
          </w:p>
        </w:tc>
      </w:tr>
      <w:tr w:rsidR="00720A07" w:rsidRPr="00B3613C">
        <w:trPr>
          <w:trHeight w:val="635"/>
        </w:trPr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D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S</w:t>
            </w:r>
          </w:p>
        </w:tc>
        <w:tc>
          <w:tcPr>
            <w:tcW w:w="773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O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Ğ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U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K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İ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Ö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Ş</w:t>
            </w:r>
          </w:p>
        </w:tc>
        <w:tc>
          <w:tcPr>
            <w:tcW w:w="774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L</w:t>
            </w:r>
          </w:p>
        </w:tc>
        <w:tc>
          <w:tcPr>
            <w:tcW w:w="839" w:type="dxa"/>
          </w:tcPr>
          <w:p w:rsidR="00720A07" w:rsidRPr="00B3613C" w:rsidRDefault="00720A07" w:rsidP="00B361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B3613C">
              <w:rPr>
                <w:sz w:val="40"/>
                <w:szCs w:val="40"/>
              </w:rPr>
              <w:t>İ</w:t>
            </w:r>
          </w:p>
        </w:tc>
      </w:tr>
    </w:tbl>
    <w:p w:rsidR="00720A07" w:rsidRDefault="00720A07"/>
    <w:p w:rsidR="00720A07" w:rsidRDefault="00720A07"/>
    <w:p w:rsidR="00720A07" w:rsidRDefault="00720A07">
      <w:r>
        <w:t>.</w:t>
      </w:r>
    </w:p>
    <w:p w:rsidR="00720A07" w:rsidRDefault="00720A07" w:rsidP="00CE7845">
      <w:pPr>
        <w:rPr>
          <w:b/>
          <w:bCs/>
          <w:sz w:val="28"/>
          <w:szCs w:val="28"/>
        </w:rPr>
      </w:pPr>
    </w:p>
    <w:p w:rsidR="00720A07" w:rsidRDefault="00720A07" w:rsidP="00CE7845">
      <w:pPr>
        <w:rPr>
          <w:b/>
          <w:bCs/>
          <w:sz w:val="28"/>
          <w:szCs w:val="28"/>
        </w:rPr>
      </w:pPr>
    </w:p>
    <w:p w:rsidR="00720A07" w:rsidRDefault="00720A07" w:rsidP="00CE7845">
      <w:pPr>
        <w:rPr>
          <w:b/>
          <w:bCs/>
          <w:sz w:val="28"/>
          <w:szCs w:val="28"/>
        </w:rPr>
      </w:pPr>
    </w:p>
    <w:p w:rsidR="00720A07" w:rsidRDefault="00720A07" w:rsidP="00CE7845">
      <w:pPr>
        <w:rPr>
          <w:b/>
          <w:bCs/>
          <w:sz w:val="28"/>
          <w:szCs w:val="28"/>
        </w:rPr>
      </w:pPr>
    </w:p>
    <w:p w:rsidR="00720A07" w:rsidRDefault="00720A07" w:rsidP="00CE7845">
      <w:pPr>
        <w:rPr>
          <w:b/>
          <w:bCs/>
          <w:sz w:val="28"/>
          <w:szCs w:val="28"/>
        </w:rPr>
      </w:pPr>
    </w:p>
    <w:p w:rsidR="00720A07" w:rsidRDefault="00720A07" w:rsidP="00CE7845">
      <w:pPr>
        <w:rPr>
          <w:b/>
          <w:bCs/>
          <w:sz w:val="28"/>
          <w:szCs w:val="28"/>
        </w:rPr>
      </w:pPr>
    </w:p>
    <w:p w:rsidR="00720A07" w:rsidRDefault="00720A07" w:rsidP="00CE7845">
      <w:pPr>
        <w:rPr>
          <w:b/>
          <w:bCs/>
          <w:sz w:val="28"/>
          <w:szCs w:val="28"/>
        </w:rPr>
      </w:pPr>
      <w:bookmarkStart w:id="0" w:name="_GoBack"/>
      <w:bookmarkEnd w:id="0"/>
    </w:p>
    <w:p w:rsidR="00720A07" w:rsidRDefault="00720A07" w:rsidP="00CE7845">
      <w:pPr>
        <w:jc w:val="center"/>
        <w:rPr>
          <w:b/>
          <w:bCs/>
          <w:sz w:val="28"/>
          <w:szCs w:val="28"/>
        </w:rPr>
      </w:pPr>
    </w:p>
    <w:p w:rsidR="00720A07" w:rsidRDefault="00720A07" w:rsidP="00CE7845">
      <w:pPr>
        <w:jc w:val="center"/>
        <w:rPr>
          <w:b/>
          <w:bCs/>
          <w:sz w:val="28"/>
          <w:szCs w:val="28"/>
        </w:rPr>
      </w:pPr>
    </w:p>
    <w:p w:rsidR="00720A07" w:rsidRDefault="00720A07" w:rsidP="00CE7845">
      <w:pPr>
        <w:jc w:val="center"/>
        <w:rPr>
          <w:b/>
          <w:bCs/>
          <w:sz w:val="28"/>
          <w:szCs w:val="28"/>
        </w:rPr>
      </w:pPr>
    </w:p>
    <w:p w:rsidR="00720A07" w:rsidRDefault="00720A07" w:rsidP="00CE7845">
      <w:pPr>
        <w:jc w:val="center"/>
        <w:rPr>
          <w:b/>
          <w:bCs/>
          <w:sz w:val="28"/>
          <w:szCs w:val="28"/>
        </w:rPr>
      </w:pPr>
    </w:p>
    <w:p w:rsidR="00720A07" w:rsidRDefault="00720A07" w:rsidP="00390C9C">
      <w:pPr>
        <w:spacing w:line="360" w:lineRule="auto"/>
        <w:jc w:val="center"/>
        <w:rPr>
          <w:b/>
          <w:bCs/>
          <w:sz w:val="28"/>
          <w:szCs w:val="28"/>
        </w:rPr>
      </w:pPr>
      <w:r w:rsidRPr="00074EAA">
        <w:rPr>
          <w:b/>
          <w:bCs/>
          <w:sz w:val="28"/>
          <w:szCs w:val="28"/>
        </w:rPr>
        <w:t xml:space="preserve">KİRLİ        </w:t>
      </w:r>
      <w:r>
        <w:rPr>
          <w:b/>
          <w:bCs/>
          <w:sz w:val="28"/>
          <w:szCs w:val="28"/>
        </w:rPr>
        <w:t>AK</w:t>
      </w:r>
      <w:r w:rsidRPr="00074EAA">
        <w:rPr>
          <w:b/>
          <w:bCs/>
          <w:sz w:val="28"/>
          <w:szCs w:val="28"/>
        </w:rPr>
        <w:t xml:space="preserve">        KARANLIK       UZUN        DOĞU              ŞİŞMAN           DOĞRU     SICAK      İYİ             AÇIK           ZENGİN           DOST          BÜYÜK            SAĞLAM            CESUR     BAYAN       ARKA        KUZEY        KIŞ                  DOLU           ÇOK                USTA                  İLERİ         SON           TATLI        İÇ                TOK              KURU</w:t>
      </w:r>
    </w:p>
    <w:p w:rsidR="00720A07" w:rsidRDefault="00720A07" w:rsidP="00E12ABD">
      <w:pPr>
        <w:tabs>
          <w:tab w:val="left" w:pos="6545"/>
        </w:tabs>
        <w:rPr>
          <w:sz w:val="24"/>
          <w:szCs w:val="24"/>
        </w:rPr>
      </w:pPr>
    </w:p>
    <w:p w:rsidR="00720A07" w:rsidRPr="00CE7845" w:rsidRDefault="00720A07" w:rsidP="00CE7845">
      <w:pPr>
        <w:jc w:val="right"/>
        <w:rPr>
          <w:sz w:val="24"/>
          <w:szCs w:val="24"/>
        </w:rPr>
      </w:pPr>
    </w:p>
    <w:p w:rsidR="00720A07" w:rsidRDefault="00720A07"/>
    <w:sectPr w:rsidR="00720A07" w:rsidSect="00CE7845"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A07" w:rsidRDefault="00720A07" w:rsidP="00CE7845">
      <w:pPr>
        <w:spacing w:after="0" w:line="240" w:lineRule="auto"/>
      </w:pPr>
      <w:r>
        <w:separator/>
      </w:r>
    </w:p>
  </w:endnote>
  <w:endnote w:type="continuationSeparator" w:id="0">
    <w:p w:rsidR="00720A07" w:rsidRDefault="00720A07" w:rsidP="00CE7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A07" w:rsidRPr="00CE7845" w:rsidRDefault="00720A07" w:rsidP="00CE7845">
    <w:pPr>
      <w:jc w:val="right"/>
      <w:rPr>
        <w:sz w:val="24"/>
        <w:szCs w:val="24"/>
      </w:rPr>
    </w:pPr>
    <w:r w:rsidRPr="00CE7845">
      <w:rPr>
        <w:sz w:val="24"/>
        <w:szCs w:val="24"/>
      </w:rPr>
      <w:t>2-A Sınıf Öğretmeni G.ŞİMŞEK</w:t>
    </w:r>
  </w:p>
  <w:p w:rsidR="00720A07" w:rsidRDefault="00720A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A07" w:rsidRDefault="00720A07" w:rsidP="00CE7845">
      <w:pPr>
        <w:spacing w:after="0" w:line="240" w:lineRule="auto"/>
      </w:pPr>
      <w:r>
        <w:separator/>
      </w:r>
    </w:p>
  </w:footnote>
  <w:footnote w:type="continuationSeparator" w:id="0">
    <w:p w:rsidR="00720A07" w:rsidRDefault="00720A07" w:rsidP="00CE78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2A3"/>
    <w:rsid w:val="00074EAA"/>
    <w:rsid w:val="001A124C"/>
    <w:rsid w:val="00390C9C"/>
    <w:rsid w:val="00720A07"/>
    <w:rsid w:val="008A02A3"/>
    <w:rsid w:val="008A5D3A"/>
    <w:rsid w:val="009A1916"/>
    <w:rsid w:val="009D3909"/>
    <w:rsid w:val="00B3613C"/>
    <w:rsid w:val="00B37FD7"/>
    <w:rsid w:val="00BD5689"/>
    <w:rsid w:val="00CE7845"/>
    <w:rsid w:val="00D80B17"/>
    <w:rsid w:val="00DC046F"/>
    <w:rsid w:val="00E06A77"/>
    <w:rsid w:val="00E12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24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A02A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E7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E7845"/>
  </w:style>
  <w:style w:type="paragraph" w:styleId="Footer">
    <w:name w:val="footer"/>
    <w:basedOn w:val="Normal"/>
    <w:link w:val="FooterChar"/>
    <w:uiPriority w:val="99"/>
    <w:rsid w:val="00CE7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E7845"/>
  </w:style>
  <w:style w:type="character" w:styleId="Hyperlink">
    <w:name w:val="Hyperlink"/>
    <w:basedOn w:val="DefaultParagraphFont"/>
    <w:uiPriority w:val="99"/>
    <w:rsid w:val="009D39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1</Pages>
  <Words>145</Words>
  <Characters>829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gülen</dc:creator>
  <cp:keywords>www.sorubak.com</cp:keywords>
  <dc:description>www.sorubak.com</dc:description>
  <cp:lastModifiedBy>EDANUR</cp:lastModifiedBy>
  <cp:revision>6</cp:revision>
  <cp:lastPrinted>2012-04-16T17:48:00Z</cp:lastPrinted>
  <dcterms:created xsi:type="dcterms:W3CDTF">2012-04-16T17:12:00Z</dcterms:created>
  <dcterms:modified xsi:type="dcterms:W3CDTF">2013-01-28T21:04:00Z</dcterms:modified>
  <cp:category>www.sorubak.com</cp:category>
  <cp:contentType>www.sorubak.com</cp:contentType>
  <cp:contentStatus>www.sorubak.com</cp:contentStatus>
  <cp:version>www.sorubak.com</cp:version>
</cp:coreProperties>
</file>