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480" w:rsidRDefault="005C6480" w:rsidP="0033319C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 xml:space="preserve">                    ZİHİNDEN ÇIKARMA İŞLEMİ ÇALIŞMAMIZ</w:t>
      </w:r>
    </w:p>
    <w:p w:rsidR="005C6480" w:rsidRPr="00434D03" w:rsidRDefault="005C6480" w:rsidP="00434D03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Aşağıdaki çıkarma işlemlerini zihinden yapınız. İşlemin sonucunu ok ile gösterilen yerlere yazınız ve oluşan yeni işlemi çözünüz. Daha sonra çıkarma işleminin terimlerinin adlarını yandaki kutucuklara yazınız.</w:t>
      </w:r>
    </w:p>
    <w:p w:rsidR="005C6480" w:rsidRDefault="005C6480">
      <w:pPr>
        <w:rPr>
          <w:rFonts w:ascii="Comic Sans MS" w:hAnsi="Comic Sans MS" w:cs="Comic Sans MS"/>
          <w:sz w:val="28"/>
          <w:szCs w:val="28"/>
        </w:rPr>
      </w:pPr>
      <w:r>
        <w:rPr>
          <w:noProof/>
          <w:lang w:eastAsia="tr-TR"/>
        </w:rPr>
        <w:pict>
          <v:rect id="Dikdörtgen 29" o:spid="_x0000_s1026" style="position:absolute;margin-left:453.75pt;margin-top:26.6pt;width:36pt;height:23.25pt;z-index:251628544;visibility:visible;v-text-anchor:middle" fillcolor="window" strokecolor="#385d8a" strokeweight="2pt">
            <v:textbox>
              <w:txbxContent>
                <w:p w:rsidR="005C6480" w:rsidRPr="00434D03" w:rsidRDefault="005C6480" w:rsidP="00434D03">
                  <w:pPr>
                    <w:jc w:val="center"/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0" o:spid="_x0000_s1027" style="position:absolute;margin-left:326.25pt;margin-top:25.85pt;width:36pt;height:23.25pt;z-index:251629568;visibility:visible;v-text-anchor:middle" fillcolor="window" strokecolor="#385d8a" strokeweight="2pt">
            <v:textbox>
              <w:txbxContent>
                <w:p w:rsidR="005C6480" w:rsidRPr="00434D03" w:rsidRDefault="005C6480" w:rsidP="00434D03">
                  <w:pPr>
                    <w:jc w:val="center"/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oundrect id="Yuvarlatılmış Dikdörtgen 25" o:spid="_x0000_s1028" style="position:absolute;margin-left:402pt;margin-top:22.35pt;width:95.25pt;height:36.75pt;z-index:251624448;visibility:visible" arcsize="10923f">
            <v:textbox>
              <w:txbxContent>
                <w:p w:rsidR="005C6480" w:rsidRPr="00434D03" w:rsidRDefault="005C6480" w:rsidP="00434D03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</w:rPr>
                    <w:t>2</w:t>
                  </w:r>
                  <w:r w:rsidRPr="00434D03">
                    <w:rPr>
                      <w:rFonts w:ascii="Comic Sans MS" w:hAnsi="Comic Sans MS" w:cs="Comic Sans MS"/>
                      <w:b/>
                      <w:bCs/>
                    </w:rPr>
                    <w:t>0-10=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4" o:spid="_x0000_s1029" style="position:absolute;margin-left:273pt;margin-top:20.85pt;width:95.25pt;height:36.75pt;z-index:251623424;visibility:visible" arcsize="10923f">
            <v:textbox>
              <w:txbxContent>
                <w:p w:rsidR="005C6480" w:rsidRPr="00434D03" w:rsidRDefault="005C6480" w:rsidP="00434D03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</w:rPr>
                    <w:t>70-3</w:t>
                  </w:r>
                  <w:r w:rsidRPr="00434D03">
                    <w:rPr>
                      <w:rFonts w:ascii="Comic Sans MS" w:hAnsi="Comic Sans MS" w:cs="Comic Sans MS"/>
                      <w:b/>
                      <w:bCs/>
                    </w:rPr>
                    <w:t>0=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Dikdörtgen 20" o:spid="_x0000_s1030" style="position:absolute;margin-left:65.25pt;margin-top:25.85pt;width:36pt;height:23.25pt;z-index:251619328;visibility:visible;v-text-anchor:middle" fillcolor="window" strokecolor="#385d8a" strokeweight="2pt">
            <v:textbox>
              <w:txbxContent>
                <w:p w:rsidR="005C6480" w:rsidRPr="00434D03" w:rsidRDefault="005C6480" w:rsidP="00434D03">
                  <w:pPr>
                    <w:jc w:val="center"/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>4</w:t>
                  </w:r>
                  <w:r w:rsidRPr="00434D03">
                    <w:rPr>
                      <w:rFonts w:ascii="Comic Sans MS" w:hAnsi="Comic Sans MS" w:cs="Comic Sans MS"/>
                      <w:sz w:val="24"/>
                      <w:szCs w:val="24"/>
                    </w:rPr>
                    <w:t>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8" o:spid="_x0000_s1031" style="position:absolute;margin-left:188.25pt;margin-top:25.85pt;width:36pt;height:23.25pt;z-index:251609088;visibility:visible;v-text-anchor:middle" fillcolor="window" strokecolor="#385d8a" strokeweight="2pt">
            <v:textbox>
              <w:txbxContent>
                <w:p w:rsidR="005C6480" w:rsidRPr="00434D03" w:rsidRDefault="005C6480" w:rsidP="00434D03">
                  <w:pPr>
                    <w:jc w:val="center"/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 w:rsidRPr="00434D03">
                    <w:rPr>
                      <w:rFonts w:ascii="Comic Sans MS" w:hAnsi="Comic Sans MS" w:cs="Comic Sans MS"/>
                      <w:sz w:val="24"/>
                      <w:szCs w:val="24"/>
                    </w:rPr>
                    <w:t>20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" o:spid="_x0000_s1032" type="#_x0000_t32" style="position:absolute;margin-left:81.7pt;margin-top:45.1pt;width:27.05pt;height:53.25pt;z-index:251607040;visibility:visible" strokecolor="#4579b8">
            <v:stroke endarrow="open"/>
          </v:shape>
        </w:pict>
      </w:r>
      <w:r>
        <w:rPr>
          <w:noProof/>
          <w:lang w:eastAsia="tr-TR"/>
        </w:rPr>
        <w:pict>
          <v:roundrect id="Yuvarlatılmış Dikdörtgen 7" o:spid="_x0000_s1033" style="position:absolute;margin-left:134.25pt;margin-top:21.6pt;width:95.25pt;height:36.75pt;z-index:251608064;visibility:visible" arcsize="10923f">
            <v:textbox>
              <w:txbxContent>
                <w:p w:rsidR="005C6480" w:rsidRPr="00434D03" w:rsidRDefault="005C6480" w:rsidP="00434D03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</w:rPr>
                    <w:t>60-4</w:t>
                  </w:r>
                  <w:r w:rsidRPr="00434D03">
                    <w:rPr>
                      <w:rFonts w:ascii="Comic Sans MS" w:hAnsi="Comic Sans MS" w:cs="Comic Sans MS"/>
                      <w:b/>
                      <w:bCs/>
                    </w:rPr>
                    <w:t>0=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" o:spid="_x0000_s1034" style="position:absolute;margin-left:13.5pt;margin-top:22.35pt;width:95.25pt;height:36.75pt;z-index:251606016;visibility:visible" arcsize="10923f">
            <v:textbox>
              <w:txbxContent>
                <w:p w:rsidR="005C6480" w:rsidRPr="00434D03" w:rsidRDefault="005C6480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434D03">
                    <w:rPr>
                      <w:rFonts w:ascii="Comic Sans MS" w:hAnsi="Comic Sans MS" w:cs="Comic Sans MS"/>
                      <w:b/>
                      <w:bCs/>
                    </w:rPr>
                    <w:t>50-10=</w:t>
                  </w:r>
                </w:p>
              </w:txbxContent>
            </v:textbox>
          </v:roundrect>
        </w:pict>
      </w:r>
      <w:r>
        <w:rPr>
          <w:rFonts w:ascii="Comic Sans MS" w:hAnsi="Comic Sans MS" w:cs="Comic Sans MS"/>
          <w:sz w:val="28"/>
          <w:szCs w:val="28"/>
        </w:rPr>
        <w:t xml:space="preserve">ÖRNEK: </w:t>
      </w:r>
      <w:hyperlink r:id="rId4" w:history="1">
        <w:r>
          <w:rPr>
            <w:rStyle w:val="Hyperlink"/>
            <w:rFonts w:ascii="Comic Sans MS" w:hAnsi="Comic Sans MS" w:cs="Comic Sans MS"/>
            <w:sz w:val="28"/>
            <w:szCs w:val="28"/>
          </w:rPr>
          <w:t>www.sorubak.com</w:t>
        </w:r>
      </w:hyperlink>
    </w:p>
    <w:p w:rsidR="005C6480" w:rsidRPr="00434D03" w:rsidRDefault="005C6480" w:rsidP="00434D03">
      <w:pPr>
        <w:rPr>
          <w:rFonts w:ascii="Comic Sans MS" w:hAnsi="Comic Sans MS" w:cs="Comic Sans MS"/>
          <w:sz w:val="28"/>
          <w:szCs w:val="28"/>
        </w:rPr>
      </w:pPr>
      <w:r>
        <w:rPr>
          <w:noProof/>
          <w:lang w:eastAsia="tr-TR"/>
        </w:rPr>
        <w:pict>
          <v:shape id="Düz Ok Bağlayıcısı 289" o:spid="_x0000_s1035" type="#_x0000_t32" style="position:absolute;margin-left:417.75pt;margin-top:18.95pt;width:50.95pt;height:90.75pt;flip:x;z-index:251631616;visibility:visible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31" o:spid="_x0000_s1036" type="#_x0000_t32" style="position:absolute;margin-left:341.2pt;margin-top:18.7pt;width:27pt;height:53.25pt;z-index:251630592;visibility:visible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9" o:spid="_x0000_s1037" type="#_x0000_t32" style="position:absolute;margin-left:154.5pt;margin-top:26.45pt;width:33.75pt;height:73.5pt;flip:x;z-index:251610112;visibility:visible" strokecolor="#4579b8">
            <v:stroke endarrow="open"/>
          </v:shape>
        </w:pict>
      </w:r>
    </w:p>
    <w:p w:rsidR="005C6480" w:rsidRDefault="005C6480" w:rsidP="00434D03">
      <w:pPr>
        <w:rPr>
          <w:rFonts w:ascii="Comic Sans MS" w:hAnsi="Comic Sans MS" w:cs="Comic Sans MS"/>
          <w:sz w:val="28"/>
          <w:szCs w:val="28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8" type="#_x0000_t202" style="position:absolute;margin-left:3in;margin-top:24.75pt;width:99.75pt;height:33pt;z-index:251637760;visibility:visible">
            <v:textbox>
              <w:txbxContent>
                <w:p w:rsidR="005C6480" w:rsidRPr="00434D03" w:rsidRDefault="005C6480" w:rsidP="0033319C">
                  <w:pPr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26" o:spid="_x0000_s1039" style="position:absolute;margin-left:373.5pt;margin-top:30.75pt;width:36pt;height:23.25pt;z-index:251625472;visibility:visible;v-text-anchor:middle" fillcolor="window" strokecolor="#385d8a" strokeweight="2pt">
            <v:textbox>
              <w:txbxContent>
                <w:p w:rsidR="005C6480" w:rsidRPr="00434D03" w:rsidRDefault="005C6480" w:rsidP="00434D03">
                  <w:pPr>
                    <w:jc w:val="center"/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040" type="#_x0000_t202" style="position:absolute;margin-left:-20.25pt;margin-top:21pt;width:99.75pt;height:33pt;z-index:251616256;visibility:visible">
            <v:textbox>
              <w:txbxContent>
                <w:p w:rsidR="005C6480" w:rsidRPr="00434D03" w:rsidRDefault="005C6480">
                  <w:pPr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 w:rsidRPr="00434D03">
                    <w:rPr>
                      <w:rFonts w:ascii="Comic Sans MS" w:hAnsi="Comic Sans MS" w:cs="Comic Sans MS"/>
                      <w:sz w:val="28"/>
                      <w:szCs w:val="28"/>
                    </w:rPr>
                    <w:t>eksilen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21" o:spid="_x0000_s1041" style="position:absolute;margin-left:113.25pt;margin-top:25.5pt;width:36pt;height:23.25pt;z-index:251620352;visibility:visible;v-text-anchor:middle" fillcolor="window" strokecolor="#385d8a" strokeweight="2pt">
            <v:textbox>
              <w:txbxContent>
                <w:p w:rsidR="005C6480" w:rsidRPr="00434D03" w:rsidRDefault="005C6480" w:rsidP="00434D03">
                  <w:pPr>
                    <w:jc w:val="center"/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>4</w:t>
                  </w:r>
                  <w:r w:rsidRPr="00434D03">
                    <w:rPr>
                      <w:rFonts w:ascii="Comic Sans MS" w:hAnsi="Comic Sans MS" w:cs="Comic Sans MS"/>
                      <w:sz w:val="24"/>
                      <w:szCs w:val="24"/>
                    </w:rPr>
                    <w:t>0</w:t>
                  </w:r>
                </w:p>
              </w:txbxContent>
            </v:textbox>
          </v:rect>
        </w:pict>
      </w:r>
    </w:p>
    <w:p w:rsidR="005C6480" w:rsidRPr="00434D03" w:rsidRDefault="005C6480" w:rsidP="00434D03">
      <w:pPr>
        <w:tabs>
          <w:tab w:val="left" w:pos="2325"/>
        </w:tabs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 id="_x0000_s1042" type="#_x0000_t202" style="position:absolute;margin-left:240pt;margin-top:470.05pt;width:99.75pt;height:33pt;z-index:251708416;visibility:visible">
            <v:textbox>
              <w:txbxContent>
                <w:p w:rsidR="005C6480" w:rsidRPr="00434D03" w:rsidRDefault="005C6480" w:rsidP="003C593E">
                  <w:pPr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202" style="position:absolute;margin-left:240.75pt;margin-top:509.8pt;width:99.75pt;height:33pt;z-index:251709440;visibility:visible">
            <v:textbox>
              <w:txbxContent>
                <w:p w:rsidR="005C6480" w:rsidRPr="00434D03" w:rsidRDefault="005C6480" w:rsidP="003C593E">
                  <w:pPr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202" style="position:absolute;margin-left:239.25pt;margin-top:431.8pt;width:99.75pt;height:33pt;z-index:251707392;visibility:visible">
            <v:textbox>
              <w:txbxContent>
                <w:p w:rsidR="005C6480" w:rsidRPr="00434D03" w:rsidRDefault="005C6480" w:rsidP="003C593E">
                  <w:pPr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367" o:spid="_x0000_s1045" type="#_x0000_t32" style="position:absolute;margin-left:320.25pt;margin-top:480.55pt;width:1in;height:0;flip:x;z-index:251705344;visibility:visible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368" o:spid="_x0000_s1046" type="#_x0000_t32" style="position:absolute;margin-left:321.75pt;margin-top:522.55pt;width:1in;height:0;flip:x;z-index:251706368;visibility:visible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366" o:spid="_x0000_s1047" type="#_x0000_t32" style="position:absolute;margin-left:320.25pt;margin-top:449.8pt;width:1in;height:0;flip:x;z-index:251704320;visibility:visible" strokecolor="#4a7ebb">
            <v:stroke endarrow="open"/>
          </v:shape>
        </w:pict>
      </w:r>
      <w:r>
        <w:rPr>
          <w:noProof/>
          <w:lang w:eastAsia="tr-TR"/>
        </w:rPr>
        <w:pict>
          <v:rect id="Dikdörtgen 359" o:spid="_x0000_s1048" style="position:absolute;margin-left:393.75pt;margin-top:510.55pt;width:36pt;height:23.25pt;z-index:251699200;visibility:visible;v-text-anchor:middle" fillcolor="window" strokecolor="#385d8a" strokeweight="2pt">
            <v:textbox>
              <w:txbxContent>
                <w:p w:rsidR="005C6480" w:rsidRPr="00434D03" w:rsidRDefault="005C6480" w:rsidP="003C593E">
                  <w:pPr>
                    <w:jc w:val="center"/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line id="Düz Bağlayıcı 365" o:spid="_x0000_s1049" style="position:absolute;z-index:251703296;visibility:visible" from="371.25pt,503.8pt" to="434.25pt,503.8pt" strokecolor="#4a7ebb"/>
        </w:pict>
      </w:r>
      <w:r>
        <w:rPr>
          <w:noProof/>
          <w:lang w:eastAsia="tr-TR"/>
        </w:rPr>
        <w:pict>
          <v:shape id="Düz Ok Bağlayıcısı 361" o:spid="_x0000_s1050" type="#_x0000_t32" style="position:absolute;margin-left:432.75pt;margin-top:396.55pt;width:57pt;height:82.5pt;flip:x;z-index:251701248;visibility:visible" strokecolor="#4a7ebb">
            <v:stroke endarrow="open"/>
          </v:shape>
        </w:pict>
      </w:r>
      <w:r>
        <w:rPr>
          <w:noProof/>
          <w:lang w:eastAsia="tr-TR"/>
        </w:rPr>
        <w:pict>
          <v:rect id="Dikdörtgen 358" o:spid="_x0000_s1051" style="position:absolute;margin-left:393.75pt;margin-top:468.55pt;width:36pt;height:23.25pt;z-index:251698176;visibility:visible;v-text-anchor:middle" fillcolor="window" strokecolor="#385d8a" strokeweight="2pt">
            <v:textbox>
              <w:txbxContent>
                <w:p w:rsidR="005C6480" w:rsidRPr="00434D03" w:rsidRDefault="005C6480" w:rsidP="003C593E">
                  <w:pPr>
                    <w:jc w:val="center"/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line id="Düz Bağlayıcı 364" o:spid="_x0000_s1052" style="position:absolute;z-index:251702272;visibility:visible" from="368.25pt,497.05pt" to="383.25pt,497.05pt" strokecolor="#4579b8"/>
        </w:pict>
      </w:r>
      <w:r>
        <w:rPr>
          <w:noProof/>
          <w:lang w:eastAsia="tr-TR"/>
        </w:rPr>
        <w:pict>
          <v:shape id="Düz Ok Bağlayıcısı 360" o:spid="_x0000_s1053" type="#_x0000_t32" style="position:absolute;margin-left:360.7pt;margin-top:394.05pt;width:27pt;height:53.25pt;z-index:251700224;visibility:visible" strokecolor="#4a7ebb">
            <v:stroke endarrow="open"/>
          </v:shape>
        </w:pict>
      </w:r>
      <w:r>
        <w:rPr>
          <w:noProof/>
          <w:lang w:eastAsia="tr-TR"/>
        </w:rPr>
        <w:pict>
          <v:rect id="Dikdörtgen 357" o:spid="_x0000_s1054" style="position:absolute;margin-left:346.5pt;margin-top:371.05pt;width:36pt;height:23.25pt;z-index:251697152;visibility:visible;v-text-anchor:middle" fillcolor="window" strokecolor="#385d8a" strokeweight="2pt">
            <v:textbox>
              <w:txbxContent>
                <w:p w:rsidR="005C6480" w:rsidRPr="00434D03" w:rsidRDefault="005C6480" w:rsidP="003C593E">
                  <w:pPr>
                    <w:jc w:val="center"/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54" o:spid="_x0000_s1055" style="position:absolute;margin-left:393pt;margin-top:430.3pt;width:36pt;height:23.25pt;z-index:251695104;visibility:visible;v-text-anchor:middle" fillcolor="window" strokecolor="#385d8a" strokeweight="2pt">
            <v:textbox>
              <w:txbxContent>
                <w:p w:rsidR="005C6480" w:rsidRPr="00434D03" w:rsidRDefault="005C6480" w:rsidP="003C593E">
                  <w:pPr>
                    <w:jc w:val="center"/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56" o:spid="_x0000_s1056" style="position:absolute;margin-left:470.2pt;margin-top:371.8pt;width:36pt;height:23.25pt;z-index:251696128;visibility:visible;v-text-anchor:middle" fillcolor="window" strokecolor="#385d8a" strokeweight="2pt">
            <v:textbox>
              <w:txbxContent>
                <w:p w:rsidR="005C6480" w:rsidRPr="00434D03" w:rsidRDefault="005C6480" w:rsidP="003C593E">
                  <w:pPr>
                    <w:jc w:val="center"/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057" type="#_x0000_t202" style="position:absolute;margin-left:-21.75pt;margin-top:471.55pt;width:99.75pt;height:33pt;z-index:251693056;visibility:visible">
            <v:textbox>
              <w:txbxContent>
                <w:p w:rsidR="005C6480" w:rsidRPr="00434D03" w:rsidRDefault="005C6480" w:rsidP="003C593E">
                  <w:pPr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8" type="#_x0000_t202" style="position:absolute;margin-left:-22.5pt;margin-top:511.3pt;width:99.75pt;height:33pt;z-index:251694080;visibility:visible">
            <v:textbox>
              <w:txbxContent>
                <w:p w:rsidR="005C6480" w:rsidRPr="00434D03" w:rsidRDefault="005C6480" w:rsidP="003C593E">
                  <w:pPr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9" type="#_x0000_t202" style="position:absolute;margin-left:-23.25pt;margin-top:431.05pt;width:99.75pt;height:33pt;z-index:251692032;visibility:visible">
            <v:textbox>
              <w:txbxContent>
                <w:p w:rsidR="005C6480" w:rsidRPr="00434D03" w:rsidRDefault="005C6480" w:rsidP="003C593E">
                  <w:pPr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350" o:spid="_x0000_s1060" type="#_x0000_t32" style="position:absolute;margin-left:30.75pt;margin-top:522.55pt;width:1in;height:0;flip:x;z-index:251691008;visibility:visible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349" o:spid="_x0000_s1061" type="#_x0000_t32" style="position:absolute;margin-left:31.5pt;margin-top:485.8pt;width:1in;height:0;flip:x;z-index:251689984;visibility:visible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348" o:spid="_x0000_s1062" type="#_x0000_t32" style="position:absolute;margin-left:31.5pt;margin-top:453.55pt;width:1in;height:0;flip:x;z-index:251688960;visibility:visible" strokecolor="#4a7ebb">
            <v:stroke endarrow="open"/>
          </v:shape>
        </w:pict>
      </w:r>
      <w:r>
        <w:rPr>
          <w:noProof/>
          <w:lang w:eastAsia="tr-TR"/>
        </w:rPr>
        <w:pict>
          <v:rect id="Dikdörtgen 344" o:spid="_x0000_s1063" style="position:absolute;margin-left:100.5pt;margin-top:511.3pt;width:36pt;height:23.25pt;z-index:251684864;visibility:visible;v-text-anchor:middle" fillcolor="window" strokecolor="#385d8a" strokeweight="2pt">
            <v:textbox>
              <w:txbxContent>
                <w:p w:rsidR="005C6480" w:rsidRPr="00434D03" w:rsidRDefault="005C6480" w:rsidP="003C593E">
                  <w:pPr>
                    <w:jc w:val="center"/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line id="Düz Bağlayıcı 347" o:spid="_x0000_s1064" style="position:absolute;z-index:251687936;visibility:visible" from="78.75pt,503.8pt" to="141.75pt,503.8pt" strokecolor="#4a7ebb"/>
        </w:pict>
      </w:r>
      <w:r>
        <w:rPr>
          <w:noProof/>
          <w:lang w:eastAsia="tr-TR"/>
        </w:rPr>
        <w:pict>
          <v:line id="Düz Bağlayıcı 346" o:spid="_x0000_s1065" style="position:absolute;z-index:251686912;visibility:visible" from="79.5pt,491.55pt" to="96pt,491.55pt" strokecolor="#4a7ebb"/>
        </w:pict>
      </w:r>
      <w:r>
        <w:rPr>
          <w:noProof/>
          <w:lang w:eastAsia="tr-TR"/>
        </w:rPr>
        <w:pict>
          <v:rect id="Dikdörtgen 345" o:spid="_x0000_s1066" style="position:absolute;margin-left:101.25pt;margin-top:473.8pt;width:36pt;height:23.25pt;z-index:251685888;visibility:visible;v-text-anchor:middle" fillcolor="window" strokecolor="#385d8a" strokeweight="2pt">
            <v:textbox>
              <w:txbxContent>
                <w:p w:rsidR="005C6480" w:rsidRPr="00434D03" w:rsidRDefault="005C6480" w:rsidP="003C593E">
                  <w:pPr>
                    <w:jc w:val="center"/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43" o:spid="_x0000_s1067" style="position:absolute;margin-left:101.25pt;margin-top:440.05pt;width:36pt;height:23.25pt;z-index:251683840;visibility:visible;v-text-anchor:middle" fillcolor="window" strokecolor="#385d8a" strokeweight="2pt">
            <v:textbox>
              <w:txbxContent>
                <w:p w:rsidR="005C6480" w:rsidRPr="00434D03" w:rsidRDefault="005C6480" w:rsidP="003C593E">
                  <w:pPr>
                    <w:jc w:val="center"/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42" o:spid="_x0000_s1068" style="position:absolute;margin-left:180pt;margin-top:371.8pt;width:36pt;height:23.25pt;z-index:251682816;visibility:visible;v-text-anchor:middle" fillcolor="window" strokecolor="#385d8a" strokeweight="2pt">
            <v:textbox>
              <w:txbxContent>
                <w:p w:rsidR="005C6480" w:rsidRPr="00434D03" w:rsidRDefault="005C6480" w:rsidP="003C593E">
                  <w:pPr>
                    <w:jc w:val="center"/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41" o:spid="_x0000_s1069" style="position:absolute;margin-left:56.25pt;margin-top:373.3pt;width:36pt;height:23.25pt;z-index:251681792;visibility:visible;v-text-anchor:middle" fillcolor="window" strokecolor="#385d8a" strokeweight="2pt">
            <v:textbox>
              <w:txbxContent>
                <w:p w:rsidR="005C6480" w:rsidRPr="00434D03" w:rsidRDefault="005C6480" w:rsidP="003C593E">
                  <w:pPr>
                    <w:jc w:val="center"/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Düz Ok Bağlayıcısı 340" o:spid="_x0000_s1070" type="#_x0000_t32" style="position:absolute;margin-left:2in;margin-top:396.55pt;width:54.7pt;height:82.5pt;flip:x;z-index:251680768;visibility:visible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339" o:spid="_x0000_s1071" type="#_x0000_t32" style="position:absolute;margin-left:71.2pt;margin-top:396.3pt;width:27pt;height:53.25pt;z-index:251679744;visibility:visible" strokecolor="#4a7ebb">
            <v:stroke endarrow="open"/>
          </v:shape>
        </w:pict>
      </w:r>
      <w:r>
        <w:rPr>
          <w:noProof/>
          <w:lang w:eastAsia="tr-TR"/>
        </w:rPr>
        <w:pict>
          <v:roundrect id="Yuvarlatılmış Dikdörtgen 335" o:spid="_x0000_s1072" style="position:absolute;margin-left:3pt;margin-top:366.8pt;width:95.25pt;height:36.75pt;z-index:251675648;visibility:visible" arcsize="10923f">
            <v:textbox>
              <w:txbxContent>
                <w:p w:rsidR="005C6480" w:rsidRPr="00434D03" w:rsidRDefault="005C6480" w:rsidP="0033319C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</w:rPr>
                    <w:t>60-3</w:t>
                  </w:r>
                  <w:r w:rsidRPr="00434D03">
                    <w:rPr>
                      <w:rFonts w:ascii="Comic Sans MS" w:hAnsi="Comic Sans MS" w:cs="Comic Sans MS"/>
                      <w:b/>
                      <w:bCs/>
                    </w:rPr>
                    <w:t>0=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36" o:spid="_x0000_s1073" style="position:absolute;margin-left:127.5pt;margin-top:367.55pt;width:95.25pt;height:36.75pt;z-index:251676672;visibility:visible" arcsize="10923f">
            <v:textbox>
              <w:txbxContent>
                <w:p w:rsidR="005C6480" w:rsidRPr="00434D03" w:rsidRDefault="005C6480" w:rsidP="0033319C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</w:rPr>
                    <w:t>80-7</w:t>
                  </w:r>
                  <w:r w:rsidRPr="00434D03">
                    <w:rPr>
                      <w:rFonts w:ascii="Comic Sans MS" w:hAnsi="Comic Sans MS" w:cs="Comic Sans MS"/>
                      <w:b/>
                      <w:bCs/>
                    </w:rPr>
                    <w:t>0=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37" o:spid="_x0000_s1074" style="position:absolute;margin-left:293.25pt;margin-top:366.05pt;width:95.25pt;height:36.75pt;z-index:251677696;visibility:visible" arcsize="10923f">
            <v:textbox>
              <w:txbxContent>
                <w:p w:rsidR="005C6480" w:rsidRPr="00434D03" w:rsidRDefault="005C6480" w:rsidP="0033319C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</w:rPr>
                    <w:t>90-1</w:t>
                  </w:r>
                  <w:r w:rsidRPr="00434D03">
                    <w:rPr>
                      <w:rFonts w:ascii="Comic Sans MS" w:hAnsi="Comic Sans MS" w:cs="Comic Sans MS"/>
                      <w:b/>
                      <w:bCs/>
                    </w:rPr>
                    <w:t>0=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38" o:spid="_x0000_s1075" style="position:absolute;margin-left:417.75pt;margin-top:366.05pt;width:95.25pt;height:36.75pt;z-index:251678720;visibility:visible" arcsize="10923f">
            <v:textbox>
              <w:txbxContent>
                <w:p w:rsidR="005C6480" w:rsidRPr="00434D03" w:rsidRDefault="005C6480" w:rsidP="0033319C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</w:rPr>
                    <w:t>90-4</w:t>
                  </w:r>
                  <w:r w:rsidRPr="00434D03">
                    <w:rPr>
                      <w:rFonts w:ascii="Comic Sans MS" w:hAnsi="Comic Sans MS" w:cs="Comic Sans MS"/>
                      <w:b/>
                      <w:bCs/>
                    </w:rPr>
                    <w:t>0=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76" type="#_x0000_t202" style="position:absolute;margin-left:238.5pt;margin-top:242.8pt;width:99.75pt;height:33pt;z-index:251673600;visibility:visible">
            <v:textbox>
              <w:txbxContent>
                <w:p w:rsidR="005C6480" w:rsidRPr="00434D03" w:rsidRDefault="005C6480" w:rsidP="0033319C">
                  <w:pPr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7" type="#_x0000_t202" style="position:absolute;margin-left:239.25pt;margin-top:279.55pt;width:99.75pt;height:33pt;z-index:251674624;visibility:visible">
            <v:textbox>
              <w:txbxContent>
                <w:p w:rsidR="005C6480" w:rsidRPr="00434D03" w:rsidRDefault="005C6480" w:rsidP="0033319C">
                  <w:pPr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8" type="#_x0000_t202" style="position:absolute;margin-left:239.25pt;margin-top:204.55pt;width:99.75pt;height:33pt;z-index:251672576;visibility:visible">
            <v:textbox>
              <w:txbxContent>
                <w:p w:rsidR="005C6480" w:rsidRPr="00434D03" w:rsidRDefault="005C6480" w:rsidP="0033319C">
                  <w:pPr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329" o:spid="_x0000_s1079" type="#_x0000_t32" style="position:absolute;margin-left:310.5pt;margin-top:248.05pt;width:1in;height:0;flip:x;z-index:251670528;visibility:visible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330" o:spid="_x0000_s1080" type="#_x0000_t32" style="position:absolute;margin-left:310.5pt;margin-top:288.55pt;width:1in;height:0;flip:x;z-index:251671552;visibility:visible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328" o:spid="_x0000_s1081" type="#_x0000_t32" style="position:absolute;margin-left:311.25pt;margin-top:225.55pt;width:1in;height:0;flip:x;z-index:251669504;visibility:visible" strokecolor="#4a7ebb">
            <v:stroke endarrow="open"/>
          </v:shape>
        </w:pict>
      </w:r>
      <w:r>
        <w:rPr>
          <w:noProof/>
          <w:lang w:eastAsia="tr-TR"/>
        </w:rPr>
        <w:pict>
          <v:rect id="Dikdörtgen 327" o:spid="_x0000_s1082" style="position:absolute;margin-left:383.25pt;margin-top:275.8pt;width:36pt;height:23.25pt;z-index:251668480;visibility:visible;v-text-anchor:middle" fillcolor="window" strokecolor="#385d8a" strokeweight="2pt">
            <v:textbox>
              <w:txbxContent>
                <w:p w:rsidR="005C6480" w:rsidRPr="00434D03" w:rsidRDefault="005C6480" w:rsidP="0033319C">
                  <w:pPr>
                    <w:jc w:val="center"/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line id="Düz Bağlayıcı 325" o:spid="_x0000_s1083" style="position:absolute;z-index:251667456;visibility:visible" from="366pt,266.05pt" to="429pt,266.05pt" strokecolor="#4a7ebb"/>
        </w:pict>
      </w:r>
      <w:r>
        <w:rPr>
          <w:noProof/>
          <w:lang w:eastAsia="tr-TR"/>
        </w:rPr>
        <w:pict>
          <v:line id="Düz Bağlayıcı 324" o:spid="_x0000_s1084" style="position:absolute;z-index:251666432;visibility:visible" from="361.5pt,256.05pt" to="378pt,256.05pt" strokecolor="#4a7ebb"/>
        </w:pict>
      </w:r>
      <w:r>
        <w:rPr>
          <w:noProof/>
          <w:lang w:eastAsia="tr-TR"/>
        </w:rPr>
        <w:pict>
          <v:line id="Düz Bağlayıcı 309" o:spid="_x0000_s1085" style="position:absolute;z-index:251651072;visibility:visible" from="82.5pt,271.3pt" to="145.5pt,271.3pt" strokecolor="#4a7ebb"/>
        </w:pict>
      </w:r>
      <w:r>
        <w:rPr>
          <w:noProof/>
          <w:lang w:eastAsia="tr-TR"/>
        </w:rPr>
        <w:pict>
          <v:line id="Düz Bağlayıcı 308" o:spid="_x0000_s1086" style="position:absolute;z-index:251650048;visibility:visible" from="82.5pt,265.8pt" to="99pt,265.8pt" strokecolor="#4a7ebb"/>
        </w:pict>
      </w:r>
      <w:r>
        <w:rPr>
          <w:noProof/>
          <w:lang w:eastAsia="tr-TR"/>
        </w:rPr>
        <w:pict>
          <v:rect id="Dikdörtgen 323" o:spid="_x0000_s1087" style="position:absolute;margin-left:383.25pt;margin-top:238.3pt;width:36pt;height:23.25pt;z-index:251665408;visibility:visible;v-text-anchor:middle" fillcolor="window" strokecolor="#385d8a" strokeweight="2pt">
            <v:textbox>
              <w:txbxContent>
                <w:p w:rsidR="005C6480" w:rsidRPr="00434D03" w:rsidRDefault="005C6480" w:rsidP="0033319C">
                  <w:pPr>
                    <w:jc w:val="center"/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Düz Ok Bağlayıcısı 322" o:spid="_x0000_s1088" type="#_x0000_t32" style="position:absolute;margin-left:426pt;margin-top:170.05pt;width:54.7pt;height:82.5pt;flip:x;z-index:251664384;visibility:visible" strokecolor="#4a7ebb">
            <v:stroke endarrow="open"/>
          </v:shape>
        </w:pict>
      </w:r>
      <w:r>
        <w:rPr>
          <w:noProof/>
          <w:lang w:eastAsia="tr-TR"/>
        </w:rPr>
        <w:pict>
          <v:rect id="Dikdörtgen 320" o:spid="_x0000_s1089" style="position:absolute;margin-left:383.25pt;margin-top:206.8pt;width:36pt;height:23.25pt;z-index:251662336;visibility:visible;v-text-anchor:middle" fillcolor="window" strokecolor="#385d8a" strokeweight="2pt">
            <v:textbox>
              <w:txbxContent>
                <w:p w:rsidR="005C6480" w:rsidRPr="00434D03" w:rsidRDefault="005C6480" w:rsidP="0033319C">
                  <w:pPr>
                    <w:jc w:val="center"/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Düz Ok Bağlayıcısı 321" o:spid="_x0000_s1090" type="#_x0000_t32" style="position:absolute;margin-left:353.2pt;margin-top:169.8pt;width:27pt;height:53.25pt;z-index:251663360;visibility:visible" strokecolor="#4a7ebb">
            <v:stroke endarrow="open"/>
          </v:shape>
        </w:pict>
      </w:r>
      <w:r>
        <w:rPr>
          <w:noProof/>
          <w:lang w:eastAsia="tr-TR"/>
        </w:rPr>
        <w:pict>
          <v:rect id="Dikdörtgen 319" o:spid="_x0000_s1091" style="position:absolute;margin-left:462pt;margin-top:146.8pt;width:36pt;height:23.25pt;z-index:251661312;visibility:visible;v-text-anchor:middle" fillcolor="window" strokecolor="#385d8a" strokeweight="2pt">
            <v:textbox>
              <w:txbxContent>
                <w:p w:rsidR="005C6480" w:rsidRPr="00434D03" w:rsidRDefault="005C6480" w:rsidP="0033319C">
                  <w:pPr>
                    <w:jc w:val="center"/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18" o:spid="_x0000_s1092" style="position:absolute;margin-left:342pt;margin-top:146.8pt;width:36pt;height:23.25pt;z-index:251660288;visibility:visible;v-text-anchor:middle" fillcolor="window" strokecolor="#385d8a" strokeweight="2pt">
            <v:textbox>
              <w:txbxContent>
                <w:p w:rsidR="005C6480" w:rsidRPr="00434D03" w:rsidRDefault="005C6480" w:rsidP="0033319C">
                  <w:pPr>
                    <w:jc w:val="center"/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oundrect id="Yuvarlatılmış Dikdörtgen 316" o:spid="_x0000_s1093" style="position:absolute;margin-left:287.25pt;margin-top:142.55pt;width:95.25pt;height:36.75pt;z-index:251658240;visibility:visible" arcsize="10923f">
            <v:textbox>
              <w:txbxContent>
                <w:p w:rsidR="005C6480" w:rsidRPr="00434D03" w:rsidRDefault="005C6480" w:rsidP="0033319C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</w:rPr>
                    <w:t>70-2</w:t>
                  </w:r>
                  <w:r w:rsidRPr="00434D03">
                    <w:rPr>
                      <w:rFonts w:ascii="Comic Sans MS" w:hAnsi="Comic Sans MS" w:cs="Comic Sans MS"/>
                      <w:b/>
                      <w:bCs/>
                    </w:rPr>
                    <w:t>0=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17" o:spid="_x0000_s1094" style="position:absolute;margin-left:409.5pt;margin-top:141.8pt;width:95.25pt;height:36.75pt;z-index:251659264;visibility:visible" arcsize="10923f">
            <v:textbox>
              <w:txbxContent>
                <w:p w:rsidR="005C6480" w:rsidRPr="00434D03" w:rsidRDefault="005C6480" w:rsidP="0033319C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</w:rPr>
                    <w:t>80-6</w:t>
                  </w:r>
                  <w:r w:rsidRPr="00434D03">
                    <w:rPr>
                      <w:rFonts w:ascii="Comic Sans MS" w:hAnsi="Comic Sans MS" w:cs="Comic Sans MS"/>
                      <w:b/>
                      <w:bCs/>
                    </w:rPr>
                    <w:t>0=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95" type="#_x0000_t202" style="position:absolute;margin-left:-21.75pt;margin-top:242.8pt;width:99.75pt;height:33pt;z-index:251656192;visibility:visible">
            <v:textbox>
              <w:txbxContent>
                <w:p w:rsidR="005C6480" w:rsidRPr="00434D03" w:rsidRDefault="005C6480" w:rsidP="0033319C">
                  <w:pPr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6" type="#_x0000_t202" style="position:absolute;margin-left:-21.75pt;margin-top:283.3pt;width:99.75pt;height:33pt;z-index:251657216;visibility:visible">
            <v:textbox>
              <w:txbxContent>
                <w:p w:rsidR="005C6480" w:rsidRPr="00434D03" w:rsidRDefault="005C6480" w:rsidP="0033319C">
                  <w:pPr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7" type="#_x0000_t202" style="position:absolute;margin-left:-21.75pt;margin-top:205.3pt;width:99.75pt;height:33pt;z-index:251655168;visibility:visible">
            <v:textbox>
              <w:txbxContent>
                <w:p w:rsidR="005C6480" w:rsidRPr="00434D03" w:rsidRDefault="005C6480" w:rsidP="0033319C">
                  <w:pPr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311" o:spid="_x0000_s1098" type="#_x0000_t32" style="position:absolute;margin-left:27pt;margin-top:256.3pt;width:1in;height:0;flip:x;z-index:251653120;visibility:visible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312" o:spid="_x0000_s1099" type="#_x0000_t32" style="position:absolute;margin-left:27pt;margin-top:227.8pt;width:1in;height:0;flip:x;z-index:251654144;visibility:visible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310" o:spid="_x0000_s1100" type="#_x0000_t32" style="position:absolute;margin-left:28.5pt;margin-top:293.05pt;width:1in;height:0;flip:x;z-index:251652096;visibility:visible" strokecolor="#4a7ebb">
            <v:stroke endarrow="open"/>
          </v:shape>
        </w:pict>
      </w:r>
      <w:r>
        <w:rPr>
          <w:noProof/>
          <w:lang w:eastAsia="tr-TR"/>
        </w:rPr>
        <w:pict>
          <v:rect id="Dikdörtgen 302" o:spid="_x0000_s1101" style="position:absolute;margin-left:100.5pt;margin-top:279.55pt;width:36pt;height:23.25pt;z-index:251644928;visibility:visible;v-text-anchor:middle" fillcolor="window" strokecolor="#385d8a" strokeweight="2pt">
            <v:textbox>
              <w:txbxContent>
                <w:p w:rsidR="005C6480" w:rsidRPr="00434D03" w:rsidRDefault="005C6480" w:rsidP="0033319C">
                  <w:pPr>
                    <w:jc w:val="center"/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Düz Ok Bağlayıcısı 306" o:spid="_x0000_s1102" type="#_x0000_t32" style="position:absolute;margin-left:141.75pt;margin-top:170.05pt;width:54.7pt;height:82.5pt;flip:x;z-index:251649024;visibility:visible" strokecolor="#4a7ebb">
            <v:stroke endarrow="open"/>
          </v:shape>
        </w:pict>
      </w:r>
      <w:r>
        <w:rPr>
          <w:noProof/>
          <w:lang w:eastAsia="tr-TR"/>
        </w:rPr>
        <w:pict>
          <v:rect id="Dikdörtgen 300" o:spid="_x0000_s1103" style="position:absolute;margin-left:101.25pt;margin-top:242.8pt;width:36pt;height:23.25pt;z-index:251642880;visibility:visible;v-text-anchor:middle" fillcolor="window" strokecolor="#385d8a" strokeweight="2pt">
            <v:textbox>
              <w:txbxContent>
                <w:p w:rsidR="005C6480" w:rsidRPr="00434D03" w:rsidRDefault="005C6480" w:rsidP="0033319C">
                  <w:pPr>
                    <w:jc w:val="center"/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01" o:spid="_x0000_s1104" style="position:absolute;margin-left:101.25pt;margin-top:210.55pt;width:36pt;height:23.25pt;z-index:251643904;visibility:visible;v-text-anchor:middle" fillcolor="window" strokecolor="#385d8a" strokeweight="2pt">
            <v:textbox>
              <w:txbxContent>
                <w:p w:rsidR="005C6480" w:rsidRPr="00434D03" w:rsidRDefault="005C6480" w:rsidP="0033319C">
                  <w:pPr>
                    <w:jc w:val="center"/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Düz Ok Bağlayıcısı 305" o:spid="_x0000_s1105" type="#_x0000_t32" style="position:absolute;margin-left:71.95pt;margin-top:169.8pt;width:27pt;height:53.25pt;z-index:251648000;visibility:visible" strokecolor="#4a7ebb">
            <v:stroke endarrow="open"/>
          </v:shape>
        </w:pict>
      </w:r>
      <w:r>
        <w:rPr>
          <w:noProof/>
          <w:lang w:eastAsia="tr-TR"/>
        </w:rPr>
        <w:pict>
          <v:rect id="Dikdörtgen 303" o:spid="_x0000_s1106" style="position:absolute;margin-left:180pt;margin-top:146.8pt;width:36pt;height:23.25pt;z-index:251645952;visibility:visible;v-text-anchor:middle" fillcolor="window" strokecolor="#385d8a" strokeweight="2pt">
            <v:textbox>
              <w:txbxContent>
                <w:p w:rsidR="005C6480" w:rsidRPr="00434D03" w:rsidRDefault="005C6480" w:rsidP="0033319C">
                  <w:pPr>
                    <w:jc w:val="center"/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04" o:spid="_x0000_s1107" style="position:absolute;margin-left:56.25pt;margin-top:146.8pt;width:36pt;height:23.25pt;z-index:251646976;visibility:visible;v-text-anchor:middle" fillcolor="window" strokecolor="#385d8a" strokeweight="2pt">
            <v:textbox>
              <w:txbxContent>
                <w:p w:rsidR="005C6480" w:rsidRPr="00434D03" w:rsidRDefault="005C6480" w:rsidP="0033319C">
                  <w:pPr>
                    <w:jc w:val="center"/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oundrect id="Yuvarlatılmış Dikdörtgen 299" o:spid="_x0000_s1108" style="position:absolute;margin-left:127.5pt;margin-top:143.3pt;width:95.25pt;height:36.75pt;z-index:251641856;visibility:visible" arcsize="10923f">
            <v:textbox>
              <w:txbxContent>
                <w:p w:rsidR="005C6480" w:rsidRPr="00434D03" w:rsidRDefault="005C6480" w:rsidP="0033319C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</w:rPr>
                    <w:t>50-2</w:t>
                  </w:r>
                  <w:r w:rsidRPr="00434D03">
                    <w:rPr>
                      <w:rFonts w:ascii="Comic Sans MS" w:hAnsi="Comic Sans MS" w:cs="Comic Sans MS"/>
                      <w:b/>
                      <w:bCs/>
                    </w:rPr>
                    <w:t>0=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98" o:spid="_x0000_s1109" style="position:absolute;margin-left:5.25pt;margin-top:143.3pt;width:95.25pt;height:36.75pt;z-index:251640832;visibility:visible" arcsize="10923f">
            <v:textbox>
              <w:txbxContent>
                <w:p w:rsidR="005C6480" w:rsidRPr="00434D03" w:rsidRDefault="005C6480" w:rsidP="0033319C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</w:rPr>
                    <w:t>90-2</w:t>
                  </w:r>
                  <w:r w:rsidRPr="00434D03">
                    <w:rPr>
                      <w:rFonts w:ascii="Comic Sans MS" w:hAnsi="Comic Sans MS" w:cs="Comic Sans MS"/>
                      <w:b/>
                      <w:bCs/>
                    </w:rPr>
                    <w:t>0=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110" type="#_x0000_t202" style="position:absolute;margin-left:3in;margin-top:68.8pt;width:99.75pt;height:33pt;z-index:251639808;visibility:visible">
            <v:textbox>
              <w:txbxContent>
                <w:p w:rsidR="005C6480" w:rsidRPr="00434D03" w:rsidRDefault="005C6480" w:rsidP="0033319C">
                  <w:pPr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1" type="#_x0000_t202" style="position:absolute;margin-left:3in;margin-top:30.55pt;width:99.75pt;height:33pt;z-index:251638784;visibility:visible">
            <v:textbox>
              <w:txbxContent>
                <w:p w:rsidR="005C6480" w:rsidRPr="00434D03" w:rsidRDefault="005C6480" w:rsidP="0033319C">
                  <w:pPr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293" o:spid="_x0000_s1112" type="#_x0000_t32" style="position:absolute;margin-left:301.5pt;margin-top:44.8pt;width:1in;height:0;flip:x;z-index:251635712;visibility:visible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294" o:spid="_x0000_s1113" type="#_x0000_t32" style="position:absolute;margin-left:301.5pt;margin-top:91.3pt;width:1in;height:0;flip:x;z-index:251636736;visibility:visible" strokecolor="#4a7ebb">
            <v:stroke endarrow="open"/>
          </v:shape>
        </w:pict>
      </w:r>
      <w:r>
        <w:rPr>
          <w:noProof/>
          <w:lang w:eastAsia="tr-TR"/>
        </w:rPr>
        <w:pict>
          <v:rect id="Dikdörtgen 28" o:spid="_x0000_s1114" style="position:absolute;margin-left:373.5pt;margin-top:75.55pt;width:36pt;height:23.25pt;z-index:251627520;visibility:visible;v-text-anchor:middle" fillcolor="window" strokecolor="#385d8a" strokeweight="2pt">
            <v:textbox>
              <w:txbxContent>
                <w:p w:rsidR="005C6480" w:rsidRPr="00434D03" w:rsidRDefault="005C6480" w:rsidP="00434D03">
                  <w:pPr>
                    <w:jc w:val="center"/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Düz Ok Bağlayıcısı 292" o:spid="_x0000_s1115" type="#_x0000_t32" style="position:absolute;margin-left:301.5pt;margin-top:12.55pt;width:1in;height:0;flip:x;z-index:251634688;visibility:visible" strokecolor="#4a7ebb">
            <v:stroke endarrow="open"/>
          </v:shape>
        </w:pict>
      </w:r>
      <w:r>
        <w:rPr>
          <w:noProof/>
          <w:lang w:eastAsia="tr-TR"/>
        </w:rPr>
        <w:pict>
          <v:line id="Düz Bağlayıcı 290" o:spid="_x0000_s1116" style="position:absolute;z-index:251632640;visibility:visible" from="345.75pt,55.8pt" to="362.25pt,55.8pt" strokecolor="#4a7ebb"/>
        </w:pict>
      </w:r>
      <w:r>
        <w:rPr>
          <w:noProof/>
          <w:lang w:eastAsia="tr-TR"/>
        </w:rPr>
        <w:pict>
          <v:line id="Düz Bağlayıcı 291" o:spid="_x0000_s1117" style="position:absolute;z-index:251633664;visibility:visible" from="350.25pt,63.3pt" to="417.75pt,63.3pt" strokecolor="#4a7ebb"/>
        </w:pict>
      </w:r>
      <w:r>
        <w:rPr>
          <w:noProof/>
          <w:lang w:eastAsia="tr-TR"/>
        </w:rPr>
        <w:pict>
          <v:rect id="Dikdörtgen 27" o:spid="_x0000_s1118" style="position:absolute;margin-left:373.5pt;margin-top:32.8pt;width:36pt;height:23.25pt;z-index:251626496;visibility:visible;v-text-anchor:middle" fillcolor="window" strokecolor="#385d8a" strokeweight="2pt">
            <v:textbox>
              <w:txbxContent>
                <w:p w:rsidR="005C6480" w:rsidRPr="00434D03" w:rsidRDefault="005C6480" w:rsidP="00434D03">
                  <w:pPr>
                    <w:jc w:val="center"/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119" type="#_x0000_t202" style="position:absolute;margin-left:-21.75pt;margin-top:68.05pt;width:99.75pt;height:32.25pt;z-index:251618304;visibility:visible">
            <v:textbox>
              <w:txbxContent>
                <w:p w:rsidR="005C6480" w:rsidRPr="00434D03" w:rsidRDefault="005C6480" w:rsidP="00434D03">
                  <w:pPr>
                    <w:rPr>
                      <w:rFonts w:ascii="Comic Sans MS" w:hAnsi="Comic Sans MS" w:cs="Comic Sans MS"/>
                      <w:sz w:val="26"/>
                      <w:szCs w:val="26"/>
                    </w:rPr>
                  </w:pPr>
                  <w:r w:rsidRPr="00434D03">
                    <w:rPr>
                      <w:rFonts w:ascii="Comic Sans MS" w:hAnsi="Comic Sans MS" w:cs="Comic Sans MS"/>
                      <w:sz w:val="26"/>
                      <w:szCs w:val="26"/>
                    </w:rPr>
                    <w:t>Kalan ( fark 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0" type="#_x0000_t202" style="position:absolute;margin-left:-21.75pt;margin-top:26.8pt;width:99.75pt;height:32.25pt;z-index:251617280;visibility:visible">
            <v:textbox>
              <w:txbxContent>
                <w:p w:rsidR="005C6480" w:rsidRPr="00434D03" w:rsidRDefault="005C6480" w:rsidP="00434D03">
                  <w:pPr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 w:rsidRPr="00434D03">
                    <w:rPr>
                      <w:rFonts w:ascii="Comic Sans MS" w:hAnsi="Comic Sans MS" w:cs="Comic Sans MS"/>
                      <w:sz w:val="28"/>
                      <w:szCs w:val="28"/>
                    </w:rPr>
                    <w:t>çıkan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23" o:spid="_x0000_s1121" style="position:absolute;margin-left:113.25pt;margin-top:68.8pt;width:36pt;height:23.25pt;z-index:251622400;visibility:visible;v-text-anchor:middle" fillcolor="window" strokecolor="#385d8a" strokeweight="2pt">
            <v:textbox>
              <w:txbxContent>
                <w:p w:rsidR="005C6480" w:rsidRPr="00434D03" w:rsidRDefault="005C6480" w:rsidP="00434D03">
                  <w:pPr>
                    <w:jc w:val="center"/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>2</w:t>
                  </w:r>
                  <w:bookmarkStart w:id="0" w:name="_GoBack"/>
                  <w:bookmarkEnd w:id="0"/>
                  <w:r w:rsidRPr="00434D03">
                    <w:rPr>
                      <w:rFonts w:ascii="Comic Sans MS" w:hAnsi="Comic Sans MS" w:cs="Comic Sans MS"/>
                      <w:sz w:val="24"/>
                      <w:szCs w:val="24"/>
                    </w:rPr>
                    <w:t>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2" o:spid="_x0000_s1122" style="position:absolute;margin-left:113.25pt;margin-top:21.55pt;width:36pt;height:23.25pt;z-index:251621376;visibility:visible;v-text-anchor:middle" fillcolor="window" strokecolor="#385d8a" strokeweight="2pt">
            <v:textbox>
              <w:txbxContent>
                <w:p w:rsidR="005C6480" w:rsidRPr="00434D03" w:rsidRDefault="005C6480" w:rsidP="00434D03">
                  <w:pPr>
                    <w:jc w:val="center"/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 w:rsidRPr="00434D03">
                    <w:rPr>
                      <w:rFonts w:ascii="Comic Sans MS" w:hAnsi="Comic Sans MS" w:cs="Comic Sans MS"/>
                      <w:sz w:val="24"/>
                      <w:szCs w:val="24"/>
                    </w:rPr>
                    <w:t>20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Düz Ok Bağlayıcısı 17" o:spid="_x0000_s1123" type="#_x0000_t32" style="position:absolute;margin-left:46.5pt;margin-top:79.05pt;width:1in;height:0;flip:x;z-index:251615232;visibility:visible" strokecolor="#4579b8">
            <v:stroke endarrow="open"/>
          </v:shape>
        </w:pict>
      </w:r>
      <w:r>
        <w:rPr>
          <w:noProof/>
          <w:lang w:eastAsia="tr-TR"/>
        </w:rPr>
        <w:pict>
          <v:shape id="Düz Ok Bağlayıcısı 16" o:spid="_x0000_s1124" type="#_x0000_t32" style="position:absolute;margin-left:46.5pt;margin-top:34.8pt;width:1in;height:0;flip:x;z-index:251614208;visibility:visible" strokecolor="#4579b8">
            <v:stroke endarrow="open"/>
          </v:shape>
        </w:pict>
      </w:r>
      <w:r>
        <w:rPr>
          <w:noProof/>
          <w:lang w:eastAsia="tr-TR"/>
        </w:rPr>
        <w:pict>
          <v:shape id="Düz Ok Bağlayıcısı 15" o:spid="_x0000_s1125" type="#_x0000_t32" style="position:absolute;margin-left:46.5pt;margin-top:9.3pt;width:1in;height:1.5pt;flip:x y;z-index:251613184;visibility:visible" strokecolor="#4579b8">
            <v:stroke endarrow="open"/>
          </v:shape>
        </w:pict>
      </w:r>
      <w:r>
        <w:rPr>
          <w:noProof/>
          <w:lang w:eastAsia="tr-TR"/>
        </w:rPr>
        <w:pict>
          <v:line id="Düz Bağlayıcı 13" o:spid="_x0000_s1126" style="position:absolute;z-index:251612160;visibility:visible" from="92.25pt,58.8pt" to="159.75pt,58.8pt" strokecolor="#4579b8"/>
        </w:pict>
      </w:r>
      <w:r>
        <w:rPr>
          <w:noProof/>
          <w:lang w:eastAsia="tr-TR"/>
        </w:rPr>
        <w:pict>
          <v:line id="Düz Bağlayıcı 12" o:spid="_x0000_s1127" style="position:absolute;z-index:251611136;visibility:visible" from="92.25pt,44.55pt" to="108.75pt,44.55pt" strokecolor="#4579b8"/>
        </w:pict>
      </w:r>
      <w:r>
        <w:rPr>
          <w:rFonts w:ascii="Comic Sans MS" w:hAnsi="Comic Sans MS" w:cs="Comic Sans MS"/>
          <w:sz w:val="28"/>
          <w:szCs w:val="28"/>
        </w:rPr>
        <w:tab/>
      </w:r>
    </w:p>
    <w:sectPr w:rsidR="005C6480" w:rsidRPr="00434D03" w:rsidSect="00434D0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4D03"/>
    <w:rsid w:val="0000185D"/>
    <w:rsid w:val="0004645E"/>
    <w:rsid w:val="0006706A"/>
    <w:rsid w:val="00075B3B"/>
    <w:rsid w:val="000820BC"/>
    <w:rsid w:val="00085F38"/>
    <w:rsid w:val="000A47D2"/>
    <w:rsid w:val="000D145D"/>
    <w:rsid w:val="000E5AEA"/>
    <w:rsid w:val="000E7CB7"/>
    <w:rsid w:val="001145DE"/>
    <w:rsid w:val="00144CAA"/>
    <w:rsid w:val="00174608"/>
    <w:rsid w:val="00180C95"/>
    <w:rsid w:val="00180FC9"/>
    <w:rsid w:val="001B6414"/>
    <w:rsid w:val="002260F6"/>
    <w:rsid w:val="00236F4D"/>
    <w:rsid w:val="002471D7"/>
    <w:rsid w:val="00256FD7"/>
    <w:rsid w:val="0028615F"/>
    <w:rsid w:val="002A4011"/>
    <w:rsid w:val="002A561B"/>
    <w:rsid w:val="002D1D46"/>
    <w:rsid w:val="002D390E"/>
    <w:rsid w:val="002F2658"/>
    <w:rsid w:val="002F6343"/>
    <w:rsid w:val="00306A48"/>
    <w:rsid w:val="0032649B"/>
    <w:rsid w:val="0033319C"/>
    <w:rsid w:val="0036553B"/>
    <w:rsid w:val="003C593E"/>
    <w:rsid w:val="003C5F87"/>
    <w:rsid w:val="003D24D2"/>
    <w:rsid w:val="003F5978"/>
    <w:rsid w:val="0040112C"/>
    <w:rsid w:val="00412859"/>
    <w:rsid w:val="004158C8"/>
    <w:rsid w:val="0043261E"/>
    <w:rsid w:val="00434D03"/>
    <w:rsid w:val="00437EA0"/>
    <w:rsid w:val="00454263"/>
    <w:rsid w:val="00494046"/>
    <w:rsid w:val="004A0967"/>
    <w:rsid w:val="004B62CE"/>
    <w:rsid w:val="004C0171"/>
    <w:rsid w:val="005159FD"/>
    <w:rsid w:val="00520D93"/>
    <w:rsid w:val="00534E2C"/>
    <w:rsid w:val="00544D71"/>
    <w:rsid w:val="00547C36"/>
    <w:rsid w:val="0055435F"/>
    <w:rsid w:val="005849D2"/>
    <w:rsid w:val="005C201F"/>
    <w:rsid w:val="005C6480"/>
    <w:rsid w:val="005F311C"/>
    <w:rsid w:val="005F6340"/>
    <w:rsid w:val="006043A3"/>
    <w:rsid w:val="006218C2"/>
    <w:rsid w:val="0062287A"/>
    <w:rsid w:val="00630998"/>
    <w:rsid w:val="006651B1"/>
    <w:rsid w:val="00674024"/>
    <w:rsid w:val="006863A3"/>
    <w:rsid w:val="006A6A62"/>
    <w:rsid w:val="006C404D"/>
    <w:rsid w:val="006D4445"/>
    <w:rsid w:val="006D60B7"/>
    <w:rsid w:val="00714F33"/>
    <w:rsid w:val="00746535"/>
    <w:rsid w:val="0075731F"/>
    <w:rsid w:val="007940EA"/>
    <w:rsid w:val="007B4980"/>
    <w:rsid w:val="007F252D"/>
    <w:rsid w:val="008008C9"/>
    <w:rsid w:val="0080237D"/>
    <w:rsid w:val="0086287B"/>
    <w:rsid w:val="00864965"/>
    <w:rsid w:val="008908D7"/>
    <w:rsid w:val="00893393"/>
    <w:rsid w:val="00893C0A"/>
    <w:rsid w:val="008B695D"/>
    <w:rsid w:val="008C04F6"/>
    <w:rsid w:val="009060DF"/>
    <w:rsid w:val="00943813"/>
    <w:rsid w:val="0095692D"/>
    <w:rsid w:val="00983EF6"/>
    <w:rsid w:val="0099456C"/>
    <w:rsid w:val="009967DD"/>
    <w:rsid w:val="009C2F0E"/>
    <w:rsid w:val="009E4A2C"/>
    <w:rsid w:val="00A06AE2"/>
    <w:rsid w:val="00A0795D"/>
    <w:rsid w:val="00A1198F"/>
    <w:rsid w:val="00A47D98"/>
    <w:rsid w:val="00A5314B"/>
    <w:rsid w:val="00A7401E"/>
    <w:rsid w:val="00AB3237"/>
    <w:rsid w:val="00AC54CD"/>
    <w:rsid w:val="00AD775E"/>
    <w:rsid w:val="00AF0FB4"/>
    <w:rsid w:val="00B057E5"/>
    <w:rsid w:val="00B13D28"/>
    <w:rsid w:val="00B47B78"/>
    <w:rsid w:val="00B54767"/>
    <w:rsid w:val="00B812B5"/>
    <w:rsid w:val="00BA0BC6"/>
    <w:rsid w:val="00BA33F1"/>
    <w:rsid w:val="00BA3D6E"/>
    <w:rsid w:val="00BC53CF"/>
    <w:rsid w:val="00BF6DAF"/>
    <w:rsid w:val="00C33EBF"/>
    <w:rsid w:val="00C505F6"/>
    <w:rsid w:val="00C54CE3"/>
    <w:rsid w:val="00C7595D"/>
    <w:rsid w:val="00C91233"/>
    <w:rsid w:val="00CA46B6"/>
    <w:rsid w:val="00CB26A3"/>
    <w:rsid w:val="00CD2E47"/>
    <w:rsid w:val="00CF1D65"/>
    <w:rsid w:val="00D03A31"/>
    <w:rsid w:val="00D03F17"/>
    <w:rsid w:val="00D44C18"/>
    <w:rsid w:val="00D62E95"/>
    <w:rsid w:val="00D63069"/>
    <w:rsid w:val="00D6700A"/>
    <w:rsid w:val="00D80D48"/>
    <w:rsid w:val="00D92F64"/>
    <w:rsid w:val="00DA7F1D"/>
    <w:rsid w:val="00DB025D"/>
    <w:rsid w:val="00DD388C"/>
    <w:rsid w:val="00DF10F2"/>
    <w:rsid w:val="00E01021"/>
    <w:rsid w:val="00E04928"/>
    <w:rsid w:val="00E13659"/>
    <w:rsid w:val="00E145D4"/>
    <w:rsid w:val="00E1490A"/>
    <w:rsid w:val="00E17AED"/>
    <w:rsid w:val="00E67A4E"/>
    <w:rsid w:val="00E951EF"/>
    <w:rsid w:val="00EC1162"/>
    <w:rsid w:val="00EC6710"/>
    <w:rsid w:val="00ED2E64"/>
    <w:rsid w:val="00EE76BC"/>
    <w:rsid w:val="00F02251"/>
    <w:rsid w:val="00F02527"/>
    <w:rsid w:val="00F22983"/>
    <w:rsid w:val="00F35037"/>
    <w:rsid w:val="00F40DB1"/>
    <w:rsid w:val="00F50E87"/>
    <w:rsid w:val="00F5167B"/>
    <w:rsid w:val="00F66830"/>
    <w:rsid w:val="00F8193C"/>
    <w:rsid w:val="00F91EB7"/>
    <w:rsid w:val="00F96D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92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34D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34D0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520D9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</TotalTime>
  <Pages>1</Pages>
  <Words>64</Words>
  <Characters>370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niyalll</dc:creator>
  <cp:keywords/>
  <dc:description/>
  <cp:lastModifiedBy>EDANUR</cp:lastModifiedBy>
  <cp:revision>4</cp:revision>
  <cp:lastPrinted>2013-02-24T10:26:00Z</cp:lastPrinted>
  <dcterms:created xsi:type="dcterms:W3CDTF">2013-02-23T22:18:00Z</dcterms:created>
  <dcterms:modified xsi:type="dcterms:W3CDTF">2013-03-02T09:15:00Z</dcterms:modified>
</cp:coreProperties>
</file>