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516C" w:rsidRDefault="0089516C">
      <w:pPr>
        <w:rPr>
          <w:sz w:val="24"/>
          <w:szCs w:val="24"/>
        </w:rPr>
      </w:pPr>
      <w:r>
        <w:rPr>
          <w:sz w:val="24"/>
          <w:szCs w:val="24"/>
        </w:rPr>
        <w:t xml:space="preserve">                UZUNLUK ÖLÇÜLERİ PROBLEMLERİ</w:t>
      </w:r>
    </w:p>
    <w:p w:rsidR="0089516C" w:rsidRDefault="0089516C">
      <w:pPr>
        <w:rPr>
          <w:sz w:val="24"/>
          <w:szCs w:val="24"/>
        </w:rPr>
      </w:pPr>
      <w:r>
        <w:rPr>
          <w:sz w:val="24"/>
          <w:szCs w:val="24"/>
        </w:rPr>
        <w:t xml:space="preserve"> Soruyu birkaç kez  oku,anlat ,işlemi bul ve çözümü yap!</w:t>
      </w:r>
    </w:p>
    <w:p w:rsidR="0089516C" w:rsidRDefault="0089516C">
      <w:pPr>
        <w:rPr>
          <w:sz w:val="24"/>
          <w:szCs w:val="24"/>
        </w:rPr>
      </w:pPr>
      <w:r>
        <w:rPr>
          <w:sz w:val="24"/>
          <w:szCs w:val="24"/>
        </w:rPr>
        <w:t>Pr.1. 79 cm mavi kurdeleye 36 cm kırmızı kurdele ekledim. Kurdelenin uzunluğu kaç cm’dir?</w:t>
      </w:r>
    </w:p>
    <w:p w:rsidR="0089516C" w:rsidRDefault="0089516C">
      <w:pPr>
        <w:rPr>
          <w:sz w:val="24"/>
          <w:szCs w:val="24"/>
        </w:rPr>
      </w:pPr>
    </w:p>
    <w:p w:rsidR="0089516C" w:rsidRDefault="0089516C">
      <w:pPr>
        <w:rPr>
          <w:sz w:val="24"/>
          <w:szCs w:val="24"/>
        </w:rPr>
      </w:pPr>
      <w:r>
        <w:rPr>
          <w:sz w:val="24"/>
          <w:szCs w:val="24"/>
        </w:rPr>
        <w:t>Pr.2. 1 karışım 12 cm’dir. Masamın boyu 6 karış olduğuna göre masamın boyu kaç cm’dir?</w:t>
      </w:r>
    </w:p>
    <w:p w:rsidR="0089516C" w:rsidRDefault="0089516C">
      <w:pPr>
        <w:rPr>
          <w:sz w:val="24"/>
          <w:szCs w:val="24"/>
        </w:rPr>
      </w:pPr>
    </w:p>
    <w:p w:rsidR="0089516C" w:rsidRDefault="0089516C">
      <w:pPr>
        <w:rPr>
          <w:sz w:val="24"/>
          <w:szCs w:val="24"/>
        </w:rPr>
      </w:pPr>
      <w:r>
        <w:rPr>
          <w:sz w:val="24"/>
          <w:szCs w:val="24"/>
        </w:rPr>
        <w:t>Pr.3.  Ali,  1 m 50 cm ,  Ayşe ise  1 m 34 cm uzunluğundadır. İkisinin boy uzunlukları toplamı kaçtır?</w:t>
      </w:r>
    </w:p>
    <w:p w:rsidR="0089516C" w:rsidRDefault="0089516C">
      <w:pPr>
        <w:rPr>
          <w:sz w:val="24"/>
          <w:szCs w:val="24"/>
        </w:rPr>
      </w:pPr>
    </w:p>
    <w:p w:rsidR="0089516C" w:rsidRDefault="0089516C">
      <w:pPr>
        <w:rPr>
          <w:sz w:val="24"/>
          <w:szCs w:val="24"/>
        </w:rPr>
      </w:pPr>
      <w:r>
        <w:rPr>
          <w:sz w:val="24"/>
          <w:szCs w:val="24"/>
        </w:rPr>
        <w:t>Pr.4. Boyum 1m 48  cm ’dir. Annem benden 45 cm daha uzundur. Annemin boy uzunluğu nedir?</w:t>
      </w:r>
    </w:p>
    <w:p w:rsidR="0089516C" w:rsidRDefault="0089516C">
      <w:pPr>
        <w:rPr>
          <w:sz w:val="24"/>
          <w:szCs w:val="24"/>
        </w:rPr>
      </w:pPr>
    </w:p>
    <w:p w:rsidR="0089516C" w:rsidRDefault="0089516C">
      <w:pPr>
        <w:rPr>
          <w:sz w:val="24"/>
          <w:szCs w:val="24"/>
        </w:rPr>
      </w:pPr>
      <w:r>
        <w:rPr>
          <w:sz w:val="24"/>
          <w:szCs w:val="24"/>
        </w:rPr>
        <w:t>Pr.5. Her biri 27 cm uzunluğunda 3 ipi uc uca bağladım.Elde ettiğim ipin uzunluğu kaç cm’dir?</w:t>
      </w:r>
    </w:p>
    <w:p w:rsidR="0089516C" w:rsidRDefault="0089516C">
      <w:pPr>
        <w:rPr>
          <w:sz w:val="24"/>
          <w:szCs w:val="24"/>
        </w:rPr>
      </w:pPr>
    </w:p>
    <w:p w:rsidR="0089516C" w:rsidRDefault="0089516C">
      <w:pPr>
        <w:rPr>
          <w:sz w:val="24"/>
          <w:szCs w:val="24"/>
        </w:rPr>
      </w:pPr>
      <w:r>
        <w:rPr>
          <w:sz w:val="24"/>
          <w:szCs w:val="24"/>
        </w:rPr>
        <w:t>Pr.6. Bir kenarı 5 cm olan karenin çevresinin uzunluğu kaç cm’dir?( Hatırla! karenin birbirine eşit kaç kenarı vardı? )</w:t>
      </w:r>
    </w:p>
    <w:p w:rsidR="0089516C" w:rsidRDefault="0089516C">
      <w:pPr>
        <w:rPr>
          <w:sz w:val="24"/>
          <w:szCs w:val="24"/>
        </w:rPr>
      </w:pPr>
    </w:p>
    <w:p w:rsidR="0089516C" w:rsidRDefault="0089516C">
      <w:pPr>
        <w:rPr>
          <w:sz w:val="24"/>
          <w:szCs w:val="24"/>
        </w:rPr>
      </w:pPr>
      <w:r>
        <w:rPr>
          <w:sz w:val="24"/>
          <w:szCs w:val="24"/>
        </w:rPr>
        <w:t>Pr.7. 2m 80 cm olan kumaşın 46 cm’si satıldı. Geriye     kaç cm kumaş kaldı?</w:t>
      </w:r>
    </w:p>
    <w:p w:rsidR="0089516C" w:rsidRDefault="0089516C">
      <w:pPr>
        <w:rPr>
          <w:sz w:val="24"/>
          <w:szCs w:val="24"/>
        </w:rPr>
      </w:pPr>
    </w:p>
    <w:p w:rsidR="0089516C" w:rsidRDefault="0089516C">
      <w:pPr>
        <w:rPr>
          <w:sz w:val="24"/>
          <w:szCs w:val="24"/>
        </w:rPr>
      </w:pPr>
      <w:r>
        <w:rPr>
          <w:sz w:val="24"/>
          <w:szCs w:val="24"/>
        </w:rPr>
        <w:t>Pr.8. Boyu 1m 37 cm olan Cem, 15 cm uzarsa boyu kaç cm olur?</w:t>
      </w:r>
    </w:p>
    <w:p w:rsidR="0089516C" w:rsidRDefault="0089516C">
      <w:pPr>
        <w:rPr>
          <w:sz w:val="24"/>
          <w:szCs w:val="24"/>
        </w:rPr>
      </w:pPr>
    </w:p>
    <w:p w:rsidR="0089516C" w:rsidRDefault="0089516C">
      <w:pPr>
        <w:rPr>
          <w:sz w:val="24"/>
          <w:szCs w:val="24"/>
        </w:rPr>
      </w:pPr>
      <w:r>
        <w:rPr>
          <w:sz w:val="24"/>
          <w:szCs w:val="24"/>
        </w:rPr>
        <w:t>Pr.9. 3 m kumaşın 2m 12 cm’si satıldı.Geriye kaç cm. kumaş kaldı?</w:t>
      </w:r>
    </w:p>
    <w:p w:rsidR="0089516C" w:rsidRDefault="0089516C">
      <w:pPr>
        <w:rPr>
          <w:sz w:val="24"/>
          <w:szCs w:val="24"/>
        </w:rPr>
      </w:pPr>
    </w:p>
    <w:p w:rsidR="0089516C" w:rsidRDefault="0089516C">
      <w:pPr>
        <w:rPr>
          <w:sz w:val="24"/>
          <w:szCs w:val="24"/>
        </w:rPr>
      </w:pPr>
      <w:r>
        <w:rPr>
          <w:sz w:val="24"/>
          <w:szCs w:val="24"/>
        </w:rPr>
        <w:t>Pr.10. 9 m’lik yolun 3 m 89 cm’sini yürüyen bir   karıncanın ,yürüyecek kaç cm yolu kalmıştır?</w:t>
      </w:r>
    </w:p>
    <w:p w:rsidR="0089516C" w:rsidRDefault="0089516C">
      <w:pPr>
        <w:rPr>
          <w:sz w:val="24"/>
          <w:szCs w:val="24"/>
        </w:rPr>
      </w:pPr>
      <w:r>
        <w:rPr>
          <w:sz w:val="24"/>
          <w:szCs w:val="24"/>
        </w:rPr>
        <w:t>Pr.11. 25 m ipe 5m ip ekleyip, sonra iki eşit parçaya ayırdım.Ayırdığım iplerin uzunlukları kaç CM’ olur?</w:t>
      </w:r>
    </w:p>
    <w:p w:rsidR="0089516C" w:rsidRDefault="0089516C">
      <w:pPr>
        <w:rPr>
          <w:sz w:val="24"/>
          <w:szCs w:val="24"/>
        </w:rPr>
      </w:pPr>
      <w:hyperlink r:id="rId6" w:history="1">
        <w:r>
          <w:rPr>
            <w:rStyle w:val="Hyperlink"/>
            <w:rFonts w:ascii="Hand writing Mutlu" w:hAnsi="Hand writing Mutlu" w:cs="Hand writing Mutlu"/>
            <w:sz w:val="24"/>
            <w:szCs w:val="24"/>
          </w:rPr>
          <w:t>www.sorubak.com</w:t>
        </w:r>
      </w:hyperlink>
    </w:p>
    <w:p w:rsidR="0089516C" w:rsidRDefault="0089516C">
      <w:pPr>
        <w:rPr>
          <w:sz w:val="24"/>
          <w:szCs w:val="24"/>
        </w:rPr>
      </w:pPr>
      <w:r>
        <w:rPr>
          <w:sz w:val="24"/>
          <w:szCs w:val="24"/>
        </w:rPr>
        <w:t>Pr.12. Boyum 1m13 cm’dir.Ablam benden 18 cm daha uzundur.Ablamın ve benim boylarımızın toplam uzunluğu kaç cm’dir?</w:t>
      </w:r>
    </w:p>
    <w:p w:rsidR="0089516C" w:rsidRDefault="0089516C">
      <w:pPr>
        <w:rPr>
          <w:sz w:val="24"/>
          <w:szCs w:val="24"/>
        </w:rPr>
      </w:pPr>
    </w:p>
    <w:p w:rsidR="0089516C" w:rsidRDefault="0089516C">
      <w:pPr>
        <w:rPr>
          <w:sz w:val="24"/>
          <w:szCs w:val="24"/>
        </w:rPr>
      </w:pPr>
      <w:r>
        <w:rPr>
          <w:sz w:val="24"/>
          <w:szCs w:val="24"/>
        </w:rPr>
        <w:t>Pr.13. Her biri diğerinden 5cm uzun olan üç kurdelenin en kısa olanı 25 cm ise üçünün toplam uzunluğu kaç cm olur?</w:t>
      </w:r>
    </w:p>
    <w:p w:rsidR="0089516C" w:rsidRDefault="0089516C">
      <w:pPr>
        <w:rPr>
          <w:sz w:val="24"/>
          <w:szCs w:val="24"/>
        </w:rPr>
      </w:pPr>
    </w:p>
    <w:p w:rsidR="0089516C" w:rsidRDefault="0089516C">
      <w:pPr>
        <w:rPr>
          <w:sz w:val="24"/>
          <w:szCs w:val="24"/>
        </w:rPr>
      </w:pPr>
      <w:r>
        <w:rPr>
          <w:sz w:val="24"/>
          <w:szCs w:val="24"/>
        </w:rPr>
        <w:t>Pr.14. 1. Gün 180 cm,ikinci gün 250 cm duvar ördüm.İki günde kaç cm duvar ördüm?</w:t>
      </w:r>
    </w:p>
    <w:p w:rsidR="0089516C" w:rsidRDefault="0089516C">
      <w:pPr>
        <w:rPr>
          <w:sz w:val="24"/>
          <w:szCs w:val="24"/>
        </w:rPr>
      </w:pPr>
    </w:p>
    <w:p w:rsidR="0089516C" w:rsidRDefault="0089516C">
      <w:pPr>
        <w:rPr>
          <w:sz w:val="24"/>
          <w:szCs w:val="24"/>
        </w:rPr>
      </w:pPr>
      <w:r>
        <w:rPr>
          <w:sz w:val="24"/>
          <w:szCs w:val="24"/>
        </w:rPr>
        <w:t>Pr.15. Elma ağacı 2 m 85 cm uzunluğundadır.Kiraz ağacı, elma ağacından 35 cm uzundur.Kiraz ağacının uzunluğu kaç cm’dir?</w:t>
      </w:r>
    </w:p>
    <w:p w:rsidR="0089516C" w:rsidRDefault="0089516C">
      <w:pPr>
        <w:rPr>
          <w:sz w:val="24"/>
          <w:szCs w:val="24"/>
        </w:rPr>
      </w:pPr>
    </w:p>
    <w:p w:rsidR="0089516C" w:rsidRDefault="0089516C">
      <w:pPr>
        <w:rPr>
          <w:sz w:val="24"/>
          <w:szCs w:val="24"/>
        </w:rPr>
      </w:pPr>
      <w:r>
        <w:rPr>
          <w:sz w:val="24"/>
          <w:szCs w:val="24"/>
        </w:rPr>
        <w:t>Pr.16. Kalemimin boyu 10 parmak uzunluğundadır.</w:t>
      </w:r>
    </w:p>
    <w:p w:rsidR="0089516C" w:rsidRDefault="0089516C">
      <w:pPr>
        <w:rPr>
          <w:sz w:val="24"/>
          <w:szCs w:val="24"/>
        </w:rPr>
      </w:pPr>
      <w:r>
        <w:rPr>
          <w:sz w:val="24"/>
          <w:szCs w:val="24"/>
        </w:rPr>
        <w:t>Masam 8 kalem uzunluğunda ise masam kaç cm’dir?</w:t>
      </w:r>
    </w:p>
    <w:p w:rsidR="0089516C" w:rsidRDefault="0089516C">
      <w:pPr>
        <w:rPr>
          <w:sz w:val="24"/>
          <w:szCs w:val="24"/>
        </w:rPr>
      </w:pPr>
    </w:p>
    <w:p w:rsidR="0089516C" w:rsidRDefault="0089516C">
      <w:pPr>
        <w:rPr>
          <w:sz w:val="24"/>
          <w:szCs w:val="24"/>
        </w:rPr>
      </w:pPr>
      <w:r>
        <w:rPr>
          <w:sz w:val="24"/>
          <w:szCs w:val="24"/>
        </w:rPr>
        <w:t>- Aşağıdaki işlemleri yapınız.</w:t>
      </w:r>
    </w:p>
    <w:p w:rsidR="0089516C" w:rsidRDefault="0089516C">
      <w:pPr>
        <w:rPr>
          <w:sz w:val="24"/>
          <w:szCs w:val="24"/>
        </w:rPr>
      </w:pPr>
      <w:r>
        <w:rPr>
          <w:sz w:val="24"/>
          <w:szCs w:val="24"/>
        </w:rPr>
        <w:t>* 2m 12cm - 1m 48 cm =…….cm</w:t>
      </w:r>
    </w:p>
    <w:p w:rsidR="0089516C" w:rsidRDefault="0089516C">
      <w:pPr>
        <w:rPr>
          <w:sz w:val="24"/>
          <w:szCs w:val="24"/>
        </w:rPr>
      </w:pPr>
      <w:r>
        <w:rPr>
          <w:sz w:val="24"/>
          <w:szCs w:val="24"/>
        </w:rPr>
        <w:t>* 3m 25 cm + 2m 93 cm =…….cm</w:t>
      </w:r>
    </w:p>
    <w:p w:rsidR="0089516C" w:rsidRDefault="0089516C">
      <w:pPr>
        <w:rPr>
          <w:sz w:val="24"/>
          <w:szCs w:val="24"/>
        </w:rPr>
      </w:pPr>
      <w:r>
        <w:rPr>
          <w:sz w:val="24"/>
          <w:szCs w:val="24"/>
        </w:rPr>
        <w:t xml:space="preserve">* 8m – 2m 96 cm = …….cm </w:t>
      </w:r>
    </w:p>
    <w:p w:rsidR="0089516C" w:rsidRDefault="0089516C">
      <w:pPr>
        <w:rPr>
          <w:sz w:val="24"/>
          <w:szCs w:val="24"/>
        </w:rPr>
      </w:pPr>
      <w:r>
        <w:rPr>
          <w:sz w:val="24"/>
          <w:szCs w:val="24"/>
        </w:rPr>
        <w:t>* 3m + 4m 16 cm=……….cm</w:t>
      </w:r>
    </w:p>
    <w:p w:rsidR="0089516C" w:rsidRDefault="0089516C">
      <w:pPr>
        <w:rPr>
          <w:sz w:val="24"/>
          <w:szCs w:val="24"/>
        </w:rPr>
      </w:pPr>
    </w:p>
    <w:p w:rsidR="0089516C" w:rsidRDefault="0089516C">
      <w:pPr>
        <w:rPr>
          <w:sz w:val="24"/>
          <w:szCs w:val="24"/>
        </w:rPr>
      </w:pPr>
      <w:r>
        <w:rPr>
          <w:sz w:val="24"/>
          <w:szCs w:val="24"/>
        </w:rPr>
        <w:t>- Aşağıdaki geometrik şekilleri defterine cetvelle çiz.</w:t>
      </w:r>
    </w:p>
    <w:p w:rsidR="0089516C" w:rsidRDefault="0089516C">
      <w:pPr>
        <w:rPr>
          <w:sz w:val="24"/>
          <w:szCs w:val="24"/>
        </w:rPr>
      </w:pPr>
      <w:r>
        <w:rPr>
          <w:sz w:val="24"/>
          <w:szCs w:val="24"/>
        </w:rPr>
        <w:t>* Bir kenarı 5cm olan kare,</w:t>
      </w:r>
    </w:p>
    <w:p w:rsidR="0089516C" w:rsidRDefault="0089516C">
      <w:pPr>
        <w:rPr>
          <w:sz w:val="24"/>
          <w:szCs w:val="24"/>
        </w:rPr>
      </w:pPr>
      <w:r>
        <w:rPr>
          <w:sz w:val="24"/>
          <w:szCs w:val="24"/>
        </w:rPr>
        <w:t>* Kısa kenarı 3cm ,uzun kenarı 6 cm olan dikdörtgen,</w:t>
      </w:r>
    </w:p>
    <w:p w:rsidR="0089516C" w:rsidRPr="00A22364" w:rsidRDefault="0089516C">
      <w:pPr>
        <w:rPr>
          <w:sz w:val="24"/>
          <w:szCs w:val="24"/>
        </w:rPr>
      </w:pPr>
      <w:r>
        <w:rPr>
          <w:sz w:val="24"/>
          <w:szCs w:val="24"/>
        </w:rPr>
        <w:t>* Her kanarı 4cm  olan üçgen  çiziniz……</w:t>
      </w:r>
    </w:p>
    <w:sectPr w:rsidR="0089516C" w:rsidRPr="00A22364" w:rsidSect="005645E1">
      <w:headerReference w:type="default" r:id="rId7"/>
      <w:footerReference w:type="default" r:id="rId8"/>
      <w:pgSz w:w="11906" w:h="16838"/>
      <w:pgMar w:top="567" w:right="282" w:bottom="0" w:left="284" w:header="708" w:footer="708" w:gutter="0"/>
      <w:cols w:num="2" w:space="14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516C" w:rsidRDefault="0089516C" w:rsidP="00A22364">
      <w:pPr>
        <w:spacing w:after="0" w:line="240" w:lineRule="auto"/>
      </w:pPr>
      <w:r>
        <w:separator/>
      </w:r>
    </w:p>
  </w:endnote>
  <w:endnote w:type="continuationSeparator" w:id="0">
    <w:p w:rsidR="0089516C" w:rsidRDefault="0089516C" w:rsidP="00A223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16C" w:rsidRDefault="0089516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516C" w:rsidRDefault="0089516C" w:rsidP="00A22364">
      <w:pPr>
        <w:spacing w:after="0" w:line="240" w:lineRule="auto"/>
      </w:pPr>
      <w:r>
        <w:separator/>
      </w:r>
    </w:p>
  </w:footnote>
  <w:footnote w:type="continuationSeparator" w:id="0">
    <w:p w:rsidR="0089516C" w:rsidRDefault="0089516C" w:rsidP="00A223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516C" w:rsidRDefault="0089516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2364"/>
    <w:rsid w:val="002A574C"/>
    <w:rsid w:val="00313543"/>
    <w:rsid w:val="00561EA5"/>
    <w:rsid w:val="005645E1"/>
    <w:rsid w:val="00753FCB"/>
    <w:rsid w:val="007E4944"/>
    <w:rsid w:val="00821F9E"/>
    <w:rsid w:val="00863D93"/>
    <w:rsid w:val="00892433"/>
    <w:rsid w:val="0089516C"/>
    <w:rsid w:val="00A22364"/>
    <w:rsid w:val="00AC7089"/>
    <w:rsid w:val="00B543C7"/>
    <w:rsid w:val="00DF5D25"/>
    <w:rsid w:val="00E63513"/>
    <w:rsid w:val="00E84B22"/>
    <w:rsid w:val="00EA0472"/>
    <w:rsid w:val="00FE0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1F9E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A22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22364"/>
  </w:style>
  <w:style w:type="paragraph" w:styleId="Footer">
    <w:name w:val="footer"/>
    <w:basedOn w:val="Normal"/>
    <w:link w:val="FooterChar"/>
    <w:uiPriority w:val="99"/>
    <w:semiHidden/>
    <w:rsid w:val="00A223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22364"/>
  </w:style>
  <w:style w:type="paragraph" w:styleId="ListParagraph">
    <w:name w:val="List Paragraph"/>
    <w:basedOn w:val="Normal"/>
    <w:uiPriority w:val="99"/>
    <w:qFormat/>
    <w:rsid w:val="002A574C"/>
    <w:pPr>
      <w:ind w:left="720"/>
    </w:pPr>
  </w:style>
  <w:style w:type="character" w:styleId="Hyperlink">
    <w:name w:val="Hyperlink"/>
    <w:basedOn w:val="DefaultParagraphFont"/>
    <w:uiPriority w:val="99"/>
    <w:rsid w:val="007E494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50</TotalTime>
  <Pages>2</Pages>
  <Words>298</Words>
  <Characters>1704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KOCERO</dc:creator>
  <cp:keywords>www.sorubak.com</cp:keywords>
  <dc:description>www.sorubak.com</dc:description>
  <cp:lastModifiedBy>EDANUR</cp:lastModifiedBy>
  <cp:revision>8</cp:revision>
  <dcterms:created xsi:type="dcterms:W3CDTF">2013-03-22T16:26:00Z</dcterms:created>
  <dcterms:modified xsi:type="dcterms:W3CDTF">2013-04-11T18:44:00Z</dcterms:modified>
  <cp:category>www.sorubak.com</cp:category>
</cp:coreProperties>
</file>