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45CB" w:rsidRDefault="008D45CB" w:rsidP="004A40B6">
      <w:pPr>
        <w:rPr>
          <w:b/>
          <w:bCs/>
        </w:rPr>
      </w:pPr>
    </w:p>
    <w:p w:rsidR="008D45CB" w:rsidRDefault="008D45CB" w:rsidP="004A40B6">
      <w:pPr>
        <w:rPr>
          <w:b/>
          <w:bCs/>
        </w:rPr>
      </w:pPr>
      <w:r>
        <w:rPr>
          <w:b/>
          <w:bCs/>
        </w:rPr>
        <w:t>ADI – SOYADI :……………………………………….</w:t>
      </w:r>
    </w:p>
    <w:p w:rsidR="008D45CB" w:rsidRDefault="008D45CB" w:rsidP="005C024F">
      <w:pPr>
        <w:rPr>
          <w:rFonts w:ascii="Comic Sans MS" w:hAnsi="Comic Sans MS" w:cs="Comic Sans MS"/>
        </w:rPr>
      </w:pPr>
      <w:hyperlink r:id="rId6" w:history="1">
        <w:r>
          <w:rPr>
            <w:rStyle w:val="Hyperlink"/>
            <w:rFonts w:ascii="Comic Sans MS" w:hAnsi="Comic Sans MS" w:cs="Comic Sans MS"/>
          </w:rPr>
          <w:t>www.sorubak.com</w:t>
        </w:r>
      </w:hyperlink>
      <w:r>
        <w:rPr>
          <w:rFonts w:ascii="Comic Sans MS" w:hAnsi="Comic Sans MS" w:cs="Comic Sans MS"/>
        </w:rPr>
        <w:t xml:space="preserve"> </w:t>
      </w:r>
    </w:p>
    <w:p w:rsidR="008D45CB" w:rsidRDefault="008D45CB" w:rsidP="004A40B6">
      <w:pPr>
        <w:rPr>
          <w:b/>
          <w:bCs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823"/>
        <w:gridCol w:w="1792"/>
        <w:gridCol w:w="2793"/>
        <w:gridCol w:w="1046"/>
        <w:gridCol w:w="1834"/>
      </w:tblGrid>
      <w:tr w:rsidR="008D45CB">
        <w:tc>
          <w:tcPr>
            <w:tcW w:w="9288" w:type="dxa"/>
            <w:gridSpan w:val="5"/>
          </w:tcPr>
          <w:p w:rsidR="008D45CB" w:rsidRPr="008625E5" w:rsidRDefault="008D45CB" w:rsidP="00F47D69">
            <w:pPr>
              <w:rPr>
                <w:b/>
                <w:bCs/>
              </w:rPr>
            </w:pPr>
            <w:r w:rsidRPr="008625E5">
              <w:rPr>
                <w:b/>
                <w:bCs/>
              </w:rPr>
              <w:t xml:space="preserve">                                                 1.   PERFORMANS  GÖREVİ</w:t>
            </w:r>
          </w:p>
        </w:tc>
      </w:tr>
      <w:tr w:rsidR="008D45CB">
        <w:trPr>
          <w:trHeight w:val="339"/>
        </w:trPr>
        <w:tc>
          <w:tcPr>
            <w:tcW w:w="1823" w:type="dxa"/>
          </w:tcPr>
          <w:p w:rsidR="008D45CB" w:rsidRPr="008625E5" w:rsidRDefault="008D45CB" w:rsidP="00F47D69">
            <w:pPr>
              <w:rPr>
                <w:b/>
                <w:bCs/>
              </w:rPr>
            </w:pPr>
            <w:r w:rsidRPr="008625E5">
              <w:rPr>
                <w:b/>
                <w:bCs/>
              </w:rPr>
              <w:t xml:space="preserve">İçerik düzeyi </w:t>
            </w:r>
          </w:p>
        </w:tc>
        <w:tc>
          <w:tcPr>
            <w:tcW w:w="1792" w:type="dxa"/>
          </w:tcPr>
          <w:p w:rsidR="008D45CB" w:rsidRPr="008625E5" w:rsidRDefault="008D45CB" w:rsidP="00F47D69">
            <w:pPr>
              <w:rPr>
                <w:b/>
                <w:bCs/>
              </w:rPr>
            </w:pPr>
            <w:r w:rsidRPr="008625E5">
              <w:rPr>
                <w:b/>
                <w:bCs/>
              </w:rPr>
              <w:t>Sınıf düzeyi</w:t>
            </w:r>
          </w:p>
        </w:tc>
        <w:tc>
          <w:tcPr>
            <w:tcW w:w="2793" w:type="dxa"/>
          </w:tcPr>
          <w:p w:rsidR="008D45CB" w:rsidRPr="008625E5" w:rsidRDefault="008D45CB" w:rsidP="00F47D69">
            <w:pPr>
              <w:rPr>
                <w:b/>
                <w:bCs/>
              </w:rPr>
            </w:pPr>
            <w:r w:rsidRPr="008625E5">
              <w:rPr>
                <w:b/>
                <w:bCs/>
              </w:rPr>
              <w:t>Beklenen performans</w:t>
            </w:r>
          </w:p>
        </w:tc>
        <w:tc>
          <w:tcPr>
            <w:tcW w:w="1046" w:type="dxa"/>
          </w:tcPr>
          <w:p w:rsidR="008D45CB" w:rsidRPr="008625E5" w:rsidRDefault="008D45CB" w:rsidP="00F47D69">
            <w:pPr>
              <w:rPr>
                <w:b/>
                <w:bCs/>
              </w:rPr>
            </w:pPr>
            <w:r w:rsidRPr="008625E5">
              <w:rPr>
                <w:b/>
                <w:bCs/>
              </w:rPr>
              <w:t xml:space="preserve">Süre </w:t>
            </w:r>
          </w:p>
        </w:tc>
        <w:tc>
          <w:tcPr>
            <w:tcW w:w="1834" w:type="dxa"/>
          </w:tcPr>
          <w:p w:rsidR="008D45CB" w:rsidRPr="008625E5" w:rsidRDefault="008D45CB" w:rsidP="00F47D69">
            <w:pPr>
              <w:rPr>
                <w:b/>
                <w:bCs/>
              </w:rPr>
            </w:pPr>
            <w:r w:rsidRPr="008625E5">
              <w:rPr>
                <w:b/>
                <w:bCs/>
              </w:rPr>
              <w:t>Değerlendirme</w:t>
            </w:r>
          </w:p>
        </w:tc>
      </w:tr>
      <w:tr w:rsidR="008D45CB">
        <w:tc>
          <w:tcPr>
            <w:tcW w:w="1823" w:type="dxa"/>
          </w:tcPr>
          <w:p w:rsidR="008D45CB" w:rsidRPr="008625E5" w:rsidRDefault="008D45CB" w:rsidP="00F47D69">
            <w:pPr>
              <w:rPr>
                <w:b/>
                <w:bCs/>
              </w:rPr>
            </w:pPr>
          </w:p>
          <w:p w:rsidR="008D45CB" w:rsidRPr="008625E5" w:rsidRDefault="008D45CB" w:rsidP="00F47D69">
            <w:pPr>
              <w:rPr>
                <w:b/>
                <w:bCs/>
              </w:rPr>
            </w:pPr>
            <w:r w:rsidRPr="008625E5">
              <w:rPr>
                <w:b/>
                <w:bCs/>
              </w:rPr>
              <w:t>Hayal Gücü Teması</w:t>
            </w:r>
          </w:p>
        </w:tc>
        <w:tc>
          <w:tcPr>
            <w:tcW w:w="1792" w:type="dxa"/>
          </w:tcPr>
          <w:p w:rsidR="008D45CB" w:rsidRPr="008625E5" w:rsidRDefault="008D45CB" w:rsidP="00F47D69">
            <w:pPr>
              <w:rPr>
                <w:b/>
                <w:bCs/>
              </w:rPr>
            </w:pPr>
          </w:p>
          <w:p w:rsidR="008D45CB" w:rsidRPr="008625E5" w:rsidRDefault="008D45CB" w:rsidP="00F47D69">
            <w:pPr>
              <w:rPr>
                <w:b/>
                <w:bCs/>
              </w:rPr>
            </w:pPr>
            <w:r w:rsidRPr="008625E5">
              <w:rPr>
                <w:b/>
                <w:bCs/>
              </w:rPr>
              <w:t>2 sınıf</w:t>
            </w:r>
          </w:p>
        </w:tc>
        <w:tc>
          <w:tcPr>
            <w:tcW w:w="2793" w:type="dxa"/>
          </w:tcPr>
          <w:p w:rsidR="008D45CB" w:rsidRPr="008625E5" w:rsidRDefault="008D45CB" w:rsidP="00F47D69">
            <w:pPr>
              <w:rPr>
                <w:b/>
                <w:bCs/>
              </w:rPr>
            </w:pPr>
            <w:r w:rsidRPr="008625E5">
              <w:rPr>
                <w:b/>
                <w:bCs/>
              </w:rPr>
              <w:t>Türkçeyi doğru,güzel ve etkili kullanma,Yaratıcı düşünme ,araştırma,Metinler arası okuma</w:t>
            </w:r>
          </w:p>
        </w:tc>
        <w:tc>
          <w:tcPr>
            <w:tcW w:w="1046" w:type="dxa"/>
          </w:tcPr>
          <w:p w:rsidR="008D45CB" w:rsidRPr="008625E5" w:rsidRDefault="008D45CB" w:rsidP="00F47D69">
            <w:pPr>
              <w:rPr>
                <w:b/>
                <w:bCs/>
              </w:rPr>
            </w:pPr>
          </w:p>
          <w:p w:rsidR="008D45CB" w:rsidRPr="008625E5" w:rsidRDefault="008D45CB" w:rsidP="00F47D69">
            <w:pPr>
              <w:rPr>
                <w:b/>
                <w:bCs/>
              </w:rPr>
            </w:pPr>
            <w:r w:rsidRPr="008625E5">
              <w:rPr>
                <w:b/>
                <w:bCs/>
              </w:rPr>
              <w:t>1 hafta</w:t>
            </w:r>
          </w:p>
        </w:tc>
        <w:tc>
          <w:tcPr>
            <w:tcW w:w="1834" w:type="dxa"/>
          </w:tcPr>
          <w:p w:rsidR="008D45CB" w:rsidRPr="008625E5" w:rsidRDefault="008D45CB" w:rsidP="00F47D69">
            <w:pPr>
              <w:rPr>
                <w:b/>
                <w:bCs/>
              </w:rPr>
            </w:pPr>
            <w:r w:rsidRPr="008625E5">
              <w:rPr>
                <w:b/>
                <w:bCs/>
              </w:rPr>
              <w:t>Hikaye değerlendirme ölçeği</w:t>
            </w:r>
          </w:p>
        </w:tc>
      </w:tr>
    </w:tbl>
    <w:p w:rsidR="008D45CB" w:rsidRDefault="008D45CB" w:rsidP="004A40B6">
      <w:pPr>
        <w:rPr>
          <w:b/>
          <w:bCs/>
        </w:rPr>
      </w:pPr>
      <w:r>
        <w:rPr>
          <w:b/>
          <w:bCs/>
        </w:rPr>
        <w:t>Sevgili öğrenciler;</w:t>
      </w:r>
    </w:p>
    <w:p w:rsidR="008D45CB" w:rsidRDefault="008D45CB" w:rsidP="00614C57">
      <w:r>
        <w:t xml:space="preserve"> Sizden 1hafta içerisinde çeşitli hikaye kitaplarını okuyarak , hikayeler hakkında araştırma yapmanız ve okuduğunuz kitaplardan yola çıkarak kendi hikayeni yazmanızı ve görselleştirmeniz beklemektedir. Daha sonra, yazdığınız hikayeyi hazırlayacağınız 3- 5 dakikalık bir sunu ile arkadaşlarınıza sunmanız gerekmektedir.</w:t>
      </w:r>
      <w:r w:rsidRPr="00614C57">
        <w:t xml:space="preserve"> </w:t>
      </w:r>
      <w:r>
        <w:t>Bu çalışmayı yaparken öğretmeninizden ve diğer büyüklerinizden yardım alabilir okulumuzda buluna hikaye kitaplarından da  yaralanabilirsiniz.</w:t>
      </w:r>
    </w:p>
    <w:p w:rsidR="008D45CB" w:rsidRDefault="008D45CB" w:rsidP="00614C57"/>
    <w:p w:rsidR="008D45CB" w:rsidRDefault="008D45CB" w:rsidP="004A40B6">
      <w:r>
        <w:rPr>
          <w:b/>
          <w:bCs/>
        </w:rPr>
        <w:t>Konu</w:t>
      </w:r>
      <w:r>
        <w:t>: Hikaye Yazma.</w:t>
      </w:r>
    </w:p>
    <w:p w:rsidR="008D45CB" w:rsidRDefault="008D45CB" w:rsidP="004A40B6">
      <w:pPr>
        <w:rPr>
          <w:b/>
          <w:bCs/>
        </w:rPr>
      </w:pPr>
      <w:r>
        <w:rPr>
          <w:b/>
          <w:bCs/>
        </w:rPr>
        <w:t>Bu çalışmayı yaparken izleyeceğiniz  yol:</w:t>
      </w:r>
    </w:p>
    <w:p w:rsidR="008D45CB" w:rsidRDefault="008D45CB" w:rsidP="004A40B6">
      <w:r>
        <w:rPr>
          <w:b/>
          <w:bCs/>
        </w:rPr>
        <w:t>1.</w:t>
      </w:r>
      <w:r>
        <w:t xml:space="preserve"> 1 Hafta içerisinde çeşitli masal kitapları okuyunuz.</w:t>
      </w:r>
    </w:p>
    <w:p w:rsidR="008D45CB" w:rsidRDefault="008D45CB" w:rsidP="004A40B6">
      <w:r>
        <w:rPr>
          <w:b/>
          <w:bCs/>
        </w:rPr>
        <w:t>2</w:t>
      </w:r>
      <w:r>
        <w:t>. Aşağıda  verilen “Hikaye / Masal Etkinliğini “ kullanarak  hikayenizi  yazınız</w:t>
      </w:r>
    </w:p>
    <w:p w:rsidR="008D45CB" w:rsidRDefault="008D45CB" w:rsidP="004A40B6">
      <w:r>
        <w:rPr>
          <w:b/>
          <w:bCs/>
        </w:rPr>
        <w:t>3</w:t>
      </w:r>
      <w:r>
        <w:t xml:space="preserve">. Hikayenizi düzgün ve okunaklı bir şekilde  el  yazısı  ile dosya kağıtlarına yazınız.   </w:t>
      </w:r>
    </w:p>
    <w:p w:rsidR="008D45CB" w:rsidRDefault="008D45CB" w:rsidP="00614C57">
      <w:r>
        <w:rPr>
          <w:b/>
          <w:bCs/>
        </w:rPr>
        <w:t>4.</w:t>
      </w:r>
      <w:r>
        <w:t xml:space="preserve"> Hikaye için kapağını tasarlayınız.</w:t>
      </w:r>
      <w:r w:rsidRPr="00614C57">
        <w:t xml:space="preserve"> </w:t>
      </w:r>
      <w:r>
        <w:t>Hikayenizi konusuna göre görselleştiriniz.</w:t>
      </w:r>
    </w:p>
    <w:p w:rsidR="008D45CB" w:rsidRDefault="008D45CB" w:rsidP="004A40B6">
      <w:r>
        <w:rPr>
          <w:b/>
          <w:bCs/>
        </w:rPr>
        <w:t>5.</w:t>
      </w:r>
      <w:r>
        <w:t xml:space="preserve"> Daha sonra yazdığınız hikayenin  içeriğini  3 dakikalık sunu ile arkadaşlarınıza tanıtınız.</w:t>
      </w:r>
    </w:p>
    <w:p w:rsidR="008D45CB" w:rsidRPr="00614C57" w:rsidRDefault="008D45CB" w:rsidP="004A40B6">
      <w:pPr>
        <w:rPr>
          <w:b/>
          <w:bCs/>
        </w:rPr>
      </w:pPr>
      <w:r w:rsidRPr="00614C57">
        <w:rPr>
          <w:b/>
          <w:bCs/>
        </w:rPr>
        <w:t>6.Ödevin en son teslim  tarihi  :  15.03.2013</w:t>
      </w:r>
    </w:p>
    <w:p w:rsidR="008D45CB" w:rsidRDefault="008D45CB" w:rsidP="00340974">
      <w:pPr>
        <w:rPr>
          <w:b/>
          <w:bCs/>
        </w:rPr>
      </w:pPr>
      <w:r w:rsidRPr="00614C57">
        <w:rPr>
          <w:b/>
          <w:bCs/>
        </w:rPr>
        <w:t xml:space="preserve"> </w:t>
      </w:r>
    </w:p>
    <w:p w:rsidR="008D45CB" w:rsidRDefault="008D45CB" w:rsidP="00340974">
      <w:pPr>
        <w:rPr>
          <w:b/>
          <w:bCs/>
          <w:i/>
          <w:iCs/>
        </w:rPr>
      </w:pPr>
      <w:r>
        <w:rPr>
          <w:b/>
          <w:bCs/>
        </w:rPr>
        <w:t xml:space="preserve">                                               </w:t>
      </w:r>
      <w:r w:rsidRPr="00614C57">
        <w:rPr>
          <w:b/>
          <w:bCs/>
        </w:rPr>
        <w:t xml:space="preserve"> </w:t>
      </w:r>
      <w:r>
        <w:rPr>
          <w:b/>
          <w:bCs/>
          <w:i/>
          <w:iCs/>
        </w:rPr>
        <w:t>HİKAYE DEĞERLENDİRME ÖLÇEĞİ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928"/>
        <w:gridCol w:w="992"/>
        <w:gridCol w:w="992"/>
        <w:gridCol w:w="709"/>
        <w:gridCol w:w="767"/>
        <w:gridCol w:w="824"/>
      </w:tblGrid>
      <w:tr w:rsidR="008D45CB">
        <w:tc>
          <w:tcPr>
            <w:tcW w:w="4928" w:type="dxa"/>
          </w:tcPr>
          <w:p w:rsidR="008D45CB" w:rsidRPr="008625E5" w:rsidRDefault="008D45CB" w:rsidP="00F47D69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</w:tcPr>
          <w:p w:rsidR="008D45CB" w:rsidRDefault="008D45CB" w:rsidP="00F47D69">
            <w:r>
              <w:t xml:space="preserve">    5</w:t>
            </w:r>
          </w:p>
        </w:tc>
        <w:tc>
          <w:tcPr>
            <w:tcW w:w="992" w:type="dxa"/>
          </w:tcPr>
          <w:p w:rsidR="008D45CB" w:rsidRDefault="008D45CB" w:rsidP="00F47D69">
            <w:r>
              <w:t xml:space="preserve">     4</w:t>
            </w:r>
          </w:p>
        </w:tc>
        <w:tc>
          <w:tcPr>
            <w:tcW w:w="709" w:type="dxa"/>
          </w:tcPr>
          <w:p w:rsidR="008D45CB" w:rsidRDefault="008D45CB" w:rsidP="00F47D69">
            <w:r>
              <w:t xml:space="preserve">     3</w:t>
            </w:r>
          </w:p>
        </w:tc>
        <w:tc>
          <w:tcPr>
            <w:tcW w:w="767" w:type="dxa"/>
          </w:tcPr>
          <w:p w:rsidR="008D45CB" w:rsidRDefault="008D45CB" w:rsidP="00F47D69">
            <w:r>
              <w:t xml:space="preserve">   2</w:t>
            </w:r>
          </w:p>
        </w:tc>
        <w:tc>
          <w:tcPr>
            <w:tcW w:w="824" w:type="dxa"/>
          </w:tcPr>
          <w:p w:rsidR="008D45CB" w:rsidRDefault="008D45CB" w:rsidP="00F47D69">
            <w:r>
              <w:t xml:space="preserve">  1</w:t>
            </w:r>
          </w:p>
        </w:tc>
      </w:tr>
      <w:tr w:rsidR="008D45CB">
        <w:tc>
          <w:tcPr>
            <w:tcW w:w="4928" w:type="dxa"/>
          </w:tcPr>
          <w:p w:rsidR="008D45CB" w:rsidRPr="008625E5" w:rsidRDefault="008D45CB" w:rsidP="00F47D69">
            <w:pPr>
              <w:rPr>
                <w:b/>
                <w:bCs/>
                <w:sz w:val="20"/>
                <w:szCs w:val="20"/>
              </w:rPr>
            </w:pPr>
            <w:r w:rsidRPr="008625E5">
              <w:rPr>
                <w:b/>
                <w:bCs/>
                <w:sz w:val="20"/>
                <w:szCs w:val="20"/>
              </w:rPr>
              <w:t>İÇERİK</w:t>
            </w:r>
          </w:p>
        </w:tc>
        <w:tc>
          <w:tcPr>
            <w:tcW w:w="992" w:type="dxa"/>
          </w:tcPr>
          <w:p w:rsidR="008D45CB" w:rsidRDefault="008D45CB" w:rsidP="00F47D69"/>
        </w:tc>
        <w:tc>
          <w:tcPr>
            <w:tcW w:w="992" w:type="dxa"/>
          </w:tcPr>
          <w:p w:rsidR="008D45CB" w:rsidRDefault="008D45CB" w:rsidP="00F47D69"/>
        </w:tc>
        <w:tc>
          <w:tcPr>
            <w:tcW w:w="709" w:type="dxa"/>
          </w:tcPr>
          <w:p w:rsidR="008D45CB" w:rsidRDefault="008D45CB" w:rsidP="00F47D69"/>
        </w:tc>
        <w:tc>
          <w:tcPr>
            <w:tcW w:w="767" w:type="dxa"/>
          </w:tcPr>
          <w:p w:rsidR="008D45CB" w:rsidRDefault="008D45CB" w:rsidP="00F47D69"/>
        </w:tc>
        <w:tc>
          <w:tcPr>
            <w:tcW w:w="824" w:type="dxa"/>
          </w:tcPr>
          <w:p w:rsidR="008D45CB" w:rsidRDefault="008D45CB" w:rsidP="00F47D69"/>
        </w:tc>
      </w:tr>
      <w:tr w:rsidR="008D45CB">
        <w:tc>
          <w:tcPr>
            <w:tcW w:w="4928" w:type="dxa"/>
          </w:tcPr>
          <w:p w:rsidR="008D45CB" w:rsidRPr="008625E5" w:rsidRDefault="008D45CB" w:rsidP="00F47D69">
            <w:pPr>
              <w:rPr>
                <w:sz w:val="20"/>
                <w:szCs w:val="20"/>
              </w:rPr>
            </w:pPr>
            <w:r w:rsidRPr="008625E5">
              <w:rPr>
                <w:sz w:val="20"/>
                <w:szCs w:val="20"/>
              </w:rPr>
              <w:t>Hikayedeki olaylar oluş sırasına göre yazılmış</w:t>
            </w:r>
          </w:p>
        </w:tc>
        <w:tc>
          <w:tcPr>
            <w:tcW w:w="992" w:type="dxa"/>
          </w:tcPr>
          <w:p w:rsidR="008D45CB" w:rsidRDefault="008D45CB" w:rsidP="00F47D69"/>
        </w:tc>
        <w:tc>
          <w:tcPr>
            <w:tcW w:w="992" w:type="dxa"/>
          </w:tcPr>
          <w:p w:rsidR="008D45CB" w:rsidRDefault="008D45CB" w:rsidP="00F47D69"/>
        </w:tc>
        <w:tc>
          <w:tcPr>
            <w:tcW w:w="709" w:type="dxa"/>
          </w:tcPr>
          <w:p w:rsidR="008D45CB" w:rsidRDefault="008D45CB" w:rsidP="00F47D69"/>
        </w:tc>
        <w:tc>
          <w:tcPr>
            <w:tcW w:w="767" w:type="dxa"/>
          </w:tcPr>
          <w:p w:rsidR="008D45CB" w:rsidRDefault="008D45CB" w:rsidP="00F47D69"/>
        </w:tc>
        <w:tc>
          <w:tcPr>
            <w:tcW w:w="824" w:type="dxa"/>
          </w:tcPr>
          <w:p w:rsidR="008D45CB" w:rsidRDefault="008D45CB" w:rsidP="00F47D69"/>
        </w:tc>
      </w:tr>
      <w:tr w:rsidR="008D45CB">
        <w:tc>
          <w:tcPr>
            <w:tcW w:w="4928" w:type="dxa"/>
          </w:tcPr>
          <w:p w:rsidR="008D45CB" w:rsidRPr="008625E5" w:rsidRDefault="008D45CB" w:rsidP="00F47D69">
            <w:pPr>
              <w:rPr>
                <w:sz w:val="20"/>
                <w:szCs w:val="20"/>
              </w:rPr>
            </w:pPr>
            <w:r w:rsidRPr="008625E5">
              <w:rPr>
                <w:sz w:val="20"/>
                <w:szCs w:val="20"/>
              </w:rPr>
              <w:t>Giriş,gelişme ve sonuç bölümleri arasında anlamlı bağ kurulmuş .</w:t>
            </w:r>
          </w:p>
        </w:tc>
        <w:tc>
          <w:tcPr>
            <w:tcW w:w="992" w:type="dxa"/>
          </w:tcPr>
          <w:p w:rsidR="008D45CB" w:rsidRDefault="008D45CB" w:rsidP="00F47D69"/>
        </w:tc>
        <w:tc>
          <w:tcPr>
            <w:tcW w:w="992" w:type="dxa"/>
          </w:tcPr>
          <w:p w:rsidR="008D45CB" w:rsidRDefault="008D45CB" w:rsidP="00F47D69"/>
        </w:tc>
        <w:tc>
          <w:tcPr>
            <w:tcW w:w="709" w:type="dxa"/>
          </w:tcPr>
          <w:p w:rsidR="008D45CB" w:rsidRDefault="008D45CB" w:rsidP="00F47D69"/>
        </w:tc>
        <w:tc>
          <w:tcPr>
            <w:tcW w:w="767" w:type="dxa"/>
          </w:tcPr>
          <w:p w:rsidR="008D45CB" w:rsidRDefault="008D45CB" w:rsidP="00F47D69"/>
        </w:tc>
        <w:tc>
          <w:tcPr>
            <w:tcW w:w="824" w:type="dxa"/>
          </w:tcPr>
          <w:p w:rsidR="008D45CB" w:rsidRDefault="008D45CB" w:rsidP="00F47D69"/>
        </w:tc>
      </w:tr>
      <w:tr w:rsidR="008D45CB">
        <w:tc>
          <w:tcPr>
            <w:tcW w:w="4928" w:type="dxa"/>
          </w:tcPr>
          <w:p w:rsidR="008D45CB" w:rsidRPr="008625E5" w:rsidRDefault="008D45CB" w:rsidP="00F47D69">
            <w:pPr>
              <w:rPr>
                <w:sz w:val="20"/>
                <w:szCs w:val="20"/>
              </w:rPr>
            </w:pPr>
            <w:r w:rsidRPr="008625E5">
              <w:rPr>
                <w:sz w:val="20"/>
                <w:szCs w:val="20"/>
              </w:rPr>
              <w:t xml:space="preserve"> Hikaye uygun başlı belirlenmiş.</w:t>
            </w:r>
          </w:p>
        </w:tc>
        <w:tc>
          <w:tcPr>
            <w:tcW w:w="992" w:type="dxa"/>
          </w:tcPr>
          <w:p w:rsidR="008D45CB" w:rsidRDefault="008D45CB" w:rsidP="00F47D69"/>
        </w:tc>
        <w:tc>
          <w:tcPr>
            <w:tcW w:w="992" w:type="dxa"/>
          </w:tcPr>
          <w:p w:rsidR="008D45CB" w:rsidRDefault="008D45CB" w:rsidP="00F47D69"/>
        </w:tc>
        <w:tc>
          <w:tcPr>
            <w:tcW w:w="709" w:type="dxa"/>
          </w:tcPr>
          <w:p w:rsidR="008D45CB" w:rsidRDefault="008D45CB" w:rsidP="00F47D69"/>
        </w:tc>
        <w:tc>
          <w:tcPr>
            <w:tcW w:w="767" w:type="dxa"/>
          </w:tcPr>
          <w:p w:rsidR="008D45CB" w:rsidRDefault="008D45CB" w:rsidP="00F47D69"/>
        </w:tc>
        <w:tc>
          <w:tcPr>
            <w:tcW w:w="824" w:type="dxa"/>
          </w:tcPr>
          <w:p w:rsidR="008D45CB" w:rsidRDefault="008D45CB" w:rsidP="00F47D69"/>
        </w:tc>
      </w:tr>
      <w:tr w:rsidR="008D45CB">
        <w:tc>
          <w:tcPr>
            <w:tcW w:w="4928" w:type="dxa"/>
          </w:tcPr>
          <w:p w:rsidR="008D45CB" w:rsidRPr="008625E5" w:rsidRDefault="008D45CB" w:rsidP="00F47D69">
            <w:pPr>
              <w:rPr>
                <w:sz w:val="20"/>
                <w:szCs w:val="20"/>
              </w:rPr>
            </w:pPr>
            <w:r w:rsidRPr="008625E5">
              <w:rPr>
                <w:sz w:val="20"/>
                <w:szCs w:val="20"/>
              </w:rPr>
              <w:t>Hikaye konu dışına çıkmadan yazılmış.</w:t>
            </w:r>
          </w:p>
        </w:tc>
        <w:tc>
          <w:tcPr>
            <w:tcW w:w="992" w:type="dxa"/>
          </w:tcPr>
          <w:p w:rsidR="008D45CB" w:rsidRDefault="008D45CB" w:rsidP="00F47D69"/>
        </w:tc>
        <w:tc>
          <w:tcPr>
            <w:tcW w:w="992" w:type="dxa"/>
          </w:tcPr>
          <w:p w:rsidR="008D45CB" w:rsidRDefault="008D45CB" w:rsidP="00F47D69"/>
        </w:tc>
        <w:tc>
          <w:tcPr>
            <w:tcW w:w="709" w:type="dxa"/>
          </w:tcPr>
          <w:p w:rsidR="008D45CB" w:rsidRDefault="008D45CB" w:rsidP="00F47D69"/>
        </w:tc>
        <w:tc>
          <w:tcPr>
            <w:tcW w:w="767" w:type="dxa"/>
          </w:tcPr>
          <w:p w:rsidR="008D45CB" w:rsidRDefault="008D45CB" w:rsidP="00F47D69"/>
        </w:tc>
        <w:tc>
          <w:tcPr>
            <w:tcW w:w="824" w:type="dxa"/>
          </w:tcPr>
          <w:p w:rsidR="008D45CB" w:rsidRDefault="008D45CB" w:rsidP="00F47D69"/>
        </w:tc>
      </w:tr>
      <w:tr w:rsidR="008D45CB">
        <w:tc>
          <w:tcPr>
            <w:tcW w:w="4928" w:type="dxa"/>
          </w:tcPr>
          <w:p w:rsidR="008D45CB" w:rsidRPr="008625E5" w:rsidRDefault="008D45CB" w:rsidP="00F47D69">
            <w:pPr>
              <w:rPr>
                <w:sz w:val="20"/>
                <w:szCs w:val="20"/>
              </w:rPr>
            </w:pPr>
            <w:r w:rsidRPr="008625E5">
              <w:rPr>
                <w:sz w:val="20"/>
                <w:szCs w:val="20"/>
              </w:rPr>
              <w:t>Hikayede betimlemelere yer verilmiş.</w:t>
            </w:r>
          </w:p>
        </w:tc>
        <w:tc>
          <w:tcPr>
            <w:tcW w:w="992" w:type="dxa"/>
          </w:tcPr>
          <w:p w:rsidR="008D45CB" w:rsidRDefault="008D45CB" w:rsidP="00F47D69"/>
        </w:tc>
        <w:tc>
          <w:tcPr>
            <w:tcW w:w="992" w:type="dxa"/>
          </w:tcPr>
          <w:p w:rsidR="008D45CB" w:rsidRDefault="008D45CB" w:rsidP="00F47D69"/>
        </w:tc>
        <w:tc>
          <w:tcPr>
            <w:tcW w:w="709" w:type="dxa"/>
          </w:tcPr>
          <w:p w:rsidR="008D45CB" w:rsidRDefault="008D45CB" w:rsidP="00F47D69"/>
        </w:tc>
        <w:tc>
          <w:tcPr>
            <w:tcW w:w="767" w:type="dxa"/>
          </w:tcPr>
          <w:p w:rsidR="008D45CB" w:rsidRDefault="008D45CB" w:rsidP="00F47D69"/>
        </w:tc>
        <w:tc>
          <w:tcPr>
            <w:tcW w:w="824" w:type="dxa"/>
          </w:tcPr>
          <w:p w:rsidR="008D45CB" w:rsidRDefault="008D45CB" w:rsidP="00F47D69"/>
        </w:tc>
      </w:tr>
      <w:tr w:rsidR="008D45CB">
        <w:tc>
          <w:tcPr>
            <w:tcW w:w="4928" w:type="dxa"/>
          </w:tcPr>
          <w:p w:rsidR="008D45CB" w:rsidRPr="008625E5" w:rsidRDefault="008D45CB" w:rsidP="00F47D69">
            <w:pPr>
              <w:rPr>
                <w:sz w:val="20"/>
                <w:szCs w:val="20"/>
              </w:rPr>
            </w:pPr>
            <w:r w:rsidRPr="008625E5">
              <w:rPr>
                <w:sz w:val="20"/>
                <w:szCs w:val="20"/>
              </w:rPr>
              <w:t>Hikayede sebep sonuç ilişkisi kurulmuş.</w:t>
            </w:r>
          </w:p>
        </w:tc>
        <w:tc>
          <w:tcPr>
            <w:tcW w:w="992" w:type="dxa"/>
          </w:tcPr>
          <w:p w:rsidR="008D45CB" w:rsidRDefault="008D45CB" w:rsidP="00F47D69"/>
        </w:tc>
        <w:tc>
          <w:tcPr>
            <w:tcW w:w="992" w:type="dxa"/>
          </w:tcPr>
          <w:p w:rsidR="008D45CB" w:rsidRDefault="008D45CB" w:rsidP="00F47D69"/>
        </w:tc>
        <w:tc>
          <w:tcPr>
            <w:tcW w:w="709" w:type="dxa"/>
          </w:tcPr>
          <w:p w:rsidR="008D45CB" w:rsidRDefault="008D45CB" w:rsidP="00F47D69"/>
        </w:tc>
        <w:tc>
          <w:tcPr>
            <w:tcW w:w="767" w:type="dxa"/>
          </w:tcPr>
          <w:p w:rsidR="008D45CB" w:rsidRDefault="008D45CB" w:rsidP="00F47D69"/>
        </w:tc>
        <w:tc>
          <w:tcPr>
            <w:tcW w:w="824" w:type="dxa"/>
          </w:tcPr>
          <w:p w:rsidR="008D45CB" w:rsidRDefault="008D45CB" w:rsidP="00F47D69"/>
        </w:tc>
      </w:tr>
      <w:tr w:rsidR="008D45CB">
        <w:tc>
          <w:tcPr>
            <w:tcW w:w="4928" w:type="dxa"/>
          </w:tcPr>
          <w:p w:rsidR="008D45CB" w:rsidRPr="008625E5" w:rsidRDefault="008D45CB" w:rsidP="00F47D69">
            <w:pPr>
              <w:rPr>
                <w:b/>
                <w:bCs/>
                <w:sz w:val="20"/>
                <w:szCs w:val="20"/>
              </w:rPr>
            </w:pPr>
            <w:r w:rsidRPr="008625E5">
              <w:rPr>
                <w:b/>
                <w:bCs/>
                <w:sz w:val="20"/>
                <w:szCs w:val="20"/>
              </w:rPr>
              <w:t>YAZIM VE DİLBİLGİSİ</w:t>
            </w:r>
          </w:p>
        </w:tc>
        <w:tc>
          <w:tcPr>
            <w:tcW w:w="992" w:type="dxa"/>
          </w:tcPr>
          <w:p w:rsidR="008D45CB" w:rsidRDefault="008D45CB" w:rsidP="00F47D69"/>
        </w:tc>
        <w:tc>
          <w:tcPr>
            <w:tcW w:w="992" w:type="dxa"/>
          </w:tcPr>
          <w:p w:rsidR="008D45CB" w:rsidRDefault="008D45CB" w:rsidP="00F47D69"/>
        </w:tc>
        <w:tc>
          <w:tcPr>
            <w:tcW w:w="709" w:type="dxa"/>
          </w:tcPr>
          <w:p w:rsidR="008D45CB" w:rsidRDefault="008D45CB" w:rsidP="00F47D69"/>
        </w:tc>
        <w:tc>
          <w:tcPr>
            <w:tcW w:w="767" w:type="dxa"/>
          </w:tcPr>
          <w:p w:rsidR="008D45CB" w:rsidRDefault="008D45CB" w:rsidP="00F47D69"/>
        </w:tc>
        <w:tc>
          <w:tcPr>
            <w:tcW w:w="824" w:type="dxa"/>
          </w:tcPr>
          <w:p w:rsidR="008D45CB" w:rsidRDefault="008D45CB" w:rsidP="00F47D69"/>
        </w:tc>
      </w:tr>
      <w:tr w:rsidR="008D45CB">
        <w:tc>
          <w:tcPr>
            <w:tcW w:w="4928" w:type="dxa"/>
          </w:tcPr>
          <w:p w:rsidR="008D45CB" w:rsidRPr="008625E5" w:rsidRDefault="008D45CB" w:rsidP="004A40B6">
            <w:pPr>
              <w:rPr>
                <w:sz w:val="20"/>
                <w:szCs w:val="20"/>
              </w:rPr>
            </w:pPr>
            <w:r w:rsidRPr="008625E5">
              <w:rPr>
                <w:sz w:val="20"/>
                <w:szCs w:val="20"/>
              </w:rPr>
              <w:t>Kelimeler, cümleler satırlar arasında uygun boşluk bırakılmış.</w:t>
            </w:r>
          </w:p>
        </w:tc>
        <w:tc>
          <w:tcPr>
            <w:tcW w:w="992" w:type="dxa"/>
          </w:tcPr>
          <w:p w:rsidR="008D45CB" w:rsidRDefault="008D45CB" w:rsidP="00F47D69"/>
        </w:tc>
        <w:tc>
          <w:tcPr>
            <w:tcW w:w="992" w:type="dxa"/>
          </w:tcPr>
          <w:p w:rsidR="008D45CB" w:rsidRDefault="008D45CB" w:rsidP="00F47D69"/>
        </w:tc>
        <w:tc>
          <w:tcPr>
            <w:tcW w:w="709" w:type="dxa"/>
          </w:tcPr>
          <w:p w:rsidR="008D45CB" w:rsidRDefault="008D45CB" w:rsidP="00F47D69"/>
        </w:tc>
        <w:tc>
          <w:tcPr>
            <w:tcW w:w="767" w:type="dxa"/>
          </w:tcPr>
          <w:p w:rsidR="008D45CB" w:rsidRDefault="008D45CB" w:rsidP="00F47D69"/>
        </w:tc>
        <w:tc>
          <w:tcPr>
            <w:tcW w:w="824" w:type="dxa"/>
          </w:tcPr>
          <w:p w:rsidR="008D45CB" w:rsidRDefault="008D45CB" w:rsidP="00F47D69"/>
        </w:tc>
      </w:tr>
      <w:tr w:rsidR="008D45CB">
        <w:tc>
          <w:tcPr>
            <w:tcW w:w="4928" w:type="dxa"/>
          </w:tcPr>
          <w:p w:rsidR="008D45CB" w:rsidRPr="008625E5" w:rsidRDefault="008D45CB" w:rsidP="00F47D69">
            <w:pPr>
              <w:rPr>
                <w:sz w:val="20"/>
                <w:szCs w:val="20"/>
              </w:rPr>
            </w:pPr>
            <w:r w:rsidRPr="008625E5">
              <w:rPr>
                <w:sz w:val="20"/>
                <w:szCs w:val="20"/>
              </w:rPr>
              <w:t xml:space="preserve"> Anlamlı ve kurallı cümleler  kurulmuş.</w:t>
            </w:r>
          </w:p>
        </w:tc>
        <w:tc>
          <w:tcPr>
            <w:tcW w:w="992" w:type="dxa"/>
          </w:tcPr>
          <w:p w:rsidR="008D45CB" w:rsidRDefault="008D45CB" w:rsidP="00F47D69"/>
        </w:tc>
        <w:tc>
          <w:tcPr>
            <w:tcW w:w="992" w:type="dxa"/>
          </w:tcPr>
          <w:p w:rsidR="008D45CB" w:rsidRDefault="008D45CB" w:rsidP="00F47D69"/>
        </w:tc>
        <w:tc>
          <w:tcPr>
            <w:tcW w:w="709" w:type="dxa"/>
          </w:tcPr>
          <w:p w:rsidR="008D45CB" w:rsidRDefault="008D45CB" w:rsidP="00F47D69"/>
        </w:tc>
        <w:tc>
          <w:tcPr>
            <w:tcW w:w="767" w:type="dxa"/>
          </w:tcPr>
          <w:p w:rsidR="008D45CB" w:rsidRDefault="008D45CB" w:rsidP="00F47D69"/>
        </w:tc>
        <w:tc>
          <w:tcPr>
            <w:tcW w:w="824" w:type="dxa"/>
          </w:tcPr>
          <w:p w:rsidR="008D45CB" w:rsidRDefault="008D45CB" w:rsidP="00F47D69"/>
        </w:tc>
      </w:tr>
      <w:tr w:rsidR="008D45CB">
        <w:tc>
          <w:tcPr>
            <w:tcW w:w="4928" w:type="dxa"/>
          </w:tcPr>
          <w:p w:rsidR="008D45CB" w:rsidRPr="008625E5" w:rsidRDefault="008D45CB" w:rsidP="00F47D69">
            <w:pPr>
              <w:rPr>
                <w:sz w:val="20"/>
                <w:szCs w:val="20"/>
              </w:rPr>
            </w:pPr>
            <w:r w:rsidRPr="008625E5">
              <w:rPr>
                <w:sz w:val="20"/>
                <w:szCs w:val="20"/>
              </w:rPr>
              <w:t>Hikayede noktalama işaretleri  doğru ve yerinde kullanılmış.</w:t>
            </w:r>
          </w:p>
        </w:tc>
        <w:tc>
          <w:tcPr>
            <w:tcW w:w="992" w:type="dxa"/>
          </w:tcPr>
          <w:p w:rsidR="008D45CB" w:rsidRDefault="008D45CB" w:rsidP="00F47D69"/>
        </w:tc>
        <w:tc>
          <w:tcPr>
            <w:tcW w:w="992" w:type="dxa"/>
          </w:tcPr>
          <w:p w:rsidR="008D45CB" w:rsidRDefault="008D45CB" w:rsidP="00F47D69"/>
        </w:tc>
        <w:tc>
          <w:tcPr>
            <w:tcW w:w="709" w:type="dxa"/>
          </w:tcPr>
          <w:p w:rsidR="008D45CB" w:rsidRDefault="008D45CB" w:rsidP="00F47D69"/>
        </w:tc>
        <w:tc>
          <w:tcPr>
            <w:tcW w:w="767" w:type="dxa"/>
          </w:tcPr>
          <w:p w:rsidR="008D45CB" w:rsidRDefault="008D45CB" w:rsidP="00F47D69"/>
        </w:tc>
        <w:tc>
          <w:tcPr>
            <w:tcW w:w="824" w:type="dxa"/>
          </w:tcPr>
          <w:p w:rsidR="008D45CB" w:rsidRDefault="008D45CB" w:rsidP="00F47D69"/>
        </w:tc>
      </w:tr>
      <w:tr w:rsidR="008D45CB">
        <w:tc>
          <w:tcPr>
            <w:tcW w:w="4928" w:type="dxa"/>
          </w:tcPr>
          <w:p w:rsidR="008D45CB" w:rsidRPr="008625E5" w:rsidRDefault="008D45CB" w:rsidP="00F47D69">
            <w:pPr>
              <w:rPr>
                <w:sz w:val="20"/>
                <w:szCs w:val="20"/>
              </w:rPr>
            </w:pPr>
            <w:r w:rsidRPr="008625E5">
              <w:rPr>
                <w:sz w:val="20"/>
                <w:szCs w:val="20"/>
              </w:rPr>
              <w:t>Hikayede yazım kurallarına uyulmuş.</w:t>
            </w:r>
          </w:p>
        </w:tc>
        <w:tc>
          <w:tcPr>
            <w:tcW w:w="992" w:type="dxa"/>
          </w:tcPr>
          <w:p w:rsidR="008D45CB" w:rsidRDefault="008D45CB" w:rsidP="00F47D69"/>
        </w:tc>
        <w:tc>
          <w:tcPr>
            <w:tcW w:w="992" w:type="dxa"/>
          </w:tcPr>
          <w:p w:rsidR="008D45CB" w:rsidRDefault="008D45CB" w:rsidP="00F47D69"/>
        </w:tc>
        <w:tc>
          <w:tcPr>
            <w:tcW w:w="709" w:type="dxa"/>
          </w:tcPr>
          <w:p w:rsidR="008D45CB" w:rsidRDefault="008D45CB" w:rsidP="00F47D69"/>
        </w:tc>
        <w:tc>
          <w:tcPr>
            <w:tcW w:w="767" w:type="dxa"/>
          </w:tcPr>
          <w:p w:rsidR="008D45CB" w:rsidRDefault="008D45CB" w:rsidP="00F47D69"/>
        </w:tc>
        <w:tc>
          <w:tcPr>
            <w:tcW w:w="824" w:type="dxa"/>
          </w:tcPr>
          <w:p w:rsidR="008D45CB" w:rsidRDefault="008D45CB" w:rsidP="00F47D69"/>
        </w:tc>
      </w:tr>
      <w:tr w:rsidR="008D45CB">
        <w:tc>
          <w:tcPr>
            <w:tcW w:w="4928" w:type="dxa"/>
          </w:tcPr>
          <w:p w:rsidR="008D45CB" w:rsidRPr="008625E5" w:rsidRDefault="008D45CB" w:rsidP="00F47D69">
            <w:pPr>
              <w:rPr>
                <w:sz w:val="20"/>
                <w:szCs w:val="20"/>
              </w:rPr>
            </w:pPr>
            <w:r w:rsidRPr="008625E5">
              <w:rPr>
                <w:sz w:val="20"/>
                <w:szCs w:val="20"/>
              </w:rPr>
              <w:t xml:space="preserve"> Kelimeler yerinde ve anlamına uygun olarak </w:t>
            </w:r>
          </w:p>
          <w:p w:rsidR="008D45CB" w:rsidRPr="008625E5" w:rsidRDefault="008D45CB" w:rsidP="00F47D69">
            <w:pPr>
              <w:rPr>
                <w:sz w:val="20"/>
                <w:szCs w:val="20"/>
              </w:rPr>
            </w:pPr>
            <w:r w:rsidRPr="008625E5">
              <w:rPr>
                <w:sz w:val="20"/>
                <w:szCs w:val="20"/>
              </w:rPr>
              <w:t>kullanılmış.</w:t>
            </w:r>
          </w:p>
        </w:tc>
        <w:tc>
          <w:tcPr>
            <w:tcW w:w="992" w:type="dxa"/>
          </w:tcPr>
          <w:p w:rsidR="008D45CB" w:rsidRDefault="008D45CB" w:rsidP="00F47D69"/>
        </w:tc>
        <w:tc>
          <w:tcPr>
            <w:tcW w:w="992" w:type="dxa"/>
          </w:tcPr>
          <w:p w:rsidR="008D45CB" w:rsidRDefault="008D45CB" w:rsidP="00F47D69"/>
        </w:tc>
        <w:tc>
          <w:tcPr>
            <w:tcW w:w="709" w:type="dxa"/>
          </w:tcPr>
          <w:p w:rsidR="008D45CB" w:rsidRDefault="008D45CB" w:rsidP="00F47D69"/>
        </w:tc>
        <w:tc>
          <w:tcPr>
            <w:tcW w:w="767" w:type="dxa"/>
          </w:tcPr>
          <w:p w:rsidR="008D45CB" w:rsidRDefault="008D45CB" w:rsidP="00F47D69"/>
        </w:tc>
        <w:tc>
          <w:tcPr>
            <w:tcW w:w="824" w:type="dxa"/>
          </w:tcPr>
          <w:p w:rsidR="008D45CB" w:rsidRDefault="008D45CB" w:rsidP="00F47D69"/>
        </w:tc>
      </w:tr>
      <w:tr w:rsidR="008D45CB">
        <w:tc>
          <w:tcPr>
            <w:tcW w:w="4928" w:type="dxa"/>
          </w:tcPr>
          <w:p w:rsidR="008D45CB" w:rsidRPr="008625E5" w:rsidRDefault="008D45CB" w:rsidP="00F47D69">
            <w:pPr>
              <w:rPr>
                <w:b/>
                <w:bCs/>
                <w:sz w:val="20"/>
                <w:szCs w:val="20"/>
              </w:rPr>
            </w:pPr>
            <w:r w:rsidRPr="008625E5">
              <w:rPr>
                <w:b/>
                <w:bCs/>
                <w:sz w:val="20"/>
                <w:szCs w:val="20"/>
              </w:rPr>
              <w:t>BİÇİM   -   ---Hikayeyi sınıfta  sunması--</w:t>
            </w:r>
          </w:p>
        </w:tc>
        <w:tc>
          <w:tcPr>
            <w:tcW w:w="992" w:type="dxa"/>
          </w:tcPr>
          <w:p w:rsidR="008D45CB" w:rsidRDefault="008D45CB" w:rsidP="00F47D69"/>
        </w:tc>
        <w:tc>
          <w:tcPr>
            <w:tcW w:w="992" w:type="dxa"/>
          </w:tcPr>
          <w:p w:rsidR="008D45CB" w:rsidRDefault="008D45CB" w:rsidP="00F47D69"/>
        </w:tc>
        <w:tc>
          <w:tcPr>
            <w:tcW w:w="709" w:type="dxa"/>
          </w:tcPr>
          <w:p w:rsidR="008D45CB" w:rsidRDefault="008D45CB" w:rsidP="00F47D69"/>
        </w:tc>
        <w:tc>
          <w:tcPr>
            <w:tcW w:w="767" w:type="dxa"/>
          </w:tcPr>
          <w:p w:rsidR="008D45CB" w:rsidRDefault="008D45CB" w:rsidP="00F47D69"/>
        </w:tc>
        <w:tc>
          <w:tcPr>
            <w:tcW w:w="824" w:type="dxa"/>
          </w:tcPr>
          <w:p w:rsidR="008D45CB" w:rsidRDefault="008D45CB" w:rsidP="00F47D69"/>
        </w:tc>
      </w:tr>
      <w:tr w:rsidR="008D45CB">
        <w:tc>
          <w:tcPr>
            <w:tcW w:w="4928" w:type="dxa"/>
          </w:tcPr>
          <w:p w:rsidR="008D45CB" w:rsidRPr="008625E5" w:rsidRDefault="008D45CB" w:rsidP="00F47D69">
            <w:pPr>
              <w:rPr>
                <w:sz w:val="20"/>
                <w:szCs w:val="20"/>
              </w:rPr>
            </w:pPr>
            <w:r w:rsidRPr="008625E5">
              <w:rPr>
                <w:sz w:val="20"/>
                <w:szCs w:val="20"/>
              </w:rPr>
              <w:t>Hikaye konusuna uygun olarak görselleştirilmiş.</w:t>
            </w:r>
          </w:p>
        </w:tc>
        <w:tc>
          <w:tcPr>
            <w:tcW w:w="992" w:type="dxa"/>
          </w:tcPr>
          <w:p w:rsidR="008D45CB" w:rsidRDefault="008D45CB" w:rsidP="00F47D69"/>
        </w:tc>
        <w:tc>
          <w:tcPr>
            <w:tcW w:w="992" w:type="dxa"/>
          </w:tcPr>
          <w:p w:rsidR="008D45CB" w:rsidRDefault="008D45CB" w:rsidP="00F47D69"/>
        </w:tc>
        <w:tc>
          <w:tcPr>
            <w:tcW w:w="709" w:type="dxa"/>
          </w:tcPr>
          <w:p w:rsidR="008D45CB" w:rsidRDefault="008D45CB" w:rsidP="00F47D69"/>
        </w:tc>
        <w:tc>
          <w:tcPr>
            <w:tcW w:w="767" w:type="dxa"/>
          </w:tcPr>
          <w:p w:rsidR="008D45CB" w:rsidRDefault="008D45CB" w:rsidP="00F47D69"/>
        </w:tc>
        <w:tc>
          <w:tcPr>
            <w:tcW w:w="824" w:type="dxa"/>
          </w:tcPr>
          <w:p w:rsidR="008D45CB" w:rsidRDefault="008D45CB" w:rsidP="00F47D69"/>
        </w:tc>
      </w:tr>
      <w:tr w:rsidR="008D45CB">
        <w:tc>
          <w:tcPr>
            <w:tcW w:w="4928" w:type="dxa"/>
          </w:tcPr>
          <w:p w:rsidR="008D45CB" w:rsidRPr="008625E5" w:rsidRDefault="008D45CB" w:rsidP="00F47D69">
            <w:pPr>
              <w:rPr>
                <w:sz w:val="20"/>
                <w:szCs w:val="20"/>
              </w:rPr>
            </w:pPr>
            <w:r w:rsidRPr="008625E5">
              <w:rPr>
                <w:sz w:val="20"/>
                <w:szCs w:val="20"/>
              </w:rPr>
              <w:t>Hikayeye uygun olarak kapak tasarımı yapılmış.</w:t>
            </w:r>
          </w:p>
        </w:tc>
        <w:tc>
          <w:tcPr>
            <w:tcW w:w="992" w:type="dxa"/>
          </w:tcPr>
          <w:p w:rsidR="008D45CB" w:rsidRDefault="008D45CB" w:rsidP="00F47D69"/>
        </w:tc>
        <w:tc>
          <w:tcPr>
            <w:tcW w:w="992" w:type="dxa"/>
          </w:tcPr>
          <w:p w:rsidR="008D45CB" w:rsidRDefault="008D45CB" w:rsidP="00F47D69"/>
        </w:tc>
        <w:tc>
          <w:tcPr>
            <w:tcW w:w="709" w:type="dxa"/>
          </w:tcPr>
          <w:p w:rsidR="008D45CB" w:rsidRDefault="008D45CB" w:rsidP="00F47D69"/>
        </w:tc>
        <w:tc>
          <w:tcPr>
            <w:tcW w:w="767" w:type="dxa"/>
          </w:tcPr>
          <w:p w:rsidR="008D45CB" w:rsidRDefault="008D45CB" w:rsidP="00F47D69"/>
        </w:tc>
        <w:tc>
          <w:tcPr>
            <w:tcW w:w="824" w:type="dxa"/>
          </w:tcPr>
          <w:p w:rsidR="008D45CB" w:rsidRDefault="008D45CB" w:rsidP="00F47D69"/>
        </w:tc>
      </w:tr>
      <w:tr w:rsidR="008D45CB">
        <w:tc>
          <w:tcPr>
            <w:tcW w:w="4928" w:type="dxa"/>
          </w:tcPr>
          <w:p w:rsidR="008D45CB" w:rsidRPr="008625E5" w:rsidRDefault="008D45CB" w:rsidP="00F47D69">
            <w:pPr>
              <w:rPr>
                <w:sz w:val="20"/>
                <w:szCs w:val="20"/>
              </w:rPr>
            </w:pPr>
            <w:r w:rsidRPr="008625E5">
              <w:rPr>
                <w:sz w:val="20"/>
                <w:szCs w:val="20"/>
              </w:rPr>
              <w:t>Sayfa temizliğine  ve  düzenine  dikkat edilmiş.</w:t>
            </w:r>
          </w:p>
        </w:tc>
        <w:tc>
          <w:tcPr>
            <w:tcW w:w="992" w:type="dxa"/>
          </w:tcPr>
          <w:p w:rsidR="008D45CB" w:rsidRDefault="008D45CB" w:rsidP="00F47D69"/>
        </w:tc>
        <w:tc>
          <w:tcPr>
            <w:tcW w:w="992" w:type="dxa"/>
          </w:tcPr>
          <w:p w:rsidR="008D45CB" w:rsidRDefault="008D45CB" w:rsidP="00F47D69"/>
        </w:tc>
        <w:tc>
          <w:tcPr>
            <w:tcW w:w="709" w:type="dxa"/>
          </w:tcPr>
          <w:p w:rsidR="008D45CB" w:rsidRDefault="008D45CB" w:rsidP="00F47D69"/>
        </w:tc>
        <w:tc>
          <w:tcPr>
            <w:tcW w:w="767" w:type="dxa"/>
          </w:tcPr>
          <w:p w:rsidR="008D45CB" w:rsidRDefault="008D45CB" w:rsidP="00F47D69"/>
        </w:tc>
        <w:tc>
          <w:tcPr>
            <w:tcW w:w="824" w:type="dxa"/>
          </w:tcPr>
          <w:p w:rsidR="008D45CB" w:rsidRDefault="008D45CB" w:rsidP="00F47D69"/>
        </w:tc>
      </w:tr>
    </w:tbl>
    <w:p w:rsidR="008D45CB" w:rsidRDefault="008D45CB" w:rsidP="004A40B6">
      <w:pPr>
        <w:rPr>
          <w:sz w:val="20"/>
          <w:szCs w:val="20"/>
        </w:rPr>
      </w:pPr>
    </w:p>
    <w:p w:rsidR="008D45CB" w:rsidRPr="003B301E" w:rsidRDefault="008D45CB" w:rsidP="004A40B6">
      <w:pPr>
        <w:rPr>
          <w:sz w:val="20"/>
          <w:szCs w:val="20"/>
        </w:rPr>
      </w:pPr>
      <w:r w:rsidRPr="003B301E">
        <w:rPr>
          <w:sz w:val="20"/>
          <w:szCs w:val="20"/>
        </w:rPr>
        <w:t xml:space="preserve">                                      </w:t>
      </w:r>
      <w:r w:rsidRPr="003B301E">
        <w:rPr>
          <w:b/>
          <w:bCs/>
          <w:sz w:val="20"/>
          <w:szCs w:val="20"/>
        </w:rPr>
        <w:t>HİKAYE / MASAL OLUŞTURMA ETKİNLİĞİ</w:t>
      </w:r>
    </w:p>
    <w:p w:rsidR="008D45CB" w:rsidRPr="003B301E" w:rsidRDefault="008D45CB" w:rsidP="004A40B6">
      <w:pPr>
        <w:rPr>
          <w:b/>
          <w:bCs/>
          <w:sz w:val="20"/>
          <w:szCs w:val="20"/>
        </w:rPr>
      </w:pPr>
      <w:r w:rsidRPr="003B301E">
        <w:rPr>
          <w:sz w:val="20"/>
          <w:szCs w:val="20"/>
        </w:rPr>
        <w:t xml:space="preserve">           * Aşağıdaki her sütundan en az iki kelime kullanarak bir masal veya hikaye yazınız.                            </w:t>
      </w:r>
    </w:p>
    <w:p w:rsidR="008D45CB" w:rsidRPr="003B301E" w:rsidRDefault="008D45CB" w:rsidP="004A40B6">
      <w:pPr>
        <w:rPr>
          <w:sz w:val="20"/>
          <w:szCs w:val="20"/>
        </w:rPr>
      </w:pPr>
      <w:r w:rsidRPr="003B301E">
        <w:rPr>
          <w:sz w:val="20"/>
          <w:szCs w:val="20"/>
        </w:rPr>
        <w:t xml:space="preserve">           * Bitirdikten sonra bu masal veya hikayenize  bir isim koyunuz.</w:t>
      </w:r>
    </w:p>
    <w:p w:rsidR="008D45CB" w:rsidRPr="003B301E" w:rsidRDefault="008D45CB" w:rsidP="004A40B6">
      <w:pPr>
        <w:rPr>
          <w:sz w:val="20"/>
          <w:szCs w:val="20"/>
        </w:rPr>
      </w:pPr>
      <w:r w:rsidRPr="003B301E">
        <w:rPr>
          <w:sz w:val="20"/>
          <w:szCs w:val="20"/>
        </w:rPr>
        <w:t xml:space="preserve">   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216"/>
        <w:gridCol w:w="2217"/>
        <w:gridCol w:w="2109"/>
        <w:gridCol w:w="1993"/>
      </w:tblGrid>
      <w:tr w:rsidR="008D45CB" w:rsidRPr="003B301E">
        <w:trPr>
          <w:trHeight w:val="514"/>
        </w:trPr>
        <w:tc>
          <w:tcPr>
            <w:tcW w:w="8535" w:type="dxa"/>
            <w:gridSpan w:val="4"/>
          </w:tcPr>
          <w:p w:rsidR="008D45CB" w:rsidRPr="008625E5" w:rsidRDefault="008D45CB" w:rsidP="00F47D69">
            <w:pPr>
              <w:rPr>
                <w:sz w:val="20"/>
                <w:szCs w:val="20"/>
              </w:rPr>
            </w:pPr>
          </w:p>
          <w:p w:rsidR="008D45CB" w:rsidRPr="008625E5" w:rsidRDefault="008D45CB" w:rsidP="00F47D69">
            <w:pPr>
              <w:rPr>
                <w:b/>
                <w:bCs/>
                <w:sz w:val="20"/>
                <w:szCs w:val="20"/>
              </w:rPr>
            </w:pPr>
            <w:r w:rsidRPr="008625E5">
              <w:rPr>
                <w:sz w:val="20"/>
                <w:szCs w:val="20"/>
              </w:rPr>
              <w:t xml:space="preserve">                                             </w:t>
            </w:r>
            <w:r w:rsidRPr="008625E5">
              <w:rPr>
                <w:b/>
                <w:bCs/>
                <w:sz w:val="20"/>
                <w:szCs w:val="20"/>
              </w:rPr>
              <w:t>HİKAYE VEYA MASALDAKİ;</w:t>
            </w:r>
          </w:p>
        </w:tc>
      </w:tr>
      <w:tr w:rsidR="008D45CB" w:rsidRPr="003B301E">
        <w:trPr>
          <w:trHeight w:val="548"/>
        </w:trPr>
        <w:tc>
          <w:tcPr>
            <w:tcW w:w="2216" w:type="dxa"/>
          </w:tcPr>
          <w:p w:rsidR="008D45CB" w:rsidRPr="008625E5" w:rsidRDefault="008D45CB" w:rsidP="00F47D69">
            <w:pPr>
              <w:rPr>
                <w:b/>
                <w:bCs/>
                <w:sz w:val="20"/>
                <w:szCs w:val="20"/>
              </w:rPr>
            </w:pPr>
            <w:r w:rsidRPr="008625E5">
              <w:rPr>
                <w:b/>
                <w:bCs/>
                <w:sz w:val="20"/>
                <w:szCs w:val="20"/>
              </w:rPr>
              <w:t xml:space="preserve">            YER            </w:t>
            </w:r>
          </w:p>
          <w:p w:rsidR="008D45CB" w:rsidRPr="008625E5" w:rsidRDefault="008D45CB" w:rsidP="00F47D69">
            <w:pPr>
              <w:rPr>
                <w:b/>
                <w:bCs/>
                <w:sz w:val="20"/>
                <w:szCs w:val="20"/>
              </w:rPr>
            </w:pPr>
            <w:r w:rsidRPr="008625E5">
              <w:rPr>
                <w:b/>
                <w:bCs/>
                <w:sz w:val="20"/>
                <w:szCs w:val="20"/>
              </w:rPr>
              <w:t xml:space="preserve">      UNSURLARI</w:t>
            </w:r>
          </w:p>
        </w:tc>
        <w:tc>
          <w:tcPr>
            <w:tcW w:w="2217" w:type="dxa"/>
          </w:tcPr>
          <w:p w:rsidR="008D45CB" w:rsidRPr="008625E5" w:rsidRDefault="008D45CB" w:rsidP="00F47D69">
            <w:pPr>
              <w:rPr>
                <w:b/>
                <w:bCs/>
                <w:sz w:val="20"/>
                <w:szCs w:val="20"/>
              </w:rPr>
            </w:pPr>
            <w:r w:rsidRPr="008625E5">
              <w:rPr>
                <w:b/>
                <w:bCs/>
                <w:sz w:val="20"/>
                <w:szCs w:val="20"/>
              </w:rPr>
              <w:t xml:space="preserve">         ZAMAN                  </w:t>
            </w:r>
          </w:p>
          <w:p w:rsidR="008D45CB" w:rsidRPr="008625E5" w:rsidRDefault="008D45CB" w:rsidP="00F47D69">
            <w:pPr>
              <w:rPr>
                <w:b/>
                <w:bCs/>
                <w:sz w:val="20"/>
                <w:szCs w:val="20"/>
              </w:rPr>
            </w:pPr>
            <w:r w:rsidRPr="008625E5">
              <w:rPr>
                <w:b/>
                <w:bCs/>
                <w:sz w:val="20"/>
                <w:szCs w:val="20"/>
              </w:rPr>
              <w:t xml:space="preserve">     UNSURLARI</w:t>
            </w:r>
          </w:p>
        </w:tc>
        <w:tc>
          <w:tcPr>
            <w:tcW w:w="2109" w:type="dxa"/>
          </w:tcPr>
          <w:p w:rsidR="008D45CB" w:rsidRPr="008625E5" w:rsidRDefault="008D45CB" w:rsidP="00F47D69">
            <w:pPr>
              <w:rPr>
                <w:b/>
                <w:bCs/>
                <w:sz w:val="20"/>
                <w:szCs w:val="20"/>
              </w:rPr>
            </w:pPr>
          </w:p>
          <w:p w:rsidR="008D45CB" w:rsidRPr="008625E5" w:rsidRDefault="008D45CB" w:rsidP="00F47D69">
            <w:pPr>
              <w:rPr>
                <w:b/>
                <w:bCs/>
                <w:sz w:val="20"/>
                <w:szCs w:val="20"/>
              </w:rPr>
            </w:pPr>
            <w:r w:rsidRPr="008625E5">
              <w:rPr>
                <w:b/>
                <w:bCs/>
                <w:sz w:val="20"/>
                <w:szCs w:val="20"/>
              </w:rPr>
              <w:t xml:space="preserve">        KİŞİLER</w:t>
            </w:r>
          </w:p>
        </w:tc>
        <w:tc>
          <w:tcPr>
            <w:tcW w:w="1993" w:type="dxa"/>
          </w:tcPr>
          <w:p w:rsidR="008D45CB" w:rsidRPr="008625E5" w:rsidRDefault="008D45CB" w:rsidP="00F47D69">
            <w:pPr>
              <w:rPr>
                <w:b/>
                <w:bCs/>
                <w:sz w:val="20"/>
                <w:szCs w:val="20"/>
              </w:rPr>
            </w:pPr>
          </w:p>
          <w:p w:rsidR="008D45CB" w:rsidRPr="008625E5" w:rsidRDefault="008D45CB" w:rsidP="00F47D69">
            <w:pPr>
              <w:rPr>
                <w:b/>
                <w:bCs/>
                <w:sz w:val="20"/>
                <w:szCs w:val="20"/>
              </w:rPr>
            </w:pPr>
            <w:r w:rsidRPr="008625E5">
              <w:rPr>
                <w:b/>
                <w:bCs/>
                <w:sz w:val="20"/>
                <w:szCs w:val="20"/>
              </w:rPr>
              <w:t xml:space="preserve">  HAYVANLAR</w:t>
            </w:r>
          </w:p>
        </w:tc>
      </w:tr>
      <w:tr w:rsidR="008D45CB" w:rsidRPr="003B301E">
        <w:trPr>
          <w:trHeight w:val="2933"/>
        </w:trPr>
        <w:tc>
          <w:tcPr>
            <w:tcW w:w="2216" w:type="dxa"/>
          </w:tcPr>
          <w:p w:rsidR="008D45CB" w:rsidRPr="008625E5" w:rsidRDefault="008D45CB" w:rsidP="00F47D69">
            <w:pPr>
              <w:rPr>
                <w:sz w:val="20"/>
                <w:szCs w:val="20"/>
              </w:rPr>
            </w:pPr>
            <w:r w:rsidRPr="008625E5">
              <w:rPr>
                <w:sz w:val="20"/>
                <w:szCs w:val="20"/>
              </w:rPr>
              <w:t>* Orman</w:t>
            </w:r>
          </w:p>
          <w:p w:rsidR="008D45CB" w:rsidRPr="008625E5" w:rsidRDefault="008D45CB" w:rsidP="00F47D69">
            <w:pPr>
              <w:rPr>
                <w:sz w:val="20"/>
                <w:szCs w:val="20"/>
              </w:rPr>
            </w:pPr>
            <w:r w:rsidRPr="008625E5">
              <w:rPr>
                <w:sz w:val="20"/>
                <w:szCs w:val="20"/>
              </w:rPr>
              <w:t>* Köy</w:t>
            </w:r>
          </w:p>
          <w:p w:rsidR="008D45CB" w:rsidRPr="008625E5" w:rsidRDefault="008D45CB" w:rsidP="00F47D69">
            <w:pPr>
              <w:rPr>
                <w:sz w:val="20"/>
                <w:szCs w:val="20"/>
              </w:rPr>
            </w:pPr>
            <w:r w:rsidRPr="008625E5">
              <w:rPr>
                <w:sz w:val="20"/>
                <w:szCs w:val="20"/>
              </w:rPr>
              <w:t>* Deniz kenarı</w:t>
            </w:r>
          </w:p>
          <w:p w:rsidR="008D45CB" w:rsidRPr="008625E5" w:rsidRDefault="008D45CB" w:rsidP="00F47D69">
            <w:pPr>
              <w:rPr>
                <w:sz w:val="20"/>
                <w:szCs w:val="20"/>
              </w:rPr>
            </w:pPr>
            <w:r w:rsidRPr="008625E5">
              <w:rPr>
                <w:sz w:val="20"/>
                <w:szCs w:val="20"/>
              </w:rPr>
              <w:t>* Mağara</w:t>
            </w:r>
          </w:p>
          <w:p w:rsidR="008D45CB" w:rsidRPr="008625E5" w:rsidRDefault="008D45CB" w:rsidP="00F47D69">
            <w:pPr>
              <w:rPr>
                <w:sz w:val="20"/>
                <w:szCs w:val="20"/>
              </w:rPr>
            </w:pPr>
            <w:r w:rsidRPr="008625E5">
              <w:rPr>
                <w:sz w:val="20"/>
                <w:szCs w:val="20"/>
              </w:rPr>
              <w:t>* Şehir</w:t>
            </w:r>
          </w:p>
          <w:p w:rsidR="008D45CB" w:rsidRPr="008625E5" w:rsidRDefault="008D45CB" w:rsidP="00F47D69">
            <w:pPr>
              <w:rPr>
                <w:sz w:val="20"/>
                <w:szCs w:val="20"/>
              </w:rPr>
            </w:pPr>
            <w:r w:rsidRPr="008625E5">
              <w:rPr>
                <w:sz w:val="20"/>
                <w:szCs w:val="20"/>
              </w:rPr>
              <w:t>* Dağ</w:t>
            </w:r>
          </w:p>
          <w:p w:rsidR="008D45CB" w:rsidRPr="008625E5" w:rsidRDefault="008D45CB" w:rsidP="00F47D69">
            <w:pPr>
              <w:rPr>
                <w:sz w:val="20"/>
                <w:szCs w:val="20"/>
              </w:rPr>
            </w:pPr>
            <w:r w:rsidRPr="008625E5">
              <w:rPr>
                <w:sz w:val="20"/>
                <w:szCs w:val="20"/>
              </w:rPr>
              <w:t>* Çöl</w:t>
            </w:r>
          </w:p>
          <w:p w:rsidR="008D45CB" w:rsidRPr="008625E5" w:rsidRDefault="008D45CB" w:rsidP="00F47D69">
            <w:pPr>
              <w:rPr>
                <w:sz w:val="20"/>
                <w:szCs w:val="20"/>
              </w:rPr>
            </w:pPr>
            <w:r w:rsidRPr="008625E5">
              <w:rPr>
                <w:sz w:val="20"/>
                <w:szCs w:val="20"/>
              </w:rPr>
              <w:t>* Göl kıyısı</w:t>
            </w:r>
          </w:p>
          <w:p w:rsidR="008D45CB" w:rsidRPr="008625E5" w:rsidRDefault="008D45CB" w:rsidP="00F47D69">
            <w:pPr>
              <w:rPr>
                <w:sz w:val="20"/>
                <w:szCs w:val="20"/>
              </w:rPr>
            </w:pPr>
            <w:r w:rsidRPr="008625E5">
              <w:rPr>
                <w:sz w:val="20"/>
                <w:szCs w:val="20"/>
              </w:rPr>
              <w:t>* Irmak</w:t>
            </w:r>
          </w:p>
        </w:tc>
        <w:tc>
          <w:tcPr>
            <w:tcW w:w="2217" w:type="dxa"/>
          </w:tcPr>
          <w:p w:rsidR="008D45CB" w:rsidRPr="008625E5" w:rsidRDefault="008D45CB" w:rsidP="00F47D69">
            <w:pPr>
              <w:rPr>
                <w:sz w:val="20"/>
                <w:szCs w:val="20"/>
              </w:rPr>
            </w:pPr>
            <w:r w:rsidRPr="008625E5">
              <w:rPr>
                <w:sz w:val="20"/>
                <w:szCs w:val="20"/>
              </w:rPr>
              <w:t>* Çok eski zamanlarda</w:t>
            </w:r>
          </w:p>
          <w:p w:rsidR="008D45CB" w:rsidRPr="008625E5" w:rsidRDefault="008D45CB" w:rsidP="00F47D69">
            <w:pPr>
              <w:rPr>
                <w:sz w:val="20"/>
                <w:szCs w:val="20"/>
              </w:rPr>
            </w:pPr>
            <w:r w:rsidRPr="008625E5">
              <w:rPr>
                <w:sz w:val="20"/>
                <w:szCs w:val="20"/>
              </w:rPr>
              <w:t>* Sabah</w:t>
            </w:r>
          </w:p>
          <w:p w:rsidR="008D45CB" w:rsidRPr="008625E5" w:rsidRDefault="008D45CB" w:rsidP="00F47D69">
            <w:pPr>
              <w:rPr>
                <w:sz w:val="20"/>
                <w:szCs w:val="20"/>
              </w:rPr>
            </w:pPr>
            <w:r w:rsidRPr="008625E5">
              <w:rPr>
                <w:sz w:val="20"/>
                <w:szCs w:val="20"/>
              </w:rPr>
              <w:t>* Akşam</w:t>
            </w:r>
          </w:p>
          <w:p w:rsidR="008D45CB" w:rsidRPr="008625E5" w:rsidRDefault="008D45CB" w:rsidP="00F47D69">
            <w:pPr>
              <w:rPr>
                <w:sz w:val="20"/>
                <w:szCs w:val="20"/>
              </w:rPr>
            </w:pPr>
            <w:r w:rsidRPr="008625E5">
              <w:rPr>
                <w:sz w:val="20"/>
                <w:szCs w:val="20"/>
              </w:rPr>
              <w:t>* Gece</w:t>
            </w:r>
          </w:p>
          <w:p w:rsidR="008D45CB" w:rsidRPr="008625E5" w:rsidRDefault="008D45CB" w:rsidP="00F47D69">
            <w:pPr>
              <w:rPr>
                <w:sz w:val="20"/>
                <w:szCs w:val="20"/>
              </w:rPr>
            </w:pPr>
            <w:r w:rsidRPr="008625E5">
              <w:rPr>
                <w:sz w:val="20"/>
                <w:szCs w:val="20"/>
              </w:rPr>
              <w:t>* Biraz sonra</w:t>
            </w:r>
          </w:p>
          <w:p w:rsidR="008D45CB" w:rsidRPr="008625E5" w:rsidRDefault="008D45CB" w:rsidP="00F47D69">
            <w:pPr>
              <w:rPr>
                <w:sz w:val="20"/>
                <w:szCs w:val="20"/>
              </w:rPr>
            </w:pPr>
            <w:r w:rsidRPr="008625E5">
              <w:rPr>
                <w:sz w:val="20"/>
                <w:szCs w:val="20"/>
              </w:rPr>
              <w:t>* Uzun zaman geçince</w:t>
            </w:r>
          </w:p>
        </w:tc>
        <w:tc>
          <w:tcPr>
            <w:tcW w:w="2109" w:type="dxa"/>
          </w:tcPr>
          <w:p w:rsidR="008D45CB" w:rsidRPr="008625E5" w:rsidRDefault="008D45CB" w:rsidP="00F47D69">
            <w:pPr>
              <w:rPr>
                <w:sz w:val="20"/>
                <w:szCs w:val="20"/>
              </w:rPr>
            </w:pPr>
            <w:r w:rsidRPr="008625E5">
              <w:rPr>
                <w:sz w:val="20"/>
                <w:szCs w:val="20"/>
              </w:rPr>
              <w:t>* Cadı</w:t>
            </w:r>
          </w:p>
          <w:p w:rsidR="008D45CB" w:rsidRPr="008625E5" w:rsidRDefault="008D45CB" w:rsidP="00F47D69">
            <w:pPr>
              <w:rPr>
                <w:sz w:val="20"/>
                <w:szCs w:val="20"/>
              </w:rPr>
            </w:pPr>
            <w:r w:rsidRPr="008625E5">
              <w:rPr>
                <w:sz w:val="20"/>
                <w:szCs w:val="20"/>
              </w:rPr>
              <w:t>* Keloğlan</w:t>
            </w:r>
          </w:p>
          <w:p w:rsidR="008D45CB" w:rsidRPr="008625E5" w:rsidRDefault="008D45CB" w:rsidP="00F47D69">
            <w:pPr>
              <w:rPr>
                <w:sz w:val="20"/>
                <w:szCs w:val="20"/>
              </w:rPr>
            </w:pPr>
            <w:r w:rsidRPr="008625E5">
              <w:rPr>
                <w:sz w:val="20"/>
                <w:szCs w:val="20"/>
              </w:rPr>
              <w:t>* Prens</w:t>
            </w:r>
          </w:p>
          <w:p w:rsidR="008D45CB" w:rsidRPr="008625E5" w:rsidRDefault="008D45CB" w:rsidP="00F47D69">
            <w:pPr>
              <w:rPr>
                <w:sz w:val="20"/>
                <w:szCs w:val="20"/>
              </w:rPr>
            </w:pPr>
            <w:r w:rsidRPr="008625E5">
              <w:rPr>
                <w:sz w:val="20"/>
                <w:szCs w:val="20"/>
              </w:rPr>
              <w:t>* Prenses</w:t>
            </w:r>
          </w:p>
          <w:p w:rsidR="008D45CB" w:rsidRPr="008625E5" w:rsidRDefault="008D45CB" w:rsidP="00F47D69">
            <w:pPr>
              <w:rPr>
                <w:sz w:val="20"/>
                <w:szCs w:val="20"/>
              </w:rPr>
            </w:pPr>
            <w:r w:rsidRPr="008625E5">
              <w:rPr>
                <w:sz w:val="20"/>
                <w:szCs w:val="20"/>
              </w:rPr>
              <w:t>* Kral</w:t>
            </w:r>
          </w:p>
          <w:p w:rsidR="008D45CB" w:rsidRPr="008625E5" w:rsidRDefault="008D45CB" w:rsidP="00F47D69">
            <w:pPr>
              <w:rPr>
                <w:sz w:val="20"/>
                <w:szCs w:val="20"/>
              </w:rPr>
            </w:pPr>
            <w:r w:rsidRPr="008625E5">
              <w:rPr>
                <w:sz w:val="20"/>
                <w:szCs w:val="20"/>
              </w:rPr>
              <w:t>* Kraliçe</w:t>
            </w:r>
          </w:p>
          <w:p w:rsidR="008D45CB" w:rsidRPr="008625E5" w:rsidRDefault="008D45CB" w:rsidP="00F47D69">
            <w:pPr>
              <w:rPr>
                <w:sz w:val="20"/>
                <w:szCs w:val="20"/>
              </w:rPr>
            </w:pPr>
            <w:r w:rsidRPr="008625E5">
              <w:rPr>
                <w:sz w:val="20"/>
                <w:szCs w:val="20"/>
              </w:rPr>
              <w:t>* Avcı</w:t>
            </w:r>
          </w:p>
          <w:p w:rsidR="008D45CB" w:rsidRPr="008625E5" w:rsidRDefault="008D45CB" w:rsidP="00F47D69">
            <w:pPr>
              <w:rPr>
                <w:sz w:val="20"/>
                <w:szCs w:val="20"/>
              </w:rPr>
            </w:pPr>
            <w:r w:rsidRPr="008625E5">
              <w:rPr>
                <w:sz w:val="20"/>
                <w:szCs w:val="20"/>
              </w:rPr>
              <w:t>* Bir kız çocuğu</w:t>
            </w:r>
          </w:p>
          <w:p w:rsidR="008D45CB" w:rsidRPr="008625E5" w:rsidRDefault="008D45CB" w:rsidP="00F47D69">
            <w:pPr>
              <w:rPr>
                <w:sz w:val="20"/>
                <w:szCs w:val="20"/>
              </w:rPr>
            </w:pPr>
            <w:r w:rsidRPr="008625E5">
              <w:rPr>
                <w:sz w:val="20"/>
                <w:szCs w:val="20"/>
              </w:rPr>
              <w:t>* Bir erkek çocuğu</w:t>
            </w:r>
          </w:p>
          <w:p w:rsidR="008D45CB" w:rsidRPr="008625E5" w:rsidRDefault="008D45CB" w:rsidP="00F47D69">
            <w:pPr>
              <w:rPr>
                <w:sz w:val="20"/>
                <w:szCs w:val="20"/>
              </w:rPr>
            </w:pPr>
            <w:r w:rsidRPr="008625E5">
              <w:rPr>
                <w:sz w:val="20"/>
                <w:szCs w:val="20"/>
              </w:rPr>
              <w:t>* İyi kalpli bir adam</w:t>
            </w:r>
          </w:p>
          <w:p w:rsidR="008D45CB" w:rsidRPr="008625E5" w:rsidRDefault="008D45CB" w:rsidP="00F47D69">
            <w:pPr>
              <w:rPr>
                <w:sz w:val="20"/>
                <w:szCs w:val="20"/>
              </w:rPr>
            </w:pPr>
            <w:r w:rsidRPr="008625E5">
              <w:rPr>
                <w:sz w:val="20"/>
                <w:szCs w:val="20"/>
              </w:rPr>
              <w:t>* Kötü kalpli bir adam</w:t>
            </w:r>
          </w:p>
        </w:tc>
        <w:tc>
          <w:tcPr>
            <w:tcW w:w="1993" w:type="dxa"/>
          </w:tcPr>
          <w:p w:rsidR="008D45CB" w:rsidRPr="008625E5" w:rsidRDefault="008D45CB" w:rsidP="00F47D69">
            <w:pPr>
              <w:rPr>
                <w:sz w:val="20"/>
                <w:szCs w:val="20"/>
              </w:rPr>
            </w:pPr>
            <w:r w:rsidRPr="008625E5">
              <w:rPr>
                <w:sz w:val="20"/>
                <w:szCs w:val="20"/>
              </w:rPr>
              <w:t>* Aslan</w:t>
            </w:r>
          </w:p>
          <w:p w:rsidR="008D45CB" w:rsidRPr="008625E5" w:rsidRDefault="008D45CB" w:rsidP="00F47D69">
            <w:pPr>
              <w:rPr>
                <w:sz w:val="20"/>
                <w:szCs w:val="20"/>
              </w:rPr>
            </w:pPr>
            <w:r w:rsidRPr="008625E5">
              <w:rPr>
                <w:sz w:val="20"/>
                <w:szCs w:val="20"/>
              </w:rPr>
              <w:t>* Tavşan</w:t>
            </w:r>
          </w:p>
          <w:p w:rsidR="008D45CB" w:rsidRPr="008625E5" w:rsidRDefault="008D45CB" w:rsidP="00F47D69">
            <w:pPr>
              <w:rPr>
                <w:sz w:val="20"/>
                <w:szCs w:val="20"/>
              </w:rPr>
            </w:pPr>
            <w:r w:rsidRPr="008625E5">
              <w:rPr>
                <w:sz w:val="20"/>
                <w:szCs w:val="20"/>
              </w:rPr>
              <w:t>* Kedi</w:t>
            </w:r>
          </w:p>
          <w:p w:rsidR="008D45CB" w:rsidRPr="008625E5" w:rsidRDefault="008D45CB" w:rsidP="00F47D69">
            <w:pPr>
              <w:rPr>
                <w:sz w:val="20"/>
                <w:szCs w:val="20"/>
              </w:rPr>
            </w:pPr>
            <w:r w:rsidRPr="008625E5">
              <w:rPr>
                <w:sz w:val="20"/>
                <w:szCs w:val="20"/>
              </w:rPr>
              <w:t>* Köpek</w:t>
            </w:r>
          </w:p>
          <w:p w:rsidR="008D45CB" w:rsidRPr="008625E5" w:rsidRDefault="008D45CB" w:rsidP="00F47D69">
            <w:pPr>
              <w:rPr>
                <w:sz w:val="20"/>
                <w:szCs w:val="20"/>
              </w:rPr>
            </w:pPr>
            <w:r w:rsidRPr="008625E5">
              <w:rPr>
                <w:sz w:val="20"/>
                <w:szCs w:val="20"/>
              </w:rPr>
              <w:t>* Ceylan</w:t>
            </w:r>
          </w:p>
          <w:p w:rsidR="008D45CB" w:rsidRPr="008625E5" w:rsidRDefault="008D45CB" w:rsidP="00F47D69">
            <w:pPr>
              <w:rPr>
                <w:sz w:val="20"/>
                <w:szCs w:val="20"/>
              </w:rPr>
            </w:pPr>
            <w:r w:rsidRPr="008625E5">
              <w:rPr>
                <w:sz w:val="20"/>
                <w:szCs w:val="20"/>
              </w:rPr>
              <w:t>* Kurt</w:t>
            </w:r>
          </w:p>
          <w:p w:rsidR="008D45CB" w:rsidRPr="008625E5" w:rsidRDefault="008D45CB" w:rsidP="00F47D69">
            <w:pPr>
              <w:rPr>
                <w:sz w:val="20"/>
                <w:szCs w:val="20"/>
              </w:rPr>
            </w:pPr>
            <w:r w:rsidRPr="008625E5">
              <w:rPr>
                <w:sz w:val="20"/>
                <w:szCs w:val="20"/>
              </w:rPr>
              <w:t>* At</w:t>
            </w:r>
          </w:p>
          <w:p w:rsidR="008D45CB" w:rsidRPr="008625E5" w:rsidRDefault="008D45CB" w:rsidP="00F47D69">
            <w:pPr>
              <w:rPr>
                <w:sz w:val="20"/>
                <w:szCs w:val="20"/>
              </w:rPr>
            </w:pPr>
            <w:r w:rsidRPr="008625E5">
              <w:rPr>
                <w:sz w:val="20"/>
                <w:szCs w:val="20"/>
              </w:rPr>
              <w:t>* Kuş</w:t>
            </w:r>
          </w:p>
        </w:tc>
      </w:tr>
    </w:tbl>
    <w:tbl>
      <w:tblPr>
        <w:tblpPr w:leftFromText="141" w:rightFromText="141" w:vertAnchor="text" w:horzAnchor="margin" w:tblpX="-417" w:tblpY="249"/>
        <w:tblW w:w="103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332"/>
      </w:tblGrid>
      <w:tr w:rsidR="008D45CB" w:rsidRPr="00185A06">
        <w:trPr>
          <w:trHeight w:val="275"/>
        </w:trPr>
        <w:tc>
          <w:tcPr>
            <w:tcW w:w="10332" w:type="dxa"/>
          </w:tcPr>
          <w:p w:rsidR="008D45CB" w:rsidRPr="00185A06" w:rsidRDefault="008D45CB" w:rsidP="008625E5">
            <w:r>
              <w:rPr>
                <w:noProof/>
              </w:rPr>
              <w:pict>
                <v:rect id="_x0000_s1026" style="position:absolute;margin-left:-2.55pt;margin-top:3.35pt;width:508.5pt;height:23.45pt;z-index:251658240;mso-position-horizontal-relative:text;mso-position-vertical-relative:text" fillcolor="#cfc" strokeweight="1.5pt">
                  <v:textbox style="mso-next-textbox:#_x0000_s1026">
                    <w:txbxContent>
                      <w:p w:rsidR="008D45CB" w:rsidRPr="00E70C9A" w:rsidRDefault="008D45CB" w:rsidP="003B301E">
                        <w:pPr>
                          <w:rPr>
                            <w:color w:val="FF0000"/>
                            <w:sz w:val="16"/>
                            <w:szCs w:val="16"/>
                          </w:rPr>
                        </w:pPr>
                      </w:p>
                    </w:txbxContent>
                  </v:textbox>
                </v:rect>
              </w:pict>
            </w:r>
            <w:r w:rsidRPr="00185A06">
              <w:t xml:space="preserve">            </w:t>
            </w:r>
          </w:p>
        </w:tc>
      </w:tr>
      <w:tr w:rsidR="008D45CB" w:rsidRPr="00185A06">
        <w:trPr>
          <w:trHeight w:val="275"/>
        </w:trPr>
        <w:tc>
          <w:tcPr>
            <w:tcW w:w="10332" w:type="dxa"/>
          </w:tcPr>
          <w:p w:rsidR="008D45CB" w:rsidRPr="00185A06" w:rsidRDefault="008D45CB" w:rsidP="008625E5"/>
        </w:tc>
      </w:tr>
      <w:tr w:rsidR="008D45CB" w:rsidRPr="00185A06">
        <w:trPr>
          <w:trHeight w:val="275"/>
        </w:trPr>
        <w:tc>
          <w:tcPr>
            <w:tcW w:w="10332" w:type="dxa"/>
          </w:tcPr>
          <w:p w:rsidR="008D45CB" w:rsidRPr="00185A06" w:rsidRDefault="008D45CB" w:rsidP="008625E5"/>
        </w:tc>
      </w:tr>
      <w:tr w:rsidR="008D45CB" w:rsidRPr="00185A06">
        <w:trPr>
          <w:trHeight w:val="292"/>
        </w:trPr>
        <w:tc>
          <w:tcPr>
            <w:tcW w:w="10332" w:type="dxa"/>
          </w:tcPr>
          <w:p w:rsidR="008D45CB" w:rsidRPr="00185A06" w:rsidRDefault="008D45CB" w:rsidP="008625E5"/>
        </w:tc>
      </w:tr>
      <w:tr w:rsidR="008D45CB" w:rsidRPr="00185A06">
        <w:trPr>
          <w:trHeight w:val="275"/>
        </w:trPr>
        <w:tc>
          <w:tcPr>
            <w:tcW w:w="10332" w:type="dxa"/>
          </w:tcPr>
          <w:p w:rsidR="008D45CB" w:rsidRPr="00185A06" w:rsidRDefault="008D45CB" w:rsidP="008625E5"/>
        </w:tc>
      </w:tr>
      <w:tr w:rsidR="008D45CB" w:rsidRPr="00185A06">
        <w:trPr>
          <w:trHeight w:val="275"/>
        </w:trPr>
        <w:tc>
          <w:tcPr>
            <w:tcW w:w="10332" w:type="dxa"/>
          </w:tcPr>
          <w:p w:rsidR="008D45CB" w:rsidRPr="00185A06" w:rsidRDefault="008D45CB" w:rsidP="008625E5"/>
        </w:tc>
      </w:tr>
      <w:tr w:rsidR="008D45CB" w:rsidRPr="00185A06">
        <w:trPr>
          <w:trHeight w:val="275"/>
        </w:trPr>
        <w:tc>
          <w:tcPr>
            <w:tcW w:w="10332" w:type="dxa"/>
          </w:tcPr>
          <w:p w:rsidR="008D45CB" w:rsidRPr="00185A06" w:rsidRDefault="008D45CB" w:rsidP="008625E5"/>
        </w:tc>
      </w:tr>
      <w:tr w:rsidR="008D45CB" w:rsidRPr="00185A06">
        <w:trPr>
          <w:trHeight w:val="275"/>
        </w:trPr>
        <w:tc>
          <w:tcPr>
            <w:tcW w:w="10332" w:type="dxa"/>
          </w:tcPr>
          <w:p w:rsidR="008D45CB" w:rsidRPr="00185A06" w:rsidRDefault="008D45CB" w:rsidP="008625E5"/>
        </w:tc>
      </w:tr>
      <w:tr w:rsidR="008D45CB" w:rsidRPr="00185A06">
        <w:trPr>
          <w:trHeight w:val="275"/>
        </w:trPr>
        <w:tc>
          <w:tcPr>
            <w:tcW w:w="10332" w:type="dxa"/>
          </w:tcPr>
          <w:p w:rsidR="008D45CB" w:rsidRPr="00185A06" w:rsidRDefault="008D45CB" w:rsidP="008625E5"/>
        </w:tc>
      </w:tr>
      <w:tr w:rsidR="008D45CB" w:rsidRPr="00185A06">
        <w:trPr>
          <w:trHeight w:val="275"/>
        </w:trPr>
        <w:tc>
          <w:tcPr>
            <w:tcW w:w="10332" w:type="dxa"/>
          </w:tcPr>
          <w:p w:rsidR="008D45CB" w:rsidRPr="00185A06" w:rsidRDefault="008D45CB" w:rsidP="008625E5"/>
        </w:tc>
      </w:tr>
      <w:tr w:rsidR="008D45CB" w:rsidRPr="00185A06">
        <w:trPr>
          <w:trHeight w:val="275"/>
        </w:trPr>
        <w:tc>
          <w:tcPr>
            <w:tcW w:w="10332" w:type="dxa"/>
          </w:tcPr>
          <w:p w:rsidR="008D45CB" w:rsidRPr="00185A06" w:rsidRDefault="008D45CB" w:rsidP="008625E5"/>
        </w:tc>
      </w:tr>
      <w:tr w:rsidR="008D45CB" w:rsidRPr="00185A06">
        <w:trPr>
          <w:trHeight w:val="275"/>
        </w:trPr>
        <w:tc>
          <w:tcPr>
            <w:tcW w:w="10332" w:type="dxa"/>
          </w:tcPr>
          <w:p w:rsidR="008D45CB" w:rsidRPr="00185A06" w:rsidRDefault="008D45CB" w:rsidP="008625E5"/>
        </w:tc>
      </w:tr>
      <w:tr w:rsidR="008D45CB" w:rsidRPr="00185A06">
        <w:trPr>
          <w:trHeight w:val="275"/>
        </w:trPr>
        <w:tc>
          <w:tcPr>
            <w:tcW w:w="10332" w:type="dxa"/>
          </w:tcPr>
          <w:p w:rsidR="008D45CB" w:rsidRPr="00185A06" w:rsidRDefault="008D45CB" w:rsidP="008625E5"/>
        </w:tc>
      </w:tr>
      <w:tr w:rsidR="008D45CB" w:rsidRPr="00185A06">
        <w:trPr>
          <w:trHeight w:val="275"/>
        </w:trPr>
        <w:tc>
          <w:tcPr>
            <w:tcW w:w="10332" w:type="dxa"/>
          </w:tcPr>
          <w:p w:rsidR="008D45CB" w:rsidRPr="00185A06" w:rsidRDefault="008D45CB" w:rsidP="008625E5"/>
        </w:tc>
      </w:tr>
      <w:tr w:rsidR="008D45CB" w:rsidRPr="00185A06">
        <w:trPr>
          <w:trHeight w:val="275"/>
        </w:trPr>
        <w:tc>
          <w:tcPr>
            <w:tcW w:w="10332" w:type="dxa"/>
          </w:tcPr>
          <w:p w:rsidR="008D45CB" w:rsidRPr="00185A06" w:rsidRDefault="008D45CB" w:rsidP="008625E5"/>
        </w:tc>
      </w:tr>
      <w:tr w:rsidR="008D45CB" w:rsidRPr="00185A06">
        <w:trPr>
          <w:trHeight w:val="292"/>
        </w:trPr>
        <w:tc>
          <w:tcPr>
            <w:tcW w:w="10332" w:type="dxa"/>
          </w:tcPr>
          <w:p w:rsidR="008D45CB" w:rsidRPr="00185A06" w:rsidRDefault="008D45CB" w:rsidP="008625E5"/>
        </w:tc>
      </w:tr>
      <w:tr w:rsidR="008D45CB" w:rsidRPr="00185A06">
        <w:trPr>
          <w:trHeight w:val="275"/>
        </w:trPr>
        <w:tc>
          <w:tcPr>
            <w:tcW w:w="10332" w:type="dxa"/>
          </w:tcPr>
          <w:p w:rsidR="008D45CB" w:rsidRPr="00185A06" w:rsidRDefault="008D45CB" w:rsidP="008625E5"/>
        </w:tc>
      </w:tr>
      <w:tr w:rsidR="008D45CB" w:rsidRPr="00185A06">
        <w:trPr>
          <w:trHeight w:val="275"/>
        </w:trPr>
        <w:tc>
          <w:tcPr>
            <w:tcW w:w="10332" w:type="dxa"/>
          </w:tcPr>
          <w:p w:rsidR="008D45CB" w:rsidRPr="00185A06" w:rsidRDefault="008D45CB" w:rsidP="008625E5"/>
        </w:tc>
      </w:tr>
      <w:tr w:rsidR="008D45CB" w:rsidRPr="00185A06">
        <w:trPr>
          <w:trHeight w:val="275"/>
        </w:trPr>
        <w:tc>
          <w:tcPr>
            <w:tcW w:w="10332" w:type="dxa"/>
          </w:tcPr>
          <w:p w:rsidR="008D45CB" w:rsidRPr="00185A06" w:rsidRDefault="008D45CB" w:rsidP="008625E5"/>
        </w:tc>
      </w:tr>
      <w:tr w:rsidR="008D45CB" w:rsidRPr="00185A06">
        <w:trPr>
          <w:trHeight w:val="275"/>
        </w:trPr>
        <w:tc>
          <w:tcPr>
            <w:tcW w:w="10332" w:type="dxa"/>
          </w:tcPr>
          <w:p w:rsidR="008D45CB" w:rsidRPr="00185A06" w:rsidRDefault="008D45CB" w:rsidP="008625E5"/>
        </w:tc>
      </w:tr>
      <w:tr w:rsidR="008D45CB" w:rsidRPr="00185A06">
        <w:trPr>
          <w:trHeight w:val="275"/>
        </w:trPr>
        <w:tc>
          <w:tcPr>
            <w:tcW w:w="10332" w:type="dxa"/>
          </w:tcPr>
          <w:p w:rsidR="008D45CB" w:rsidRPr="00185A06" w:rsidRDefault="008D45CB" w:rsidP="008625E5"/>
        </w:tc>
      </w:tr>
      <w:tr w:rsidR="008D45CB" w:rsidRPr="00185A06">
        <w:trPr>
          <w:trHeight w:val="275"/>
        </w:trPr>
        <w:tc>
          <w:tcPr>
            <w:tcW w:w="10332" w:type="dxa"/>
          </w:tcPr>
          <w:p w:rsidR="008D45CB" w:rsidRPr="00185A06" w:rsidRDefault="008D45CB" w:rsidP="008625E5"/>
        </w:tc>
      </w:tr>
      <w:tr w:rsidR="008D45CB" w:rsidRPr="00185A06">
        <w:trPr>
          <w:trHeight w:val="275"/>
        </w:trPr>
        <w:tc>
          <w:tcPr>
            <w:tcW w:w="10332" w:type="dxa"/>
          </w:tcPr>
          <w:p w:rsidR="008D45CB" w:rsidRPr="00185A06" w:rsidRDefault="008D45CB" w:rsidP="008625E5"/>
        </w:tc>
      </w:tr>
      <w:tr w:rsidR="008D45CB" w:rsidRPr="00185A06">
        <w:trPr>
          <w:trHeight w:val="275"/>
        </w:trPr>
        <w:tc>
          <w:tcPr>
            <w:tcW w:w="10332" w:type="dxa"/>
          </w:tcPr>
          <w:p w:rsidR="008D45CB" w:rsidRPr="00185A06" w:rsidRDefault="008D45CB" w:rsidP="008625E5"/>
        </w:tc>
      </w:tr>
      <w:tr w:rsidR="008D45CB" w:rsidRPr="00185A06">
        <w:trPr>
          <w:trHeight w:val="275"/>
        </w:trPr>
        <w:tc>
          <w:tcPr>
            <w:tcW w:w="10332" w:type="dxa"/>
          </w:tcPr>
          <w:p w:rsidR="008D45CB" w:rsidRPr="00185A06" w:rsidRDefault="008D45CB" w:rsidP="008625E5"/>
        </w:tc>
      </w:tr>
      <w:tr w:rsidR="008D45CB" w:rsidRPr="00185A06">
        <w:trPr>
          <w:trHeight w:val="292"/>
        </w:trPr>
        <w:tc>
          <w:tcPr>
            <w:tcW w:w="10332" w:type="dxa"/>
          </w:tcPr>
          <w:p w:rsidR="008D45CB" w:rsidRPr="00185A06" w:rsidRDefault="008D45CB" w:rsidP="008625E5"/>
        </w:tc>
      </w:tr>
      <w:tr w:rsidR="008D45CB" w:rsidRPr="00185A06">
        <w:trPr>
          <w:trHeight w:val="275"/>
        </w:trPr>
        <w:tc>
          <w:tcPr>
            <w:tcW w:w="10332" w:type="dxa"/>
          </w:tcPr>
          <w:p w:rsidR="008D45CB" w:rsidRPr="00185A06" w:rsidRDefault="008D45CB" w:rsidP="008625E5"/>
        </w:tc>
      </w:tr>
      <w:tr w:rsidR="008D45CB" w:rsidRPr="00185A06">
        <w:trPr>
          <w:trHeight w:val="275"/>
        </w:trPr>
        <w:tc>
          <w:tcPr>
            <w:tcW w:w="10332" w:type="dxa"/>
          </w:tcPr>
          <w:p w:rsidR="008D45CB" w:rsidRPr="00185A06" w:rsidRDefault="008D45CB" w:rsidP="008625E5"/>
        </w:tc>
      </w:tr>
      <w:tr w:rsidR="008D45CB" w:rsidRPr="00185A06">
        <w:trPr>
          <w:trHeight w:val="275"/>
        </w:trPr>
        <w:tc>
          <w:tcPr>
            <w:tcW w:w="10332" w:type="dxa"/>
          </w:tcPr>
          <w:p w:rsidR="008D45CB" w:rsidRPr="00185A06" w:rsidRDefault="008D45CB" w:rsidP="008625E5"/>
        </w:tc>
      </w:tr>
    </w:tbl>
    <w:p w:rsidR="008D45CB" w:rsidRPr="004A40B6" w:rsidRDefault="008D45CB"/>
    <w:sectPr w:rsidR="008D45CB" w:rsidRPr="004A40B6" w:rsidSect="00A919CA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D45CB" w:rsidRDefault="008D45CB" w:rsidP="009B4E1E">
      <w:r>
        <w:separator/>
      </w:r>
    </w:p>
  </w:endnote>
  <w:endnote w:type="continuationSeparator" w:id="0">
    <w:p w:rsidR="008D45CB" w:rsidRDefault="008D45CB" w:rsidP="009B4E1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45CB" w:rsidRDefault="008D45CB">
    <w:pPr>
      <w:pStyle w:val="Footer"/>
    </w:pPr>
    <w:r>
      <w:t>ZİYA FIRINCIOĞULLARI / 2-A SINIF ÖĞRETMENİ         ALDIĞI   NOT : ……………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D45CB" w:rsidRDefault="008D45CB" w:rsidP="009B4E1E">
      <w:r>
        <w:separator/>
      </w:r>
    </w:p>
  </w:footnote>
  <w:footnote w:type="continuationSeparator" w:id="0">
    <w:p w:rsidR="008D45CB" w:rsidRDefault="008D45CB" w:rsidP="009B4E1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45CB" w:rsidRDefault="008D45CB" w:rsidP="009B4E1E">
    <w:pPr>
      <w:rPr>
        <w:b/>
        <w:bCs/>
      </w:rPr>
    </w:pPr>
    <w:r>
      <w:rPr>
        <w:b/>
        <w:bCs/>
      </w:rPr>
      <w:t xml:space="preserve">  2012 / 2013  --AKDENİZ  İLKOKULU    TÜRKÇE  DERSİ   2. DÖNEM</w:t>
    </w:r>
  </w:p>
  <w:p w:rsidR="008D45CB" w:rsidRPr="009B4E1E" w:rsidRDefault="008D45CB">
    <w:pPr>
      <w:pStyle w:val="Header"/>
      <w:rPr>
        <w:b/>
        <w:bCs/>
      </w:rPr>
    </w:pPr>
    <w:r w:rsidRPr="009B4E1E">
      <w:rPr>
        <w:b/>
        <w:bCs/>
      </w:rPr>
      <w:t xml:space="preserve">                                               PERFORMANS  ÖDEVİ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A40B6"/>
    <w:rsid w:val="00185A06"/>
    <w:rsid w:val="00201CBB"/>
    <w:rsid w:val="002E3782"/>
    <w:rsid w:val="00340974"/>
    <w:rsid w:val="00364D4D"/>
    <w:rsid w:val="003B301E"/>
    <w:rsid w:val="004272CF"/>
    <w:rsid w:val="004A40B6"/>
    <w:rsid w:val="005C024F"/>
    <w:rsid w:val="00614C57"/>
    <w:rsid w:val="00670957"/>
    <w:rsid w:val="00726211"/>
    <w:rsid w:val="008625E5"/>
    <w:rsid w:val="008D45CB"/>
    <w:rsid w:val="00995FE9"/>
    <w:rsid w:val="009B4E1E"/>
    <w:rsid w:val="00A919CA"/>
    <w:rsid w:val="00E70C9A"/>
    <w:rsid w:val="00ED32BC"/>
    <w:rsid w:val="00F47D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A40B6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4A40B6"/>
    <w:rPr>
      <w:rFonts w:ascii="Times New Roman" w:eastAsia="Times New Roma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rsid w:val="009B4E1E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9B4E1E"/>
    <w:rPr>
      <w:rFonts w:ascii="Times New Roman" w:hAnsi="Times New Roman" w:cs="Times New Roman"/>
      <w:sz w:val="24"/>
      <w:szCs w:val="24"/>
      <w:lang w:eastAsia="tr-TR"/>
    </w:rPr>
  </w:style>
  <w:style w:type="paragraph" w:styleId="Footer">
    <w:name w:val="footer"/>
    <w:basedOn w:val="Normal"/>
    <w:link w:val="FooterChar"/>
    <w:uiPriority w:val="99"/>
    <w:semiHidden/>
    <w:rsid w:val="009B4E1E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9B4E1E"/>
    <w:rPr>
      <w:rFonts w:ascii="Times New Roman" w:hAnsi="Times New Roman" w:cs="Times New Roman"/>
      <w:sz w:val="24"/>
      <w:szCs w:val="24"/>
      <w:lang w:eastAsia="tr-TR"/>
    </w:rPr>
  </w:style>
  <w:style w:type="character" w:styleId="Hyperlink">
    <w:name w:val="Hyperlink"/>
    <w:basedOn w:val="DefaultParagraphFont"/>
    <w:uiPriority w:val="99"/>
    <w:rsid w:val="005C024F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027656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/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69</TotalTime>
  <Pages>3</Pages>
  <Words>481</Words>
  <Characters>2747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www.www.sorubak.com  sorubak.com</dc:subject>
  <dc:creator>ZIYA68</dc:creator>
  <cp:keywords>www.sorubak.com</cp:keywords>
  <dc:description>www.sorubak.com</dc:description>
  <cp:lastModifiedBy>EDANUR</cp:lastModifiedBy>
  <cp:revision>6</cp:revision>
  <dcterms:created xsi:type="dcterms:W3CDTF">2013-03-06T05:58:00Z</dcterms:created>
  <dcterms:modified xsi:type="dcterms:W3CDTF">2013-04-20T12:59:00Z</dcterms:modified>
  <cp:category>www.sorubak.com</cp:category>
</cp:coreProperties>
</file>