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25D" w:rsidRDefault="00F2425D">
      <w:pPr>
        <w:rPr>
          <w:rFonts w:ascii="Comic Sans MS" w:hAnsi="Comic Sans MS" w:cs="Comic Sans MS"/>
          <w:color w:val="565656"/>
          <w:sz w:val="24"/>
          <w:szCs w:val="24"/>
          <w:lang w:eastAsia="tr-TR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  <w:r>
        <w:rPr>
          <w:lang w:eastAsia="tr-TR"/>
        </w:rPr>
        <w:pict>
          <v:line id="Düz Bağlayıcı 2" o:spid="_x0000_s1026" style="position:absolute;z-index:251652096;visibility:visible;mso-position-horizontal-relative:text;mso-position-vertical-relative:text" from="258.25pt,-31.3pt" to="259.75pt,813.9pt" strokecolor="#c0504d" strokeweight="5pt">
            <v:stroke linestyle="thickThin"/>
            <v:shadow color="#868686"/>
          </v:line>
        </w:pict>
      </w:r>
      <w:r>
        <w:rPr>
          <w:rFonts w:ascii="Comic Sans MS" w:hAnsi="Comic Sans MS" w:cs="Comic Sans MS"/>
          <w:color w:val="565656"/>
          <w:sz w:val="24"/>
          <w:szCs w:val="24"/>
          <w:lang w:eastAsia="tr-TR"/>
        </w:rPr>
        <w:t xml:space="preserve">                 </w:t>
      </w:r>
    </w:p>
    <w:p w:rsidR="00F2425D" w:rsidRDefault="00F2425D">
      <w:pPr>
        <w:rPr>
          <w:rFonts w:ascii="Comic Sans MS" w:hAnsi="Comic Sans MS" w:cs="Comic Sans MS"/>
          <w:color w:val="565656"/>
          <w:sz w:val="24"/>
          <w:szCs w:val="24"/>
          <w:lang w:eastAsia="tr-TR"/>
        </w:rPr>
      </w:pPr>
      <w:r>
        <w:rPr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margin-left:258.25pt;margin-top:24pt;width:1in;height:1in;z-index:251655168"/>
        </w:pict>
      </w:r>
      <w:r>
        <w:rPr>
          <w:rFonts w:ascii="Comic Sans MS" w:hAnsi="Comic Sans MS" w:cs="Comic Sans MS"/>
          <w:color w:val="565656"/>
          <w:sz w:val="24"/>
          <w:szCs w:val="24"/>
          <w:lang w:eastAsia="tr-TR"/>
        </w:rPr>
        <w:t xml:space="preserve">   Atatürk,çocukları çok severdi.Onları oyun oynarken izlemekten mutluluk duyardı.</w:t>
      </w:r>
    </w:p>
    <w:p w:rsidR="00F2425D" w:rsidRDefault="00F2425D">
      <w:pPr>
        <w:rPr>
          <w:rFonts w:ascii="Comic Sans MS" w:hAnsi="Comic Sans MS" w:cs="Comic Sans MS"/>
          <w:color w:val="565656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565656"/>
          <w:sz w:val="24"/>
          <w:szCs w:val="24"/>
          <w:lang w:eastAsia="tr-TR"/>
        </w:rPr>
        <w:t xml:space="preserve">   O, çocukların oyuna ve spora ihtiyacı olduğunu bilirdi.Geleceğin büyükleri olan çocukların iyi yetiştirilmesini isterdi.</w:t>
      </w:r>
    </w:p>
    <w:p w:rsidR="00F2425D" w:rsidRDefault="00F2425D">
      <w:pPr>
        <w:rPr>
          <w:rFonts w:ascii="Comic Sans MS" w:hAnsi="Comic Sans MS" w:cs="Comic Sans MS"/>
          <w:color w:val="565656"/>
          <w:sz w:val="24"/>
          <w:szCs w:val="24"/>
          <w:lang w:eastAsia="tr-TR"/>
        </w:rPr>
      </w:pPr>
      <w:r>
        <w:rPr>
          <w:lang w:eastAsia="tr-TR"/>
        </w:rPr>
        <w:pict>
          <v:shape id="_x0000_s1028" type="#_x0000_t71" style="position:absolute;margin-left:259.75pt;margin-top:3.85pt;width:1in;height:1in;z-index:251657216"/>
        </w:pict>
      </w:r>
      <w:r>
        <w:rPr>
          <w:rFonts w:ascii="Comic Sans MS" w:hAnsi="Comic Sans MS" w:cs="Comic Sans MS"/>
          <w:color w:val="565656"/>
          <w:sz w:val="24"/>
          <w:szCs w:val="24"/>
          <w:lang w:eastAsia="tr-TR"/>
        </w:rPr>
        <w:t xml:space="preserve">   Savştan çıkmış bir ülkeyi   yönetirken,çocuklara bayram hediye etmeyi unutmadı.Başka bir deyişle o,tüm çocuklara değer verdiğini her zaman hissettirdi.</w:t>
      </w:r>
    </w:p>
    <w:p w:rsidR="00F2425D" w:rsidRDefault="00F2425D">
      <w:pPr>
        <w:rPr>
          <w:rFonts w:ascii="Comic Sans MS" w:hAnsi="Comic Sans MS" w:cs="Comic Sans MS"/>
          <w:color w:val="943634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943634"/>
          <w:sz w:val="24"/>
          <w:szCs w:val="24"/>
          <w:lang w:eastAsia="tr-TR"/>
        </w:rPr>
        <w:t>Aşağıdaki soruları metne göre cevaplandıralım.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>1.</w: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Metnin başlığı ne olabilir?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…………………………………………………………………………….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>2.</w: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Metnin konusu nedir?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………………………………………………………………………………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>3.</w: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Metinde anlatılmak istenen asıl düşünce nedir?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…………………………………………………………………………….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>4.</w: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Metinde bahsedilen bayramın adı nedir?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9" type="#_x0000_t96" style="position:absolute;margin-left:-26.25pt;margin-top:19.65pt;width:28.5pt;height:38.25pt;z-index:251653120" fillcolor="#d99594" strokecolor="#d99594" strokeweight="1pt">
            <v:fill color2="#f2dbdb" angle="-45" focus="-50%" type="gradient"/>
            <v:shadow on="t" type="perspective" color="#622423" opacity=".5" offset="1pt" offset2="-3pt"/>
          </v:shape>
        </w:pict>
      </w: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…………………………………………………………………………….</w:t>
      </w:r>
    </w:p>
    <w:p w:rsidR="00F2425D" w:rsidRPr="00783AA4" w:rsidRDefault="00F2425D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    </w:t>
      </w:r>
      <w:r w:rsidRPr="00783AA4"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 xml:space="preserve">Aşağıda verilen olayların oluşuna göre       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>sıralanışını yapıp numaralandıralım.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*En sonunde Harp Akademisi’ni başarı ile bitirdi.(  )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*Daha sonra askeri ortaokul ve   askeri liseye devam etti.(  )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>*Atatürk,önce Mahalle mektebi’nde okula başladı.(  )</w:t>
      </w: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*Sonra babasının isteği ile Şensi Efendi İlkokulu’na gitti. (  )   </w:t>
      </w:r>
    </w:p>
    <w:p w:rsidR="00F2425D" w:rsidRDefault="00F2425D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  <w:r>
        <w:rPr>
          <w:lang w:eastAsia="tr-TR"/>
        </w:rPr>
        <w:pict>
          <v:shape id="_x0000_s1030" type="#_x0000_t96" style="position:absolute;margin-left:-13.1pt;margin-top:-22.25pt;width:28.5pt;height:38.25pt;z-index:251654144" fillcolor="#d99594" strokecolor="#d99594" strokeweight="1pt">
            <v:fill color2="#f2dbdb" angle="-45" focus="-50%" type="gradient"/>
            <v:shadow on="t" type="perspective" color="#622423" opacity=".5" offset="1pt" offset2="-3pt"/>
          </v:shape>
        </w:pict>
      </w:r>
      <w: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  <w:t xml:space="preserve">    Aşağıdaki cümlelerde buluna eş sesli sözcükleri bulup,bulutlara yazalım.</w:t>
      </w:r>
    </w:p>
    <w:p w:rsidR="00F2425D" w:rsidRDefault="00F2425D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  <w:r>
        <w:rPr>
          <w:lang w:eastAsia="tr-TR"/>
        </w:rPr>
        <w:pict>
          <v:roundrect id="_x0000_s1031" style="position:absolute;margin-left:66.4pt;margin-top:12.3pt;width:212.25pt;height:56.25pt;z-index:251656192" arcsize="10923f">
            <v:textbox>
              <w:txbxContent>
                <w:p w:rsidR="00F2425D" w:rsidRDefault="00F2425D">
                  <w:r>
                    <w:t>Kara kalemle resim çiziyordu.Dünya  üzerinde denizler karalardan daha büyüktür.</w:t>
                  </w:r>
                </w:p>
              </w:txbxContent>
            </v:textbox>
          </v:roundrect>
        </w:pict>
      </w:r>
    </w:p>
    <w:p w:rsidR="00F2425D" w:rsidRPr="00A601A6" w:rsidRDefault="00F2425D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</w:p>
    <w:p w:rsidR="00F2425D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  <w:r>
        <w:rPr>
          <w:rFonts w:ascii="Comic Sans MS" w:hAnsi="Comic Sans MS" w:cs="Comic Sans MS"/>
          <w:color w:val="000000"/>
          <w:sz w:val="24"/>
          <w:szCs w:val="24"/>
          <w:lang w:eastAsia="tr-TR"/>
        </w:rPr>
        <w:t xml:space="preserve">      </w:t>
      </w:r>
    </w:p>
    <w:p w:rsidR="00F2425D" w:rsidRPr="00A601A6" w:rsidRDefault="00F2425D">
      <w:pPr>
        <w:rPr>
          <w:rFonts w:ascii="Comic Sans MS" w:hAnsi="Comic Sans MS" w:cs="Comic Sans MS"/>
          <w:b/>
          <w:bCs/>
          <w:color w:val="000000"/>
          <w:sz w:val="24"/>
          <w:szCs w:val="24"/>
          <w:lang w:eastAsia="tr-TR"/>
        </w:rPr>
      </w:pPr>
      <w:r>
        <w:rPr>
          <w:lang w:eastAsia="tr-TR"/>
        </w:rPr>
        <w:pict>
          <v:roundrect id="_x0000_s1032" style="position:absolute;margin-left:66.4pt;margin-top:13.1pt;width:212.25pt;height:56.25pt;z-index:251658240" arcsize="10923f">
            <v:textbox>
              <w:txbxContent>
                <w:p w:rsidR="00F2425D" w:rsidRDefault="00F2425D" w:rsidP="00783AA4">
                  <w:r>
                    <w:t>Bu yaz tatilde Ankara’da  olacağız.Bitişik eğik bir yazı yaz.</w:t>
                  </w:r>
                </w:p>
              </w:txbxContent>
            </v:textbox>
          </v:roundrect>
        </w:pict>
      </w:r>
    </w:p>
    <w:p w:rsidR="00F2425D" w:rsidRPr="00192D14" w:rsidRDefault="00F2425D">
      <w:pPr>
        <w:rPr>
          <w:rFonts w:ascii="Comic Sans MS" w:hAnsi="Comic Sans MS" w:cs="Comic Sans MS"/>
          <w:color w:val="000000"/>
          <w:sz w:val="24"/>
          <w:szCs w:val="24"/>
          <w:lang w:eastAsia="tr-TR"/>
        </w:rPr>
      </w:pPr>
    </w:p>
    <w:p w:rsidR="00F2425D" w:rsidRDefault="00F2425D" w:rsidP="00192D14">
      <w:pPr>
        <w:rPr>
          <w:rFonts w:ascii="Comic Sans MS" w:hAnsi="Comic Sans MS" w:cs="Comic Sans MS"/>
          <w:b/>
          <w:bCs/>
          <w:sz w:val="24"/>
          <w:szCs w:val="24"/>
        </w:rPr>
      </w:pPr>
      <w:r w:rsidRPr="005D40A0">
        <w:rPr>
          <w:rFonts w:ascii="Comic Sans MS" w:hAnsi="Comic Sans MS" w:cs="Comic Sans MS"/>
          <w:color w:val="565656"/>
          <w:sz w:val="24"/>
          <w:szCs w:val="24"/>
        </w:rPr>
        <w:br/>
      </w: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lang w:eastAsia="tr-TR"/>
        </w:rPr>
        <w:pict>
          <v:roundrect id="_x0000_s1033" style="position:absolute;margin-left:70.9pt;margin-top:3.65pt;width:212.25pt;height:56.25pt;z-index:251660288" arcsize="10923f">
            <v:textbox>
              <w:txbxContent>
                <w:p w:rsidR="00F2425D" w:rsidRDefault="00F2425D" w:rsidP="00E14B03">
                  <w:r>
                    <w:t>Markette kır saçlı amcaya yardımci oldum.Bana biraz odun kır.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 id="_x0000_s1034" type="#_x0000_t71" style="position:absolute;margin-left:-13.1pt;margin-top:-.1pt;width:1in;height:1in;z-index:251659264"/>
        </w:pic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                             </w:t>
      </w: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lang w:eastAsia="tr-TR"/>
        </w:rPr>
        <w:pict>
          <v:roundrect id="_x0000_s1035" style="position:absolute;margin-left:70.9pt;margin-top:9.75pt;width:212.25pt;height:56.25pt;z-index:251662336" arcsize="10923f">
            <v:textbox>
              <w:txbxContent>
                <w:p w:rsidR="00F2425D" w:rsidRDefault="00F2425D" w:rsidP="00E14B03">
                  <w:r>
                    <w:t>Al bayrağım göklerde dalgalanıyor.Eve gelirken bakkaldan ekmek al.</w:t>
                  </w:r>
                </w:p>
              </w:txbxContent>
            </v:textbox>
          </v:roundrect>
        </w:pict>
      </w:r>
      <w:r>
        <w:rPr>
          <w:lang w:eastAsia="tr-TR"/>
        </w:rPr>
        <w:pict>
          <v:shape id="_x0000_s1036" type="#_x0000_t71" style="position:absolute;margin-left:-13.1pt;margin-top:5.25pt;width:1in;height:1in;z-index:251661312"/>
        </w:pict>
      </w: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lang w:eastAsia="tr-TR"/>
        </w:rPr>
        <w:pict>
          <v:shape id="_x0000_s1037" type="#_x0000_t96" style="position:absolute;margin-left:-13.1pt;margin-top:6.05pt;width:28.5pt;height:38.25pt;z-index:251663360" fillcolor="#d99594" strokecolor="#d99594" strokeweight="1pt">
            <v:fill color2="#f2dbdb" angle="-45" focus="-50%" type="gradient"/>
            <v:shadow on="t" type="perspective" color="#622423" opacity=".5" offset="1pt" offset2="-3pt"/>
          </v:shape>
        </w:pict>
      </w: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Aşağdaki cümlelerdeki sonuçlara göre uygun sebepler yazalım.</w:t>
      </w:r>
    </w:p>
    <w:p w:rsidR="00F2425D" w:rsidRDefault="00F2425D">
      <w:pPr>
        <w:rPr>
          <w:rFonts w:ascii="Comic Sans MS" w:hAnsi="Comic Sans MS" w:cs="Comic Sans MS"/>
          <w:b/>
          <w:bCs/>
          <w:sz w:val="24"/>
          <w:szCs w:val="24"/>
          <w:u w:val="double"/>
        </w:rPr>
      </w:pPr>
      <w:r w:rsidRPr="00E14B03">
        <w:rPr>
          <w:rFonts w:ascii="Comic Sans MS" w:hAnsi="Comic Sans MS" w:cs="Comic Sans MS"/>
          <w:b/>
          <w:bCs/>
          <w:sz w:val="24"/>
          <w:szCs w:val="24"/>
          <w:u w:val="double"/>
        </w:rPr>
        <w:t xml:space="preserve">SEBEPLER 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</w:t>
      </w:r>
      <w:r w:rsidRPr="00E14B03">
        <w:rPr>
          <w:rFonts w:ascii="Comic Sans MS" w:hAnsi="Comic Sans MS" w:cs="Comic Sans MS"/>
          <w:b/>
          <w:bCs/>
          <w:sz w:val="24"/>
          <w:szCs w:val="24"/>
          <w:u w:val="double"/>
        </w:rPr>
        <w:t>SONUÇLAR</w:t>
      </w:r>
      <w:r>
        <w:rPr>
          <w:rFonts w:ascii="Comic Sans MS" w:hAnsi="Comic Sans MS" w:cs="Comic Sans MS"/>
          <w:b/>
          <w:bCs/>
          <w:sz w:val="24"/>
          <w:szCs w:val="24"/>
          <w:u w:val="double"/>
        </w:rPr>
        <w:t xml:space="preserve"> </w:t>
      </w:r>
    </w:p>
    <w:p w:rsidR="00F2425D" w:rsidRPr="00DD351A" w:rsidRDefault="00F2425D">
      <w:pPr>
        <w:rPr>
          <w:rFonts w:ascii="Comic Sans MS" w:hAnsi="Comic Sans MS" w:cs="Comic Sans MS"/>
          <w:sz w:val="24"/>
          <w:szCs w:val="24"/>
        </w:rPr>
      </w:pPr>
      <w:r w:rsidRPr="00DD351A">
        <w:rPr>
          <w:rFonts w:ascii="Comic Sans MS" w:hAnsi="Comic Sans MS" w:cs="Comic Sans MS"/>
          <w:sz w:val="24"/>
          <w:szCs w:val="24"/>
        </w:rPr>
        <w:t xml:space="preserve">……………………………….için ödevimi yapamadım. </w:t>
      </w:r>
    </w:p>
    <w:p w:rsidR="00F2425D" w:rsidRPr="00DD351A" w:rsidRDefault="00F2425D">
      <w:pPr>
        <w:rPr>
          <w:rFonts w:ascii="Comic Sans MS" w:hAnsi="Comic Sans MS" w:cs="Comic Sans MS"/>
          <w:sz w:val="24"/>
          <w:szCs w:val="24"/>
        </w:rPr>
      </w:pPr>
      <w:r w:rsidRPr="00DD351A">
        <w:rPr>
          <w:rFonts w:ascii="Comic Sans MS" w:hAnsi="Comic Sans MS" w:cs="Comic Sans MS"/>
          <w:sz w:val="24"/>
          <w:szCs w:val="24"/>
        </w:rPr>
        <w:t>……………………………..bu nedenle tatile gidemiyoruz.</w:t>
      </w:r>
    </w:p>
    <w:p w:rsidR="00F2425D" w:rsidRPr="00DD351A" w:rsidRDefault="00F2425D">
      <w:pPr>
        <w:rPr>
          <w:rFonts w:ascii="Comic Sans MS" w:hAnsi="Comic Sans MS" w:cs="Comic Sans MS"/>
          <w:sz w:val="24"/>
          <w:szCs w:val="24"/>
        </w:rPr>
      </w:pPr>
      <w:r w:rsidRPr="00DD351A">
        <w:rPr>
          <w:rFonts w:ascii="Comic Sans MS" w:hAnsi="Comic Sans MS" w:cs="Comic Sans MS"/>
          <w:sz w:val="24"/>
          <w:szCs w:val="24"/>
        </w:rPr>
        <w:t>……………………………..sonucunda sağlığımı kaybettim.</w:t>
      </w:r>
    </w:p>
    <w:p w:rsidR="00F2425D" w:rsidRPr="00DD351A" w:rsidRDefault="00F2425D">
      <w:pPr>
        <w:rPr>
          <w:rFonts w:ascii="Comic Sans MS" w:hAnsi="Comic Sans MS" w:cs="Comic Sans MS"/>
          <w:sz w:val="24"/>
          <w:szCs w:val="24"/>
        </w:rPr>
      </w:pPr>
      <w:r w:rsidRPr="00DD351A">
        <w:rPr>
          <w:rFonts w:ascii="Comic Sans MS" w:hAnsi="Comic Sans MS" w:cs="Comic Sans MS"/>
          <w:sz w:val="24"/>
          <w:szCs w:val="24"/>
        </w:rPr>
        <w:t>………………………………..çünkü hayvanları seviyorum.</w:t>
      </w:r>
    </w:p>
    <w:p w:rsidR="00F2425D" w:rsidRPr="00DD351A" w:rsidRDefault="00F2425D">
      <w:pPr>
        <w:rPr>
          <w:rFonts w:ascii="Comic Sans MS" w:hAnsi="Comic Sans MS" w:cs="Comic Sans MS"/>
          <w:sz w:val="24"/>
          <w:szCs w:val="24"/>
        </w:rPr>
      </w:pPr>
      <w:r w:rsidRPr="00DD351A">
        <w:rPr>
          <w:rFonts w:ascii="Comic Sans MS" w:hAnsi="Comic Sans MS" w:cs="Comic Sans MS"/>
          <w:sz w:val="24"/>
          <w:szCs w:val="24"/>
        </w:rPr>
        <w:t>………………………………bu yüzden telefon edemedim.</w:t>
      </w:r>
    </w:p>
    <w:sectPr w:rsidR="00F2425D" w:rsidRPr="00DD351A" w:rsidSect="005D40A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25D" w:rsidRDefault="00F2425D" w:rsidP="00A601A6">
      <w:pPr>
        <w:spacing w:after="0" w:line="240" w:lineRule="auto"/>
      </w:pPr>
      <w:r>
        <w:separator/>
      </w:r>
    </w:p>
  </w:endnote>
  <w:endnote w:type="continuationSeparator" w:id="0">
    <w:p w:rsidR="00F2425D" w:rsidRDefault="00F2425D" w:rsidP="00A60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25D" w:rsidRDefault="00F2425D" w:rsidP="00A601A6">
      <w:pPr>
        <w:spacing w:after="0" w:line="240" w:lineRule="auto"/>
      </w:pPr>
      <w:r>
        <w:separator/>
      </w:r>
    </w:p>
  </w:footnote>
  <w:footnote w:type="continuationSeparator" w:id="0">
    <w:p w:rsidR="00F2425D" w:rsidRDefault="00F2425D" w:rsidP="00A601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40A0"/>
    <w:rsid w:val="0019253E"/>
    <w:rsid w:val="00192D14"/>
    <w:rsid w:val="001D36C0"/>
    <w:rsid w:val="002B0245"/>
    <w:rsid w:val="0037375F"/>
    <w:rsid w:val="003B49A1"/>
    <w:rsid w:val="003C5E8F"/>
    <w:rsid w:val="005C77EB"/>
    <w:rsid w:val="005D40A0"/>
    <w:rsid w:val="00685E5B"/>
    <w:rsid w:val="006913E7"/>
    <w:rsid w:val="00720FCB"/>
    <w:rsid w:val="007410DE"/>
    <w:rsid w:val="00783AA4"/>
    <w:rsid w:val="008B1A4A"/>
    <w:rsid w:val="009D4B6A"/>
    <w:rsid w:val="00A601A6"/>
    <w:rsid w:val="00AC3224"/>
    <w:rsid w:val="00CB2AFA"/>
    <w:rsid w:val="00D31464"/>
    <w:rsid w:val="00D97DFE"/>
    <w:rsid w:val="00DD351A"/>
    <w:rsid w:val="00E14B03"/>
    <w:rsid w:val="00F2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5E8F"/>
    <w:pPr>
      <w:spacing w:after="200" w:line="276" w:lineRule="auto"/>
    </w:pPr>
    <w:rPr>
      <w:rFonts w:cs="Calibri"/>
      <w:noProof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D4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40A0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99"/>
    <w:rsid w:val="0019253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601A6"/>
    <w:rPr>
      <w:noProof/>
    </w:rPr>
  </w:style>
  <w:style w:type="paragraph" w:styleId="Footer">
    <w:name w:val="footer"/>
    <w:basedOn w:val="Normal"/>
    <w:link w:val="FooterChar"/>
    <w:uiPriority w:val="99"/>
    <w:semiHidden/>
    <w:rsid w:val="00A60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601A6"/>
    <w:rPr>
      <w:noProof/>
    </w:rPr>
  </w:style>
  <w:style w:type="character" w:styleId="Hyperlink">
    <w:name w:val="Hyperlink"/>
    <w:basedOn w:val="DefaultParagraphFont"/>
    <w:uiPriority w:val="99"/>
    <w:rsid w:val="00720FC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230</Words>
  <Characters>1315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SG</dc:creator>
  <cp:keywords>www.sorubak.com</cp:keywords>
  <dc:description>www.sorubak.com</dc:description>
  <cp:lastModifiedBy>EDANUR</cp:lastModifiedBy>
  <cp:revision>3</cp:revision>
  <dcterms:created xsi:type="dcterms:W3CDTF">2013-03-27T07:23:00Z</dcterms:created>
  <dcterms:modified xsi:type="dcterms:W3CDTF">2013-04-11T18:47:00Z</dcterms:modified>
  <cp:category>www.sorubak.com</cp:category>
</cp:coreProperties>
</file>