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9C" w:rsidRDefault="007C3B9C" w:rsidP="00EE263C">
      <w:pPr>
        <w:pStyle w:val="NoSpacing"/>
      </w:pPr>
      <w:r>
        <w:rPr>
          <w:noProof/>
          <w:lang w:eastAsia="tr-TR"/>
        </w:rPr>
        <w:pict>
          <v:shape id="Yamuk 2" o:spid="_x0000_s1026" style="position:absolute;margin-left:449.85pt;margin-top:-12.65pt;width:49.95pt;height:23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4313,296150" path="m,296150l53360,,580953,r53360,296150l,296150xe" filled="f" strokecolor="#243f60" strokeweight="2pt">
            <v:stroke dashstyle="3 1"/>
            <v:path arrowok="t" o:connecttype="custom" o:connectlocs="0,296150;53360,0;580953,0;634313,296150;0,296150" o:connectangles="0,0,0,0,0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çıklama: C:\Users\ismail\AppData\Local\Microsoft\Windows\Temporary Internet Files\Content.Word\yazırlogoyen,.doc.jpg" style="position:absolute;margin-left:286.15pt;margin-top:-21.6pt;width:93.6pt;height:52.35pt;z-index:251635712;visibility:visible">
            <v:imagedata r:id="rId7" o:title=""/>
          </v:shape>
        </w:pict>
      </w:r>
      <w:r w:rsidRPr="006B620F">
        <w:rPr>
          <w:b/>
          <w:bCs/>
          <w:color w:val="7030A0"/>
        </w:rPr>
        <w:t>Adı ve Soyadı :</w:t>
      </w:r>
      <w:r>
        <w:t>…………………………………………………………………………..………</w:t>
      </w:r>
      <w:r>
        <w:tab/>
      </w:r>
      <w:r>
        <w:tab/>
      </w:r>
      <w:r>
        <w:tab/>
      </w:r>
      <w:r>
        <w:rPr>
          <w:color w:val="7030A0"/>
        </w:rPr>
        <w:t>Aldığı Puan:</w:t>
      </w:r>
    </w:p>
    <w:p w:rsidR="007C3B9C" w:rsidRDefault="007C3B9C" w:rsidP="00EE263C">
      <w:pPr>
        <w:pStyle w:val="NoSpacing"/>
      </w:pPr>
      <w:r w:rsidRPr="006B620F">
        <w:rPr>
          <w:b/>
          <w:bCs/>
          <w:color w:val="7030A0"/>
        </w:rPr>
        <w:t xml:space="preserve">Sınıfı  </w:t>
      </w:r>
      <w:r w:rsidRPr="006B620F">
        <w:rPr>
          <w:b/>
          <w:bCs/>
          <w:color w:val="7030A0"/>
        </w:rPr>
        <w:tab/>
        <w:t xml:space="preserve">  </w:t>
      </w:r>
      <w:r w:rsidRPr="006B620F">
        <w:rPr>
          <w:b/>
          <w:bCs/>
          <w:color w:val="7030A0"/>
          <w:sz w:val="28"/>
          <w:szCs w:val="28"/>
        </w:rPr>
        <w:t>:</w:t>
      </w:r>
      <w:r>
        <w:t xml:space="preserve"> 2/………………      </w:t>
      </w:r>
      <w:r w:rsidRPr="006B620F">
        <w:rPr>
          <w:b/>
          <w:bCs/>
          <w:color w:val="7030A0"/>
        </w:rPr>
        <w:t>No     :</w:t>
      </w:r>
      <w:r>
        <w:t xml:space="preserve"> ………………                                                     </w:t>
      </w:r>
      <w:r>
        <w:tab/>
        <w:t xml:space="preserve">              </w:t>
      </w:r>
      <w:r w:rsidRPr="006B620F">
        <w:rPr>
          <w:b/>
          <w:bCs/>
          <w:color w:val="7030A0"/>
        </w:rPr>
        <w:t>Veli imzası:</w:t>
      </w:r>
      <w:r>
        <w:t xml:space="preserve">…………………  </w:t>
      </w:r>
    </w:p>
    <w:p w:rsidR="007C3B9C" w:rsidRPr="00EE263C" w:rsidRDefault="007C3B9C" w:rsidP="00EE263C">
      <w:pPr>
        <w:tabs>
          <w:tab w:val="left" w:pos="4157"/>
        </w:tabs>
        <w:jc w:val="center"/>
        <w:rPr>
          <w:b/>
          <w:bCs/>
          <w:color w:val="FF0000"/>
          <w:sz w:val="10"/>
          <w:szCs w:val="10"/>
        </w:rPr>
      </w:pPr>
    </w:p>
    <w:p w:rsidR="007C3B9C" w:rsidRDefault="007C3B9C" w:rsidP="00EE263C">
      <w:pPr>
        <w:tabs>
          <w:tab w:val="left" w:pos="4157"/>
        </w:tabs>
        <w:jc w:val="center"/>
        <w:rPr>
          <w:b/>
          <w:bCs/>
          <w:color w:val="FF0000"/>
        </w:rPr>
      </w:pPr>
      <w:r w:rsidRPr="00EE263C">
        <w:rPr>
          <w:b/>
          <w:bCs/>
          <w:color w:val="FF0000"/>
        </w:rPr>
        <w:t xml:space="preserve">MATEMATİK </w:t>
      </w:r>
      <w:bookmarkStart w:id="0" w:name="_GoBack"/>
      <w:bookmarkEnd w:id="0"/>
      <w:r w:rsidRPr="00EE263C">
        <w:rPr>
          <w:b/>
          <w:bCs/>
          <w:color w:val="FF0000"/>
        </w:rPr>
        <w:t>TOPLAMA İŞLEMİ GENEL DEĞERLENDİRME</w:t>
      </w:r>
    </w:p>
    <w:p w:rsidR="007C3B9C" w:rsidRDefault="007C3B9C" w:rsidP="00FD0A9E">
      <w:pPr>
        <w:rPr>
          <w:rFonts w:ascii="Comic Sans MS" w:hAnsi="Comic Sans MS" w:cs="Comic Sans MS"/>
          <w:sz w:val="24"/>
          <w:szCs w:val="24"/>
        </w:rPr>
      </w:pPr>
      <w:r w:rsidRPr="00F840E2">
        <w:rPr>
          <w:rFonts w:ascii="Comic Sans MS" w:hAnsi="Comic Sans MS" w:cs="Comic Sans MS"/>
          <w:b/>
          <w:bCs/>
          <w:color w:val="00B050"/>
          <w:sz w:val="24"/>
          <w:szCs w:val="24"/>
        </w:rPr>
        <w:t>Aşağıdaki eldesiz toplama işlemlerini yapınız.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>( 5 puan )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hyperlink r:id="rId8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7C3B9C" w:rsidRPr="00F840E2" w:rsidRDefault="007C3B9C" w:rsidP="00EE263C">
      <w:pPr>
        <w:pStyle w:val="ListParagraph"/>
        <w:numPr>
          <w:ilvl w:val="0"/>
          <w:numId w:val="1"/>
        </w:numPr>
        <w:tabs>
          <w:tab w:val="left" w:pos="4157"/>
        </w:tabs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7C3B9C" w:rsidRPr="00EE263C" w:rsidRDefault="007C3B9C" w:rsidP="00A965D7">
      <w:pPr>
        <w:pStyle w:val="ListParagraph"/>
        <w:shd w:val="clear" w:color="auto" w:fill="FDE9D9"/>
        <w:tabs>
          <w:tab w:val="left" w:pos="4157"/>
        </w:tabs>
        <w:ind w:left="360"/>
        <w:rPr>
          <w:rFonts w:ascii="Comic Sans MS" w:hAnsi="Comic Sans MS" w:cs="Comic Sans MS"/>
          <w:b/>
          <w:bCs/>
          <w:color w:val="0F243E"/>
        </w:rPr>
      </w:pPr>
      <w:r w:rsidRPr="00EE263C">
        <w:rPr>
          <w:rFonts w:ascii="Comic Sans MS" w:hAnsi="Comic Sans MS" w:cs="Comic Sans MS"/>
          <w:b/>
          <w:bCs/>
          <w:color w:val="0F243E"/>
        </w:rPr>
        <w:t xml:space="preserve">  12                      24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38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45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63</w:t>
      </w:r>
    </w:p>
    <w:p w:rsidR="007C3B9C" w:rsidRPr="00EE263C" w:rsidRDefault="007C3B9C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 w:cs="Comic Sans MS"/>
          <w:b/>
          <w:bCs/>
          <w:color w:val="0F243E"/>
        </w:rPr>
      </w:pPr>
      <w:r w:rsidRPr="00EE263C">
        <w:rPr>
          <w:rFonts w:ascii="Comic Sans MS" w:hAnsi="Comic Sans MS" w:cs="Comic Sans MS"/>
          <w:b/>
          <w:bCs/>
          <w:color w:val="0F243E"/>
          <w:u w:val="thick"/>
        </w:rPr>
        <w:t>+ 23</w:t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>+ 34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>+41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>+ 54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>+ 26</w:t>
      </w:r>
    </w:p>
    <w:p w:rsidR="007C3B9C" w:rsidRPr="00EE263C" w:rsidRDefault="007C3B9C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>
        <w:rPr>
          <w:rFonts w:ascii="Comic Sans MS" w:hAnsi="Comic Sans MS" w:cs="Comic Sans MS"/>
          <w:b/>
          <w:bCs/>
          <w:color w:val="00B050"/>
        </w:rPr>
        <w:t xml:space="preserve"> </w:t>
      </w: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7C3B9C" w:rsidRPr="00B92E15" w:rsidRDefault="007C3B9C" w:rsidP="00EE263C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00B050"/>
          <w:sz w:val="18"/>
          <w:szCs w:val="18"/>
        </w:rPr>
      </w:pPr>
    </w:p>
    <w:p w:rsidR="007C3B9C" w:rsidRPr="004E3437" w:rsidRDefault="007C3B9C" w:rsidP="00933883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4E3437">
        <w:rPr>
          <w:rFonts w:ascii="Comic Sans MS" w:hAnsi="Comic Sans MS" w:cs="Comic Sans MS"/>
          <w:b/>
          <w:bCs/>
          <w:color w:val="FF0000"/>
          <w:sz w:val="24"/>
          <w:szCs w:val="24"/>
        </w:rPr>
        <w:t>Aşağıdaki yan yana toplama işlemlerini yapınız.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( 5 puan )</w:t>
      </w:r>
    </w:p>
    <w:p w:rsidR="007C3B9C" w:rsidRDefault="007C3B9C" w:rsidP="00A965D7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 w:rsidRPr="005C7514">
        <w:rPr>
          <w:rFonts w:ascii="Comic Sans MS" w:hAnsi="Comic Sans MS" w:cs="Comic Sans MS"/>
          <w:b/>
          <w:bCs/>
          <w:color w:val="0F243E"/>
        </w:rPr>
        <w:t xml:space="preserve">47 + 32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51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27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Comic Sans MS" w:hAnsi="Comic Sans MS" w:cs="Comic Sans MS"/>
          <w:b/>
          <w:bCs/>
          <w:color w:val="0F243E"/>
        </w:rPr>
        <w:t>50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38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7C3B9C" w:rsidRDefault="007C3B9C" w:rsidP="00A965D7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>64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25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62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44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7C3B9C" w:rsidRPr="00B92E15" w:rsidRDefault="007C3B9C" w:rsidP="005C7514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0F243E"/>
          <w:sz w:val="18"/>
          <w:szCs w:val="18"/>
        </w:rPr>
      </w:pPr>
    </w:p>
    <w:p w:rsidR="007C3B9C" w:rsidRDefault="007C3B9C" w:rsidP="00F840E2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 w:rsidRPr="00F840E2">
        <w:rPr>
          <w:rFonts w:ascii="Comic Sans MS" w:hAnsi="Comic Sans MS" w:cs="Comic Sans MS"/>
          <w:b/>
          <w:bCs/>
          <w:color w:val="00B050"/>
          <w:sz w:val="24"/>
          <w:szCs w:val="24"/>
        </w:rPr>
        <w:t>Aşağıdaki eldeli toplama işlemlerini yapınız.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( 5 puan )</w:t>
      </w:r>
    </w:p>
    <w:p w:rsidR="007C3B9C" w:rsidRPr="00EE263C" w:rsidRDefault="007C3B9C" w:rsidP="00A965D7">
      <w:pPr>
        <w:pStyle w:val="ListParagraph"/>
        <w:shd w:val="clear" w:color="auto" w:fill="FDE9D9"/>
        <w:tabs>
          <w:tab w:val="left" w:pos="4157"/>
        </w:tabs>
        <w:ind w:left="360"/>
        <w:rPr>
          <w:rFonts w:ascii="Comic Sans MS" w:hAnsi="Comic Sans MS" w:cs="Comic Sans MS"/>
          <w:b/>
          <w:bCs/>
          <w:color w:val="0F243E"/>
        </w:rPr>
      </w:pPr>
      <w:r w:rsidRPr="00EE263C">
        <w:rPr>
          <w:rFonts w:ascii="Comic Sans MS" w:hAnsi="Comic Sans MS" w:cs="Comic Sans MS"/>
          <w:b/>
          <w:bCs/>
          <w:color w:val="0F243E"/>
        </w:rPr>
        <w:t xml:space="preserve">  </w:t>
      </w:r>
      <w:r>
        <w:rPr>
          <w:rFonts w:ascii="Comic Sans MS" w:hAnsi="Comic Sans MS" w:cs="Comic Sans MS"/>
          <w:b/>
          <w:bCs/>
          <w:color w:val="0F243E"/>
        </w:rPr>
        <w:t>35</w:t>
      </w:r>
      <w:r w:rsidRPr="00EE263C">
        <w:rPr>
          <w:rFonts w:ascii="Comic Sans MS" w:hAnsi="Comic Sans MS" w:cs="Comic Sans MS"/>
          <w:b/>
          <w:bCs/>
          <w:color w:val="0F243E"/>
        </w:rPr>
        <w:t xml:space="preserve">                      </w:t>
      </w:r>
      <w:r>
        <w:rPr>
          <w:rFonts w:ascii="Comic Sans MS" w:hAnsi="Comic Sans MS" w:cs="Comic Sans MS"/>
          <w:b/>
          <w:bCs/>
          <w:color w:val="0F243E"/>
        </w:rPr>
        <w:t>73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</w:t>
      </w:r>
      <w:r>
        <w:rPr>
          <w:rFonts w:ascii="Comic Sans MS" w:hAnsi="Comic Sans MS" w:cs="Comic Sans MS"/>
          <w:b/>
          <w:bCs/>
          <w:color w:val="0F243E"/>
        </w:rPr>
        <w:t>54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</w:rPr>
        <w:t>47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</w:rPr>
        <w:t>69</w:t>
      </w:r>
    </w:p>
    <w:p w:rsidR="007C3B9C" w:rsidRPr="00EE263C" w:rsidRDefault="007C3B9C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 w:cs="Comic Sans MS"/>
          <w:b/>
          <w:bCs/>
          <w:color w:val="0F243E"/>
        </w:rPr>
      </w:pP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+ </w:t>
      </w:r>
      <w:r>
        <w:rPr>
          <w:rFonts w:ascii="Comic Sans MS" w:hAnsi="Comic Sans MS" w:cs="Comic Sans MS"/>
          <w:b/>
          <w:bCs/>
          <w:color w:val="0F243E"/>
          <w:u w:val="thick"/>
        </w:rPr>
        <w:t>27</w:t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+ </w:t>
      </w:r>
      <w:r>
        <w:rPr>
          <w:rFonts w:ascii="Comic Sans MS" w:hAnsi="Comic Sans MS" w:cs="Comic Sans MS"/>
          <w:b/>
          <w:bCs/>
          <w:color w:val="0F243E"/>
          <w:u w:val="thick"/>
        </w:rPr>
        <w:t>18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>+</w:t>
      </w:r>
      <w:r>
        <w:rPr>
          <w:rFonts w:ascii="Comic Sans MS" w:hAnsi="Comic Sans MS" w:cs="Comic Sans MS"/>
          <w:b/>
          <w:bCs/>
          <w:color w:val="0F243E"/>
          <w:u w:val="thick"/>
        </w:rPr>
        <w:t>36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+ </w:t>
      </w:r>
      <w:r>
        <w:rPr>
          <w:rFonts w:ascii="Comic Sans MS" w:hAnsi="Comic Sans MS" w:cs="Comic Sans MS"/>
          <w:b/>
          <w:bCs/>
          <w:color w:val="0F243E"/>
          <w:u w:val="thick"/>
        </w:rPr>
        <w:t>29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+ </w:t>
      </w:r>
      <w:r>
        <w:rPr>
          <w:rFonts w:ascii="Comic Sans MS" w:hAnsi="Comic Sans MS" w:cs="Comic Sans MS"/>
          <w:b/>
          <w:bCs/>
          <w:color w:val="0F243E"/>
          <w:u w:val="thick"/>
        </w:rPr>
        <w:t>28</w:t>
      </w:r>
    </w:p>
    <w:p w:rsidR="007C3B9C" w:rsidRDefault="007C3B9C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>
        <w:rPr>
          <w:rFonts w:ascii="Comic Sans MS" w:hAnsi="Comic Sans MS" w:cs="Comic Sans MS"/>
          <w:b/>
          <w:bCs/>
          <w:color w:val="00B050"/>
        </w:rPr>
        <w:t xml:space="preserve"> </w:t>
      </w: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7C3B9C" w:rsidRPr="00B92E15" w:rsidRDefault="007C3B9C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Arial" w:hAnsi="Arial" w:cs="Arial"/>
          <w:color w:val="00B050"/>
          <w:sz w:val="18"/>
          <w:szCs w:val="18"/>
        </w:rPr>
      </w:pPr>
    </w:p>
    <w:p w:rsidR="007C3B9C" w:rsidRPr="004E3437" w:rsidRDefault="007C3B9C" w:rsidP="00BA54BD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4E3437">
        <w:rPr>
          <w:rFonts w:ascii="Comic Sans MS" w:hAnsi="Comic Sans MS" w:cs="Comic Sans MS"/>
          <w:b/>
          <w:bCs/>
          <w:color w:val="FF0000"/>
          <w:sz w:val="24"/>
          <w:szCs w:val="24"/>
        </w:rPr>
        <w:t>Aşağıdaki yan yana toplama işlemlerini yapınız.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( 5 puan )</w:t>
      </w:r>
    </w:p>
    <w:p w:rsidR="007C3B9C" w:rsidRDefault="007C3B9C" w:rsidP="00A965D7">
      <w:pPr>
        <w:pStyle w:val="ListParagraph"/>
        <w:shd w:val="clear" w:color="auto" w:fill="DBE5F1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>16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26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Arial" w:hAnsi="Arial" w:cs="Arial"/>
          <w:color w:val="0F243E"/>
        </w:rPr>
        <w:tab/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53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39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7C3B9C" w:rsidRDefault="007C3B9C" w:rsidP="00A965D7">
      <w:pPr>
        <w:pStyle w:val="ListParagraph"/>
        <w:shd w:val="clear" w:color="auto" w:fill="DBE5F1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>38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44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</w:t>
      </w:r>
      <w:r>
        <w:rPr>
          <w:rFonts w:ascii="Comic Sans MS" w:hAnsi="Comic Sans MS" w:cs="Comic Sans MS"/>
          <w:b/>
          <w:bCs/>
          <w:color w:val="0F243E"/>
        </w:rPr>
        <w:t>74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18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46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+ </w:t>
      </w:r>
      <w:r>
        <w:rPr>
          <w:rFonts w:ascii="Comic Sans MS" w:hAnsi="Comic Sans MS" w:cs="Comic Sans MS"/>
          <w:b/>
          <w:bCs/>
          <w:color w:val="0F243E"/>
        </w:rPr>
        <w:t>29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7C3B9C" w:rsidRPr="00B92E15" w:rsidRDefault="007C3B9C" w:rsidP="00D8448E">
      <w:pPr>
        <w:pStyle w:val="ListParagraph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  <w:sz w:val="18"/>
          <w:szCs w:val="18"/>
        </w:rPr>
      </w:pPr>
    </w:p>
    <w:p w:rsidR="007C3B9C" w:rsidRDefault="007C3B9C" w:rsidP="00D8448E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6" o:spid="_x0000_s1028" type="#_x0000_t202" style="position:absolute;left:0;text-align:left;margin-left:267.3pt;margin-top:23.6pt;width:280.35pt;height:117.15pt;z-index:251671552;visibility:visible" strokeweight=".5pt">
            <v:textbox>
              <w:txbxContent>
                <w:p w:rsidR="007C3B9C" w:rsidRDefault="007C3B9C" w:rsidP="00436ACA"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17" o:spid="_x0000_i1047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18" o:spid="_x0000_i1048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19" o:spid="_x0000_i1049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0" o:spid="_x0000_i1050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1" o:spid="_x0000_i1051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C5598">
                    <w:rPr>
                      <w:sz w:val="12"/>
                      <w:szCs w:val="12"/>
                    </w:rPr>
                    <w:t xml:space="preserve">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2" o:spid="_x0000_i1052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  <w:r w:rsidRPr="00CC5598">
                    <w:rPr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CC5598">
                    <w:t>+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3" o:spid="_x0000_i1053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4" o:spid="_x0000_i1054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5" o:spid="_x0000_i1055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>
                    <w:t xml:space="preserve">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6" o:spid="_x0000_i1056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7" o:spid="_x0000_i1057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  <w:r>
                    <w:t xml:space="preserve"> </w:t>
                  </w:r>
                  <w:r w:rsidRPr="00CC5598">
                    <w:t xml:space="preserve"> </w:t>
                  </w:r>
                  <w:r>
                    <w:t xml:space="preserve"> =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8" o:spid="_x0000_i1058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29" o:spid="_x0000_i1059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0" o:spid="_x0000_i1060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1" o:spid="_x0000_i1061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2" o:spid="_x0000_i1062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3" o:spid="_x0000_i1063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4" o:spid="_x0000_i1064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5" o:spid="_x0000_i1065" type="#_x0000_t75" style="width:11.25pt;height:79.5pt;visibility:visible">
                        <v:imagedata r:id="rId9" o:title="" cropbottom="-165f" cropright="-570f"/>
                        <o:lock v:ext="edit" aspectratio="f"/>
                      </v:shape>
                    </w:pict>
                  </w:r>
                  <w:r>
                    <w:t xml:space="preserve"> 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6" o:spid="_x0000_i1066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7" o:spid="_x0000_i1067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8" o:spid="_x0000_i1068" type="#_x0000_t75" style="width:9pt;height:28.5pt;visibility:visible">
                        <v:imagedata r:id="rId10" o:title="" cropbottom="-811f" cropright="-1080f"/>
                        <o:lock v:ext="edit" aspectratio="f"/>
                      </v:shape>
                    </w:pict>
                  </w:r>
                </w:p>
                <w:p w:rsidR="007C3B9C" w:rsidRDefault="007C3B9C" w:rsidP="00436ACA">
                  <w:r w:rsidRPr="00CC5598">
                    <w:rPr>
                      <w:sz w:val="28"/>
                      <w:szCs w:val="28"/>
                    </w:rPr>
                    <w:t>…….…   +    …….…         =   …….…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5" o:spid="_x0000_s1029" type="#_x0000_t202" style="position:absolute;left:0;text-align:left;margin-left:-4.5pt;margin-top:22.8pt;width:261.85pt;height:117.15pt;z-index:251670528;visibility:visible" strokeweight=".5pt">
            <v:textbox>
              <w:txbxContent>
                <w:p w:rsidR="007C3B9C" w:rsidRDefault="007C3B9C">
                  <w:pPr>
                    <w:rPr>
                      <w:noProof/>
                      <w:sz w:val="12"/>
                      <w:szCs w:val="12"/>
                      <w:lang w:eastAsia="tr-TR"/>
                    </w:rPr>
                  </w:pP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39" o:spid="_x0000_i1089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0" o:spid="_x0000_i1090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1" o:spid="_x0000_i1091" type="#_x0000_t75" style="width:11.25pt;height:79.5pt;visibility:visible">
                        <v:imagedata r:id="rId11" o:title=""/>
                      </v:shape>
                    </w:pict>
                  </w:r>
                  <w:r w:rsidRPr="00CC5598">
                    <w:rPr>
                      <w:sz w:val="12"/>
                      <w:szCs w:val="12"/>
                    </w:rPr>
                    <w:t xml:space="preserve">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2" o:spid="_x0000_i1092" type="#_x0000_t75" style="width:9pt;height:28.5pt;visibility:visible">
                        <v:imagedata r:id="rId12" o:title=""/>
                      </v:shape>
                    </w:pict>
                  </w:r>
                  <w:r w:rsidRPr="00CC5598">
                    <w:rPr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CC5598">
                    <w:t>+</w:t>
                  </w:r>
                  <w:r>
                    <w:t xml:space="preserve">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3" o:spid="_x0000_i1093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4" o:spid="_x0000_i1094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5" o:spid="_x0000_i1095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6" o:spid="_x0000_i1096" type="#_x0000_t75" style="width:11.25pt;height:79.5pt;visibility:visible">
                        <v:imagedata r:id="rId11" o:title=""/>
                      </v:shape>
                    </w:pict>
                  </w:r>
                  <w:r>
                    <w:t xml:space="preserve">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7" o:spid="_x0000_i1097" type="#_x0000_t75" style="width:9pt;height:28.5pt;visibility:visible">
                        <v:imagedata r:id="rId12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8" o:spid="_x0000_i1098" type="#_x0000_t75" style="width:9pt;height:28.5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CC5598">
                    <w:t xml:space="preserve"> </w:t>
                  </w:r>
                  <w:r>
                    <w:t xml:space="preserve"> </w:t>
                  </w:r>
                  <w:r w:rsidRPr="00CC5598">
                    <w:t>=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49" o:spid="_x0000_i1099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0" o:spid="_x0000_i1100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1" o:spid="_x0000_i1101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2" o:spid="_x0000_i1102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3" o:spid="_x0000_i1103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4" o:spid="_x0000_i1104" type="#_x0000_t75" style="width:11.25pt;height:79.5pt;visibility:visible">
                        <v:imagedata r:id="rId11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5" o:spid="_x0000_i1105" type="#_x0000_t75" style="width:11.25pt;height:79.5pt;visibility:visible">
                        <v:imagedata r:id="rId11" o:title=""/>
                      </v:shape>
                    </w:pict>
                  </w:r>
                  <w:r>
                    <w:rPr>
                      <w:noProof/>
                      <w:sz w:val="12"/>
                      <w:szCs w:val="12"/>
                      <w:lang w:eastAsia="tr-TR"/>
                    </w:rPr>
                    <w:t xml:space="preserve">     </w: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6" o:spid="_x0000_i1106" type="#_x0000_t75" style="width:9pt;height:28.5pt;visibility:visible">
                        <v:imagedata r:id="rId12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7" o:spid="_x0000_i1107" type="#_x0000_t75" style="width:9pt;height:28.5pt;visibility:visible">
                        <v:imagedata r:id="rId12" o:title=""/>
                      </v:shape>
                    </w:pict>
                  </w:r>
                  <w:r w:rsidRPr="00C12401">
                    <w:rPr>
                      <w:noProof/>
                      <w:sz w:val="12"/>
                      <w:szCs w:val="12"/>
                      <w:lang w:eastAsia="tr-TR"/>
                    </w:rPr>
                    <w:pict>
                      <v:shape id="Resim 258" o:spid="_x0000_i1108" type="#_x0000_t75" style="width:9pt;height:28.5pt;visibility:visible">
                        <v:imagedata r:id="rId12" o:title=""/>
                      </v:shape>
                    </w:pict>
                  </w:r>
                </w:p>
                <w:p w:rsidR="007C3B9C" w:rsidRDefault="007C3B9C">
                  <w:r w:rsidRPr="00CC5598">
                    <w:rPr>
                      <w:sz w:val="28"/>
                      <w:szCs w:val="28"/>
                    </w:rPr>
                    <w:t>…….…   +    …….…         =   …….…</w:t>
                  </w:r>
                </w:p>
              </w:txbxContent>
            </v:textbox>
          </v:shape>
        </w:pict>
      </w:r>
      <w:r w:rsidRPr="0050368A">
        <w:rPr>
          <w:rFonts w:ascii="Comic Sans MS" w:hAnsi="Comic Sans MS" w:cs="Comic Sans MS"/>
          <w:b/>
          <w:bCs/>
          <w:color w:val="00B050"/>
          <w:sz w:val="24"/>
          <w:szCs w:val="24"/>
        </w:rPr>
        <w:t>Aşağıdaki modellerle gösterilen toplama işlemlerini yapınız.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( 5 puan )</w:t>
      </w:r>
    </w:p>
    <w:p w:rsidR="007C3B9C" w:rsidRDefault="007C3B9C" w:rsidP="005C3CA8">
      <w:pPr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7C3B9C" w:rsidRDefault="007C3B9C" w:rsidP="005C3CA8">
      <w:pPr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7C3B9C" w:rsidRDefault="007C3B9C" w:rsidP="005C3CA8">
      <w:pPr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7C3B9C" w:rsidRPr="005C3CA8" w:rsidRDefault="007C3B9C" w:rsidP="005C3CA8">
      <w:pPr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7C3B9C" w:rsidRDefault="007C3B9C" w:rsidP="005C3CA8">
      <w:pPr>
        <w:pStyle w:val="ListParagraph"/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7C3B9C" w:rsidRDefault="007C3B9C" w:rsidP="005C3CA8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>Aşağıdaki toplama işlemlerini toplananları onluk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ve </w:t>
      </w: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birlik olarak yazınız.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( 5 puan )</w:t>
      </w:r>
    </w:p>
    <w:p w:rsidR="007C3B9C" w:rsidRDefault="007C3B9C" w:rsidP="00CC5598">
      <w:pPr>
        <w:pStyle w:val="ListParagraph"/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D4178B">
        <w:rPr>
          <w:noProof/>
          <w:lang w:eastAsia="tr-TR"/>
        </w:rPr>
        <w:pict>
          <v:shape id="Resim 23" o:spid="_x0000_i1109" type="#_x0000_t75" style="width:207.75pt;height:66.75pt;visibility:visible">
            <v:imagedata r:id="rId13" o:title=""/>
          </v:shape>
        </w:pic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                 </w:t>
      </w:r>
      <w:r w:rsidRPr="00D4178B">
        <w:rPr>
          <w:noProof/>
          <w:lang w:eastAsia="tr-TR"/>
        </w:rPr>
        <w:pict>
          <v:shape id="Resim 24" o:spid="_x0000_i1110" type="#_x0000_t75" style="width:194.25pt;height:68.25pt;visibility:visible">
            <v:imagedata r:id="rId14" o:title=""/>
          </v:shape>
        </w:pict>
      </w:r>
    </w:p>
    <w:p w:rsidR="007C3B9C" w:rsidRDefault="007C3B9C" w:rsidP="00CC5598">
      <w:pPr>
        <w:pStyle w:val="ListParagraph"/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7C3B9C" w:rsidRPr="000F4748" w:rsidRDefault="007C3B9C" w:rsidP="000F4748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 w:rsidRPr="000F4748">
        <w:rPr>
          <w:rFonts w:ascii="Comic Sans MS" w:hAnsi="Comic Sans MS" w:cs="Comic Sans MS"/>
          <w:b/>
          <w:bCs/>
          <w:color w:val="00B050"/>
          <w:sz w:val="24"/>
          <w:szCs w:val="24"/>
        </w:rPr>
        <w:t xml:space="preserve">Aşağıdaki toplama işlemlerini zihinden yapınız. 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(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>10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puan )</w:t>
      </w:r>
    </w:p>
    <w:p w:rsidR="007C3B9C" w:rsidRDefault="007C3B9C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261" o:spid="_x0000_s1030" type="#_x0000_t202" style="position:absolute;left:0;text-align:left;margin-left:499.55pt;margin-top:14.95pt;width:67.15pt;height:20.2pt;rotation:90;z-index:251679744;visibility:visible" strokecolor="white" strokeweight=".5pt">
            <v:textbox>
              <w:txbxContent>
                <w:p w:rsidR="007C3B9C" w:rsidRDefault="007C3B9C" w:rsidP="0007358C"/>
              </w:txbxContent>
            </v:textbox>
          </v:shape>
        </w:pict>
      </w:r>
      <w:r>
        <w:rPr>
          <w:noProof/>
          <w:lang w:eastAsia="tr-TR"/>
        </w:rPr>
        <w:pict>
          <v:shape id="Metin Kutusu 260" o:spid="_x0000_s1031" type="#_x0000_t202" style="position:absolute;left:0;text-align:left;margin-left:417.7pt;margin-top:31.8pt;width:104.35pt;height:20.2pt;z-index:251678720;visibility:visible" strokecolor="white" strokeweight=".5pt">
            <v:textbox>
              <w:txbxContent>
                <w:p w:rsidR="007C3B9C" w:rsidRDefault="007C3B9C" w:rsidP="0007358C"/>
              </w:txbxContent>
            </v:textbox>
          </v:shape>
        </w:pict>
      </w:r>
      <w:r>
        <w:rPr>
          <w:noProof/>
          <w:lang w:eastAsia="tr-TR"/>
        </w:rPr>
        <w:pict>
          <v:shape id="Metin Kutusu 259" o:spid="_x0000_s1032" type="#_x0000_t202" style="position:absolute;left:0;text-align:left;margin-left:18.2pt;margin-top:31.9pt;width:104.35pt;height:20.2pt;z-index:251677696;visibility:visible" strokecolor="white" strokeweight=".5pt">
            <v:textbox>
              <w:txbxContent>
                <w:p w:rsidR="007C3B9C" w:rsidRDefault="007C3B9C"/>
              </w:txbxContent>
            </v:textbox>
          </v:shape>
        </w:pict>
      </w:r>
      <w:r w:rsidRPr="00D4178B">
        <w:rPr>
          <w:noProof/>
          <w:shd w:val="clear" w:color="auto" w:fill="DBE5F1"/>
          <w:lang w:eastAsia="tr-TR"/>
        </w:rPr>
        <w:pict>
          <v:shape id="Resim 46" o:spid="_x0000_i1111" type="#_x0000_t75" style="width:509.25pt;height:51.75pt;visibility:visible">
            <v:imagedata r:id="rId15" o:title=""/>
          </v:shape>
        </w:pict>
      </w:r>
    </w:p>
    <w:p w:rsidR="007C3B9C" w:rsidRPr="007A3D41" w:rsidRDefault="007C3B9C" w:rsidP="007A3D41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7A3D41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Aşağıdaki toplama işlemlerini zihinden yapınız. </w:t>
      </w:r>
      <w:r w:rsidRPr="00A965D7">
        <w:rPr>
          <w:rFonts w:ascii="Comic Sans MS" w:hAnsi="Comic Sans MS" w:cs="Comic Sans MS"/>
          <w:b/>
          <w:bCs/>
          <w:color w:val="7030A0"/>
          <w:sz w:val="24"/>
          <w:szCs w:val="24"/>
        </w:rPr>
        <w:t>( 5 puan )</w:t>
      </w:r>
    </w:p>
    <w:p w:rsidR="007C3B9C" w:rsidRDefault="007C3B9C" w:rsidP="007A3D41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D4178B">
        <w:rPr>
          <w:noProof/>
          <w:lang w:eastAsia="tr-TR"/>
        </w:rPr>
        <w:pict>
          <v:shape id="Resim 47" o:spid="_x0000_i1112" type="#_x0000_t75" style="width:468pt;height:72.75pt;visibility:visible">
            <v:imagedata r:id="rId16" o:title=""/>
          </v:shape>
        </w:pict>
      </w:r>
    </w:p>
    <w:p w:rsidR="007C3B9C" w:rsidRDefault="007C3B9C" w:rsidP="00105219">
      <w:pPr>
        <w:pStyle w:val="ListParagraph"/>
        <w:tabs>
          <w:tab w:val="left" w:pos="4469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  <w:sectPr w:rsidR="007C3B9C" w:rsidSect="00EE26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9" o:spid="_x0000_s1033" type="#_x0000_t5" style="position:absolute;left:0;text-align:left;margin-left:14.95pt;margin-top:3.9pt;width:91pt;height:47.5pt;z-index:251637760;visibility:visible;v-text-anchor:middle" fillcolor="#002060" strokecolor="#243f60" strokeweight="2pt"/>
        </w:pict>
      </w:r>
    </w:p>
    <w:p w:rsidR="007C3B9C" w:rsidRDefault="007C3B9C" w:rsidP="00105219">
      <w:pPr>
        <w:pStyle w:val="ListParagraph"/>
        <w:tabs>
          <w:tab w:val="left" w:pos="4469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3" o:spid="_x0000_s1034" type="#_x0000_t202" style="position:absolute;left:0;text-align:left;margin-left:111.45pt;margin-top:4.5pt;width:85.85pt;height:22.85pt;z-index:251673600;visibility:visible" strokeweight=".5pt">
            <v:textbox>
              <w:txbxContent>
                <w:p w:rsidR="007C3B9C" w:rsidRDefault="007C3B9C"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10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86" o:spid="_x0000_s1035" type="#_x0000_t5" style="position:absolute;left:0;text-align:left;margin-left:205.35pt;margin-top:1.7pt;width:91pt;height:47.5pt;z-index:251646976;visibility:visible;v-text-anchor:middle" fillcolor="#002060" strokecolor="#243f60" strokeweight="2pt"/>
        </w:pict>
      </w:r>
      <w:r>
        <w:rPr>
          <w:noProof/>
          <w:lang w:eastAsia="tr-TR"/>
        </w:rPr>
        <w:pict>
          <v:shape id="İkizkenar Üçgen 95" o:spid="_x0000_s1036" type="#_x0000_t5" style="position:absolute;left:0;text-align:left;margin-left:395.05pt;margin-top:1.9pt;width:91pt;height:47.5pt;z-index:251656192;visibility:visible;v-text-anchor:middle" fillcolor="#002060" strokecolor="#243f60" strokeweight="2pt"/>
        </w:pic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</w:p>
    <w:p w:rsidR="007C3B9C" w:rsidRDefault="007C3B9C" w:rsidP="007A3D41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Metin Kutusu 60" o:spid="_x0000_s1037" type="#_x0000_t202" style="position:absolute;left:0;text-align:left;margin-left:46.85pt;margin-top:8.05pt;width:29.15pt;height:19.65pt;z-index:251638784;visibility:visible" strokeweight=".5pt">
            <v:textbox>
              <w:txbxContent>
                <w:p w:rsidR="007C3B9C" w:rsidRPr="007A3D41" w:rsidRDefault="007C3B9C">
                  <w:pPr>
                    <w:rPr>
                      <w:b/>
                      <w:bCs/>
                    </w:rPr>
                  </w:pPr>
                  <w:r w:rsidRPr="007A3D41">
                    <w:rPr>
                      <w:b/>
                      <w:bCs/>
                      <w:color w:val="FF0000"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38" type="#_x0000_t202" style="position:absolute;left:0;text-align:left;margin-left:426.5pt;margin-top:7.55pt;width:29.15pt;height:19.65pt;z-index:251657216;visibility:visible" strokeweight=".5pt">
            <v:textbox>
              <w:txbxContent>
                <w:p w:rsidR="007C3B9C" w:rsidRPr="007A3D41" w:rsidRDefault="007C3B9C" w:rsidP="0010521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FF0000"/>
                      <w:sz w:val="24"/>
                      <w:szCs w:val="24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39" type="#_x0000_t202" style="position:absolute;left:0;text-align:left;margin-left:238.2pt;margin-top:5.4pt;width:29.15pt;height:19.65pt;z-index:251648000;visibility:visible" strokeweight=".5pt">
            <v:textbox>
              <w:txbxContent>
                <w:p w:rsidR="007C3B9C" w:rsidRPr="007A3D41" w:rsidRDefault="007C3B9C" w:rsidP="0010521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FF0000"/>
                      <w:sz w:val="24"/>
                      <w:szCs w:val="24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6" o:spid="_x0000_s1040" type="#_x0000_t202" style="position:absolute;left:0;text-align:left;margin-left:65.75pt;margin-top:96.75pt;width:26.45pt;height:19pt;z-index:251644928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41" type="#_x0000_t202" style="position:absolute;left:0;text-align:left;margin-left:66.05pt;margin-top:69.1pt;width:26.45pt;height:19pt;z-index:251643904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3" o:spid="_x0000_s1042" type="#_x0000_t202" style="position:absolute;left:0;text-align:left;margin-left:26.9pt;margin-top:96.55pt;width:26.45pt;height:19pt;z-index:251641856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43" type="#_x0000_t202" style="position:absolute;left:0;text-align:left;margin-left:27.4pt;margin-top:69.15pt;width:26.45pt;height:19pt;z-index:251642880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44" type="#_x0000_t202" style="position:absolute;left:0;text-align:left;margin-left:65.6pt;margin-top:38.8pt;width:26.5pt;height:19pt;z-index:251640832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45" type="#_x0000_t202" style="position:absolute;left:0;text-align:left;margin-left:27.15pt;margin-top:39.05pt;width:26.5pt;height:19pt;z-index:251639808;visibility:visible" strokeweight=".5pt">
            <v:textbox>
              <w:txbxContent>
                <w:p w:rsidR="007C3B9C" w:rsidRPr="00105219" w:rsidRDefault="007C3B9C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20</w:t>
                  </w:r>
                </w:p>
              </w:txbxContent>
            </v:textbox>
          </v:shape>
        </w:pict>
      </w:r>
    </w:p>
    <w:p w:rsidR="007C3B9C" w:rsidRPr="00105219" w:rsidRDefault="007C3B9C" w:rsidP="00105219">
      <w:r>
        <w:rPr>
          <w:noProof/>
          <w:lang w:eastAsia="tr-TR"/>
        </w:rPr>
        <w:pict>
          <v:shape id="Metin Kutusu 101" o:spid="_x0000_s1046" type="#_x0000_t202" style="position:absolute;margin-left:406.4pt;margin-top:8.1pt;width:26.45pt;height:19pt;z-index:251659264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8" o:spid="_x0000_s1047" type="#_x0000_t202" style="position:absolute;margin-left:445.85pt;margin-top:8.7pt;width:26.45pt;height:19pt;z-index:251662336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3" o:spid="_x0000_s1048" style="position:absolute;margin-left:401.75pt;margin-top:3.1pt;width:77.4pt;height:90.3pt;z-index:251655168;visibility:visible;v-text-anchor:middle" fillcolor="yellow" strokecolor="#243f60" strokeweight="2pt"/>
        </w:pict>
      </w:r>
      <w:r>
        <w:rPr>
          <w:noProof/>
          <w:lang w:eastAsia="tr-TR"/>
        </w:rPr>
        <w:pict>
          <v:shape id="Metin Kutusu 92" o:spid="_x0000_s1049" type="#_x0000_t202" style="position:absolute;margin-left:254.25pt;margin-top:8.9pt;width:26.45pt;height:19pt;z-index:251650048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3" o:spid="_x0000_s1050" type="#_x0000_t202" style="position:absolute;margin-left:218.5pt;margin-top:8.85pt;width:26.45pt;height:19pt;z-index:251649024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4" o:spid="_x0000_s1051" style="position:absolute;margin-left:211.25pt;margin-top:1.65pt;width:77.4pt;height:90.3pt;z-index:251645952;visibility:visible;v-text-anchor:middle" fillcolor="yellow" strokecolor="#243f60" strokeweight="2pt"/>
        </w:pict>
      </w:r>
      <w:r>
        <w:rPr>
          <w:noProof/>
          <w:lang w:eastAsia="tr-TR"/>
        </w:rPr>
        <w:pict>
          <v:rect id="Dikdörtgen 48" o:spid="_x0000_s1052" style="position:absolute;margin-left:21.6pt;margin-top:3.7pt;width:77.4pt;height:88.4pt;z-index:251636736;visibility:visible;v-text-anchor:middle" fillcolor="yellow" strokecolor="#243f60" strokeweight="2pt"/>
        </w:pict>
      </w:r>
    </w:p>
    <w:p w:rsidR="007C3B9C" w:rsidRPr="00105219" w:rsidRDefault="007C3B9C" w:rsidP="00105219">
      <w:r>
        <w:rPr>
          <w:noProof/>
          <w:lang w:eastAsia="tr-TR"/>
        </w:rPr>
        <w:pict>
          <v:shape id="Metin Kutusu 99" o:spid="_x0000_s1053" type="#_x0000_t202" style="position:absolute;margin-left:445.9pt;margin-top:24.95pt;width:26.45pt;height:19pt;z-index:251660288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054" type="#_x0000_t202" style="position:absolute;margin-left:406.25pt;margin-top:24.6pt;width:26.45pt;height:19pt;z-index:251661312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55" type="#_x0000_t202" style="position:absolute;margin-left:445.55pt;margin-top:4.05pt;width:26.45pt;height:19pt;z-index:251663360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56" type="#_x0000_t202" style="position:absolute;margin-left:406.25pt;margin-top:4.1pt;width:26.45pt;height:19pt;z-index:251658240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57" type="#_x0000_t202" style="position:absolute;margin-left:252.9pt;margin-top:11.6pt;width:26.45pt;height:19pt;z-index:251652096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58" type="#_x0000_t202" style="position:absolute;margin-left:218.1pt;margin-top:11.95pt;width:26.45pt;height:19pt;z-index:251653120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</w:p>
    <w:p w:rsidR="007C3B9C" w:rsidRPr="00105219" w:rsidRDefault="007C3B9C" w:rsidP="00A965D7">
      <w:pPr>
        <w:tabs>
          <w:tab w:val="right" w:pos="10466"/>
        </w:tabs>
      </w:pPr>
      <w:r>
        <w:rPr>
          <w:noProof/>
          <w:lang w:eastAsia="tr-TR"/>
        </w:rPr>
        <w:pict>
          <v:shape id="Metin Kutusu 5" o:spid="_x0000_s1059" type="#_x0000_t202" style="position:absolute;margin-left:445.9pt;margin-top:21.55pt;width:26.45pt;height:19pt;z-index:251675648;visibility:visible" strokeweight=".5pt">
            <v:textbox>
              <w:txbxContent>
                <w:p w:rsidR="007C3B9C" w:rsidRPr="00105219" w:rsidRDefault="007C3B9C" w:rsidP="00A965D7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60" type="#_x0000_t202" style="position:absolute;margin-left:406.45pt;margin-top:20.9pt;width:26.45pt;height:19pt;z-index:251674624;visibility:visible" strokeweight=".5pt">
            <v:textbox>
              <w:txbxContent>
                <w:p w:rsidR="007C3B9C" w:rsidRPr="00105219" w:rsidRDefault="007C3B9C" w:rsidP="00A965D7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61" type="#_x0000_t202" style="position:absolute;margin-left:254.1pt;margin-top:14.55pt;width:26.45pt;height:19pt;z-index:251651072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62" type="#_x0000_t202" style="position:absolute;margin-left:217.95pt;margin-top:14.85pt;width:26.45pt;height:19pt;z-index:251654144;visibility:visible" strokeweight=".5pt">
            <v:textbox>
              <w:txbxContent>
                <w:p w:rsidR="007C3B9C" w:rsidRPr="00105219" w:rsidRDefault="007C3B9C" w:rsidP="00105219">
                  <w:pPr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60</w:t>
                  </w:r>
                </w:p>
              </w:txbxContent>
            </v:textbox>
          </v:shape>
        </w:pict>
      </w:r>
      <w:r>
        <w:tab/>
        <w:t xml:space="preserve">          </w:t>
      </w:r>
    </w:p>
    <w:p w:rsidR="007C3B9C" w:rsidRDefault="007C3B9C" w:rsidP="007D6E42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104" o:spid="_x0000_s1063" type="#_x0000_t202" style="position:absolute;margin-left:8.1pt;margin-top:18.35pt;width:534.5pt;height:22.55pt;z-index:251664384;visibility:visible" fillcolor="#b8cce4" strokeweight=".5pt">
            <v:textbox>
              <w:txbxContent>
                <w:p w:rsidR="007C3B9C" w:rsidRDefault="007C3B9C" w:rsidP="005F6DA4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035B1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Binanın üzerindeki karelere yazdığınız sayıların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035B1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toplamları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,</w:t>
                  </w:r>
                  <w:r w:rsidRPr="00A035B1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çatı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daki sayıya eşit olmalıdır.</w:t>
                  </w:r>
                </w:p>
                <w:p w:rsidR="007C3B9C" w:rsidRPr="00A035B1" w:rsidRDefault="007C3B9C" w:rsidP="005F6DA4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</w:p>
    <w:p w:rsidR="007C3B9C" w:rsidRPr="007A3D41" w:rsidRDefault="007C3B9C" w:rsidP="007D6E42"/>
    <w:p w:rsidR="007C3B9C" w:rsidRPr="00A504B6" w:rsidRDefault="007C3B9C" w:rsidP="00D40EA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504B6">
        <w:rPr>
          <w:rFonts w:ascii="Comic Sans MS" w:hAnsi="Comic Sans MS" w:cs="Comic Sans MS"/>
          <w:b/>
          <w:bCs/>
          <w:color w:val="00B050"/>
        </w:rPr>
        <w:t>Aşağıdaki toplama işlemlerini tahmin ederek tahmininizi gerçek sonuç ile karşılaştırınız.</w:t>
      </w:r>
      <w:r w:rsidRPr="00A965D7">
        <w:rPr>
          <w:noProof/>
          <w:lang w:eastAsia="tr-TR"/>
        </w:rPr>
        <w:t xml:space="preserve"> </w:t>
      </w:r>
    </w:p>
    <w:p w:rsidR="007C3B9C" w:rsidRDefault="007C3B9C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24" o:spid="_x0000_s1064" type="#_x0000_t202" style="position:absolute;margin-left:278.65pt;margin-top:98.05pt;width:262.7pt;height:387.5pt;z-index:251669504;visibility:visible" strokecolor="#7030a0" strokeweight=".5pt">
            <v:textbox>
              <w:txbxContent>
                <w:p w:rsidR="007C3B9C" w:rsidRPr="00CF312D" w:rsidRDefault="007C3B9C" w:rsidP="007D6E42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4469"/>
                    </w:tabs>
                    <w:spacing w:line="240" w:lineRule="auto"/>
                    <w:jc w:val="both"/>
                    <w:rPr>
                      <w:rFonts w:ascii="Comic Sans MS" w:hAnsi="Comic Sans MS" w:cs="Comic Sans MS"/>
                      <w:b/>
                      <w:bCs/>
                      <w:color w:val="002060"/>
                      <w:sz w:val="24"/>
                      <w:szCs w:val="24"/>
                    </w:rPr>
                  </w:pPr>
                  <w:r w:rsidRPr="00CF312D">
                    <w:rPr>
                      <w:rFonts w:ascii="Comic Sans MS" w:hAnsi="Comic Sans MS" w:cs="Comic Sans MS"/>
                      <w:b/>
                      <w:bCs/>
                      <w:color w:val="002060"/>
                      <w:sz w:val="24"/>
                      <w:szCs w:val="24"/>
                    </w:rPr>
                    <w:t>Annemin cüzdanında 95 TL’si vardı. Marketten 36TL’ye kazak ve 42 TL’ye de pantolon aldı. Annemin kaç TL’si kalmıştır?</w:t>
                  </w:r>
                  <w:r w:rsidRPr="007D6E42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5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3B9C" w:rsidRDefault="007C3B9C" w:rsidP="00587067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  <w:p w:rsidR="007C3B9C" w:rsidRPr="00CF312D" w:rsidRDefault="007C3B9C" w:rsidP="007D6E42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4469"/>
                    </w:tabs>
                    <w:spacing w:line="240" w:lineRule="auto"/>
                    <w:jc w:val="both"/>
                    <w:rPr>
                      <w:rFonts w:ascii="Comic Sans MS" w:hAnsi="Comic Sans MS" w:cs="Comic Sans MS"/>
                      <w:b/>
                      <w:bCs/>
                      <w:color w:val="002060"/>
                      <w:sz w:val="24"/>
                      <w:szCs w:val="24"/>
                    </w:rPr>
                  </w:pPr>
                  <w:r w:rsidRPr="00CF312D">
                    <w:rPr>
                      <w:rFonts w:ascii="Comic Sans MS" w:hAnsi="Comic Sans MS" w:cs="Comic Sans MS"/>
                      <w:b/>
                      <w:bCs/>
                      <w:color w:val="002060"/>
                      <w:sz w:val="24"/>
                      <w:szCs w:val="24"/>
                    </w:rPr>
                    <w:t>Burhan’ın hikâye kitabı 64 sayfadır. Hikâye kitabının önce 19 sayfasını sonra da 25 sayfasını okumuştur. Burhan’ın okuyacağı kaç sayfası kalmıştır?</w:t>
                  </w:r>
                  <w:r w:rsidRPr="007D6E42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10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3B9C" w:rsidRDefault="007C3B9C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  <w:t xml:space="preserve">     </w:t>
                  </w:r>
                </w:p>
                <w:p w:rsidR="007C3B9C" w:rsidRDefault="007C3B9C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  <w:t>Başarılar dilerim.</w:t>
                  </w:r>
                </w:p>
                <w:p w:rsidR="007C3B9C" w:rsidRDefault="007C3B9C" w:rsidP="00DE366E"/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65" type="#_x0000_t202" style="position:absolute;margin-left:.4pt;margin-top:98.05pt;width:272.6pt;height:387.5pt;z-index:251668480;visibility:visible" strokecolor="#7030a0" strokeweight=".5pt">
            <v:textbox>
              <w:txbxContent>
                <w:p w:rsidR="007C3B9C" w:rsidRPr="00DE366E" w:rsidRDefault="007C3B9C" w:rsidP="00DE366E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DE366E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Aşağıdaki problemleri çözünüz.</w:t>
                  </w:r>
                </w:p>
                <w:p w:rsidR="007C3B9C" w:rsidRPr="00F5761A" w:rsidRDefault="007C3B9C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LFABET98" w:hAnsi="ALFABET98" w:cs="ALFABET98"/>
                      <w:color w:val="002060"/>
                      <w:sz w:val="20"/>
                      <w:szCs w:val="20"/>
                    </w:rPr>
                  </w:pPr>
                  <w:r w:rsidRPr="00F5761A">
                    <w:rPr>
                      <w:rFonts w:ascii="ALFABET98 Tur" w:hAnsi="ALFABET98 Tur" w:cs="ALFABET98 Tur"/>
                      <w:b/>
                      <w:bCs/>
                      <w:color w:val="002060"/>
                    </w:rPr>
                    <w:t>Bir sınıfta 16 kız,19 tane de erkek öğrenci vardır. Bu sınıfta kaç öğrenci vardır?</w:t>
                  </w:r>
                  <w:r w:rsidRPr="007D6E42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5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7030A0"/>
                      <w:left w:val="dotted" w:sz="4" w:space="0" w:color="7030A0"/>
                      <w:bottom w:val="dotted" w:sz="4" w:space="0" w:color="7030A0"/>
                      <w:right w:val="dotted" w:sz="4" w:space="0" w:color="7030A0"/>
                      <w:insideH w:val="dotted" w:sz="4" w:space="0" w:color="7030A0"/>
                      <w:insideV w:val="dotted" w:sz="4" w:space="0" w:color="7030A0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3B9C" w:rsidRPr="00F5761A" w:rsidRDefault="007C3B9C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LFABET98" w:hAnsi="ALFABET98" w:cs="ALFABET98"/>
                      <w:color w:val="002060"/>
                      <w:sz w:val="20"/>
                      <w:szCs w:val="20"/>
                    </w:rPr>
                  </w:pPr>
                  <w:r w:rsidRPr="00F5761A">
                    <w:rPr>
                      <w:rFonts w:ascii="ALFABET98 Tur" w:hAnsi="ALFABET98 Tur" w:cs="ALFABET98 Tur"/>
                      <w:b/>
                      <w:bCs/>
                      <w:color w:val="002060"/>
                    </w:rPr>
                    <w:t>Bir yolcu otobüsünde 26 tane yolcu vardı. Önce 14 sonra da 9 yolcu daha aldı. Otobüste kaç yolcu olmuştur?</w:t>
                  </w:r>
                  <w:r w:rsidRPr="007D6E42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5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3B9C" w:rsidRDefault="007C3B9C" w:rsidP="00587067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469"/>
                    </w:tabs>
                    <w:jc w:val="both"/>
                    <w:rPr>
                      <w:rFonts w:ascii="ALFABET98" w:hAnsi="ALFABET98" w:cs="ALFABET98"/>
                      <w:b/>
                      <w:bCs/>
                      <w:color w:val="002060"/>
                    </w:rPr>
                  </w:pPr>
                  <w:r w:rsidRPr="00F5761A">
                    <w:rPr>
                      <w:rFonts w:ascii="ALFABET98 Tur" w:hAnsi="ALFABET98 Tur" w:cs="ALFABET98 Tur"/>
                      <w:b/>
                      <w:bCs/>
                      <w:color w:val="002060"/>
                    </w:rPr>
                    <w:t>Aslı’nın yaşı 14’tür.Annesi ise Aslı’dan 25 yaş daha fazladır. Annesi ile Aslı’nın yaşları toplamı kaçtır?</w:t>
                  </w:r>
                  <w:r>
                    <w:rPr>
                      <w:rFonts w:ascii="ALFABET98" w:hAnsi="ALFABET98" w:cs="ALFABET98"/>
                      <w:b/>
                      <w:bCs/>
                      <w:color w:val="002060"/>
                    </w:rPr>
                    <w:t xml:space="preserve"> </w:t>
                  </w:r>
                </w:p>
                <w:p w:rsidR="007C3B9C" w:rsidRPr="00F5761A" w:rsidRDefault="007C3B9C" w:rsidP="0007358C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ALFABET98" w:hAnsi="ALFABET98" w:cs="ALFABET98"/>
                      <w:b/>
                      <w:bCs/>
                      <w:color w:val="002060"/>
                    </w:rPr>
                  </w:pP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10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3B9C" w:rsidRPr="00C12401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7C3B9C" w:rsidRPr="00C12401" w:rsidRDefault="007C3B9C" w:rsidP="00C12401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3B9C" w:rsidRDefault="007C3B9C" w:rsidP="00587067">
                  <w:pPr>
                    <w:pStyle w:val="ListParagraph"/>
                    <w:ind w:left="36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66" type="#_x0000_t202" style="position:absolute;margin-left:484.3pt;margin-top:34.25pt;width:91.35pt;height:22.8pt;rotation:-90;z-index:251676672;visibility:visible" strokeweight=".5pt">
            <v:textbox>
              <w:txbxContent>
                <w:p w:rsidR="007C3B9C" w:rsidRDefault="007C3B9C" w:rsidP="00A965D7"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10</w:t>
                  </w:r>
                  <w:r w:rsidRPr="00A965D7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4" o:spid="_x0000_s1067" type="#_x0000_t202" style="position:absolute;margin-left:417.15pt;margin-top:70.8pt;width:51pt;height:19pt;z-index:251666432;visibility:visible" fillcolor="yellow" strokeweight=".5pt">
            <v:textbox>
              <w:txbxContent>
                <w:p w:rsidR="007C3B9C" w:rsidRPr="001E3C42" w:rsidRDefault="007C3B9C" w:rsidP="00A504B6">
                  <w:pPr>
                    <w:rPr>
                      <w:b/>
                      <w:bCs/>
                      <w:color w:val="002060"/>
                    </w:rPr>
                  </w:pPr>
                  <w:r w:rsidRPr="001E3C42">
                    <w:rPr>
                      <w:b/>
                      <w:bCs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5" o:spid="_x0000_s1068" type="#_x0000_t202" style="position:absolute;margin-left:245.65pt;margin-top:70.05pt;width:51pt;height:19pt;z-index:251667456;visibility:visible" fillcolor="yellow" strokeweight=".5pt">
            <v:textbox>
              <w:txbxContent>
                <w:p w:rsidR="007C3B9C" w:rsidRPr="001E3C42" w:rsidRDefault="007C3B9C" w:rsidP="00A504B6">
                  <w:pPr>
                    <w:rPr>
                      <w:b/>
                      <w:bCs/>
                      <w:color w:val="002060"/>
                    </w:rPr>
                  </w:pPr>
                  <w:r w:rsidRPr="001E3C42">
                    <w:rPr>
                      <w:b/>
                      <w:bCs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69" type="#_x0000_t202" style="position:absolute;margin-left:69.15pt;margin-top:70.8pt;width:51pt;height:19pt;z-index:251665408;visibility:visible" fillcolor="yellow" strokeweight=".5pt">
            <v:textbox>
              <w:txbxContent>
                <w:p w:rsidR="007C3B9C" w:rsidRPr="001E3C42" w:rsidRDefault="007C3B9C" w:rsidP="001C1B50">
                  <w:pPr>
                    <w:rPr>
                      <w:b/>
                      <w:bCs/>
                      <w:color w:val="002060"/>
                    </w:rPr>
                  </w:pPr>
                  <w:r w:rsidRPr="001E3C42">
                    <w:rPr>
                      <w:b/>
                      <w:bCs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 w:rsidRPr="00D4178B">
        <w:rPr>
          <w:noProof/>
          <w:lang w:eastAsia="tr-TR"/>
        </w:rPr>
        <w:pict>
          <v:shape id="Resim 106" o:spid="_x0000_i1113" type="#_x0000_t75" style="width:176.25pt;height:90pt;visibility:visible">
            <v:imagedata r:id="rId17" o:title=""/>
          </v:shape>
        </w:pict>
      </w:r>
      <w:r>
        <w:rPr>
          <w:noProof/>
          <w:lang w:eastAsia="tr-TR"/>
        </w:rPr>
        <w:t xml:space="preserve">  </w:t>
      </w:r>
      <w:r w:rsidRPr="00D4178B">
        <w:rPr>
          <w:noProof/>
          <w:lang w:eastAsia="tr-TR"/>
        </w:rPr>
        <w:pict>
          <v:shape id="Resim 111" o:spid="_x0000_i1114" type="#_x0000_t75" style="width:164.25pt;height:91.5pt;visibility:visible">
            <v:imagedata r:id="rId18" o:title=""/>
          </v:shape>
        </w:pict>
      </w:r>
      <w:r>
        <w:rPr>
          <w:noProof/>
          <w:lang w:eastAsia="tr-TR"/>
        </w:rPr>
        <w:t xml:space="preserve">   </w:t>
      </w:r>
      <w:r w:rsidRPr="00D4178B">
        <w:rPr>
          <w:noProof/>
          <w:lang w:eastAsia="tr-TR"/>
        </w:rPr>
        <w:pict>
          <v:shape id="Resim 112" o:spid="_x0000_i1115" type="#_x0000_t75" style="width:162.75pt;height:90pt;visibility:visible">
            <v:imagedata r:id="rId19" o:title=""/>
          </v:shape>
        </w:pict>
      </w:r>
      <w:r>
        <w:rPr>
          <w:noProof/>
          <w:lang w:eastAsia="tr-TR"/>
        </w:rPr>
        <w:t xml:space="preserve"> </w:t>
      </w: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Default="007C3B9C" w:rsidP="00105219">
      <w:pPr>
        <w:rPr>
          <w:noProof/>
          <w:lang w:eastAsia="tr-TR"/>
        </w:rPr>
      </w:pPr>
    </w:p>
    <w:p w:rsidR="007C3B9C" w:rsidRPr="00105219" w:rsidRDefault="007C3B9C" w:rsidP="00105219">
      <w:r>
        <w:rPr>
          <w:noProof/>
          <w:lang w:eastAsia="tr-TR"/>
        </w:rPr>
        <w:t xml:space="preserve">                                     </w:t>
      </w:r>
      <w:r w:rsidRPr="00603416">
        <w:rPr>
          <w:noProof/>
          <w:lang w:eastAsia="tr-TR"/>
        </w:rPr>
        <w:t xml:space="preserve"> </w:t>
      </w:r>
    </w:p>
    <w:sectPr w:rsidR="007C3B9C" w:rsidRPr="00105219" w:rsidSect="00681A4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B9C" w:rsidRDefault="007C3B9C" w:rsidP="00EE263C">
      <w:pPr>
        <w:spacing w:after="0" w:line="240" w:lineRule="auto"/>
      </w:pPr>
      <w:r>
        <w:separator/>
      </w:r>
    </w:p>
  </w:endnote>
  <w:endnote w:type="continuationSeparator" w:id="0">
    <w:p w:rsidR="007C3B9C" w:rsidRDefault="007C3B9C" w:rsidP="00EE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B9C" w:rsidRDefault="007C3B9C" w:rsidP="00EE263C">
      <w:pPr>
        <w:spacing w:after="0" w:line="240" w:lineRule="auto"/>
      </w:pPr>
      <w:r>
        <w:separator/>
      </w:r>
    </w:p>
  </w:footnote>
  <w:footnote w:type="continuationSeparator" w:id="0">
    <w:p w:rsidR="007C3B9C" w:rsidRDefault="007C3B9C" w:rsidP="00EE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4A77"/>
    <w:multiLevelType w:val="hybridMultilevel"/>
    <w:tmpl w:val="EF9A9350"/>
    <w:lvl w:ilvl="0" w:tplc="F5BE44A2">
      <w:start w:val="4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DD734F"/>
    <w:multiLevelType w:val="hybridMultilevel"/>
    <w:tmpl w:val="89DAF746"/>
    <w:lvl w:ilvl="0" w:tplc="6A768B54">
      <w:start w:val="11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D9574E"/>
    <w:multiLevelType w:val="hybridMultilevel"/>
    <w:tmpl w:val="04EAD1B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013466"/>
    <w:multiLevelType w:val="hybridMultilevel"/>
    <w:tmpl w:val="E69C6E46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913C7E"/>
    <w:multiLevelType w:val="hybridMultilevel"/>
    <w:tmpl w:val="6F50C91A"/>
    <w:lvl w:ilvl="0" w:tplc="046E2DE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Comic Sans MS" w:hint="default"/>
        <w:b/>
        <w:bCs/>
        <w:color w:val="00B05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3F6F56"/>
    <w:multiLevelType w:val="hybridMultilevel"/>
    <w:tmpl w:val="2F4264FC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DA5443"/>
    <w:multiLevelType w:val="hybridMultilevel"/>
    <w:tmpl w:val="79BED162"/>
    <w:lvl w:ilvl="0" w:tplc="207CA84E">
      <w:start w:val="2"/>
      <w:numFmt w:val="lowerLetter"/>
      <w:lvlText w:val="%1)"/>
      <w:lvlJc w:val="left"/>
      <w:pPr>
        <w:ind w:left="360" w:hanging="360"/>
      </w:pPr>
      <w:rPr>
        <w:rFonts w:hint="default"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0B7CFA"/>
    <w:multiLevelType w:val="hybridMultilevel"/>
    <w:tmpl w:val="898E8014"/>
    <w:lvl w:ilvl="0" w:tplc="12E08C04">
      <w:start w:val="1"/>
      <w:numFmt w:val="lowerLetter"/>
      <w:lvlText w:val="%1)"/>
      <w:lvlJc w:val="left"/>
      <w:pPr>
        <w:ind w:left="360" w:hanging="360"/>
      </w:pPr>
      <w:rPr>
        <w:rFonts w:ascii="Comic Sans MS" w:hAnsi="Comic Sans MS" w:cs="Comic Sans MS" w:hint="default"/>
        <w:b/>
        <w:bCs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E1760"/>
    <w:multiLevelType w:val="hybridMultilevel"/>
    <w:tmpl w:val="1F5A2AF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63C"/>
    <w:rsid w:val="0007358C"/>
    <w:rsid w:val="000C642D"/>
    <w:rsid w:val="000F4748"/>
    <w:rsid w:val="00105219"/>
    <w:rsid w:val="001216BD"/>
    <w:rsid w:val="001B51BC"/>
    <w:rsid w:val="001C1B50"/>
    <w:rsid w:val="001E3C42"/>
    <w:rsid w:val="001E5BAD"/>
    <w:rsid w:val="002D7466"/>
    <w:rsid w:val="00436ACA"/>
    <w:rsid w:val="00461C38"/>
    <w:rsid w:val="004C1242"/>
    <w:rsid w:val="004E3437"/>
    <w:rsid w:val="0050368A"/>
    <w:rsid w:val="005845F0"/>
    <w:rsid w:val="00587067"/>
    <w:rsid w:val="005A3F36"/>
    <w:rsid w:val="005C3CA8"/>
    <w:rsid w:val="005C7514"/>
    <w:rsid w:val="005F6DA4"/>
    <w:rsid w:val="00603416"/>
    <w:rsid w:val="006412D7"/>
    <w:rsid w:val="00681A4A"/>
    <w:rsid w:val="006B620F"/>
    <w:rsid w:val="007A3D41"/>
    <w:rsid w:val="007C3B9C"/>
    <w:rsid w:val="007D6E42"/>
    <w:rsid w:val="00933883"/>
    <w:rsid w:val="00970354"/>
    <w:rsid w:val="00A035B1"/>
    <w:rsid w:val="00A504B6"/>
    <w:rsid w:val="00A965D7"/>
    <w:rsid w:val="00B92E15"/>
    <w:rsid w:val="00BA54BD"/>
    <w:rsid w:val="00BF4980"/>
    <w:rsid w:val="00C12401"/>
    <w:rsid w:val="00C2412E"/>
    <w:rsid w:val="00C84302"/>
    <w:rsid w:val="00CC5598"/>
    <w:rsid w:val="00CF312D"/>
    <w:rsid w:val="00D40EAC"/>
    <w:rsid w:val="00D4178B"/>
    <w:rsid w:val="00D66823"/>
    <w:rsid w:val="00D8448E"/>
    <w:rsid w:val="00DE366E"/>
    <w:rsid w:val="00EA1B22"/>
    <w:rsid w:val="00EE263C"/>
    <w:rsid w:val="00F5761A"/>
    <w:rsid w:val="00F840E2"/>
    <w:rsid w:val="00FD0A9E"/>
    <w:rsid w:val="00FD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B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263C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63C"/>
  </w:style>
  <w:style w:type="paragraph" w:styleId="Footer">
    <w:name w:val="footer"/>
    <w:basedOn w:val="Normal"/>
    <w:link w:val="Foot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263C"/>
  </w:style>
  <w:style w:type="paragraph" w:styleId="ListParagraph">
    <w:name w:val="List Paragraph"/>
    <w:basedOn w:val="Normal"/>
    <w:uiPriority w:val="99"/>
    <w:qFormat/>
    <w:rsid w:val="00EE263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0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6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5B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0A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54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241</TotalTime>
  <Pages>3</Pages>
  <Words>241</Words>
  <Characters>1379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Dell</dc:creator>
  <cp:keywords>www.sorubak.com</cp:keywords>
  <dc:description>www.sorubak.com</dc:description>
  <cp:lastModifiedBy>EDANUR</cp:lastModifiedBy>
  <cp:revision>28</cp:revision>
  <cp:lastPrinted>2013-03-04T23:34:00Z</cp:lastPrinted>
  <dcterms:created xsi:type="dcterms:W3CDTF">2013-03-03T20:55:00Z</dcterms:created>
  <dcterms:modified xsi:type="dcterms:W3CDTF">2013-04-20T12:45:00Z</dcterms:modified>
  <cp:category>www.sorubak.com</cp:category>
</cp:coreProperties>
</file>