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22" w:rsidRDefault="008A5922" w:rsidP="00B468D8">
      <w:pPr>
        <w:ind w:left="-142" w:firstLine="284"/>
        <w:rPr>
          <w:rFonts w:ascii="Comic Sans MS" w:hAnsi="Comic Sans MS" w:cs="Comic Sans MS"/>
          <w:b/>
          <w:bCs/>
          <w:color w:val="565656"/>
          <w:lang w:eastAsia="tr-TR"/>
        </w:rPr>
      </w:pPr>
      <w:hyperlink r:id="rId7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  <w:r>
        <w:rPr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281.7pt;margin-top:-18.75pt;width:47.25pt;height:45pt;z-index:251660288;mso-position-horizontal-relative:text;mso-position-vertical-relative:text" strokecolor="#4bacc6" strokeweight="5pt">
            <v:stroke linestyle="thickThin"/>
            <v:shadow color="#868686"/>
          </v:shape>
        </w:pict>
      </w:r>
      <w:r>
        <w:rPr>
          <w:lang w:eastAsia="tr-TR"/>
        </w:rPr>
        <w:pict>
          <v:line id="Düz Bağlayıcı 2" o:spid="_x0000_s1027" style="position:absolute;left:0;text-align:left;z-index:251652096;visibility:visible;mso-position-horizontal-relative:text;mso-position-vertical-relative:text" from="269.35pt,-31.3pt" to="270.85pt,813.9pt" strokeweight="2.5pt">
            <v:shadow color="#868686"/>
          </v:line>
        </w:pict>
      </w:r>
      <w:r w:rsidRPr="00182C73">
        <w:rPr>
          <w:rFonts w:ascii="Comic Sans MS" w:hAnsi="Comic Sans MS" w:cs="Comic Sans MS"/>
          <w:b/>
          <w:bCs/>
          <w:color w:val="565656"/>
          <w:lang w:eastAsia="tr-TR"/>
        </w:rPr>
        <w:t xml:space="preserve">        </w:t>
      </w:r>
      <w:r>
        <w:rPr>
          <w:rFonts w:ascii="Comic Sans MS" w:hAnsi="Comic Sans MS" w:cs="Comic Sans MS"/>
          <w:b/>
          <w:bCs/>
          <w:color w:val="565656"/>
          <w:lang w:eastAsia="tr-TR"/>
        </w:rPr>
        <w:t xml:space="preserve">…………………………………………..                              </w:t>
      </w:r>
    </w:p>
    <w:p w:rsidR="008A5922" w:rsidRDefault="008A5922" w:rsidP="00B468D8">
      <w:pPr>
        <w:ind w:left="-142" w:firstLine="284"/>
        <w:rPr>
          <w:rFonts w:ascii="Comic Sans MS" w:hAnsi="Comic Sans MS" w:cs="Comic Sans MS"/>
          <w:b/>
          <w:bCs/>
          <w:color w:val="565656"/>
          <w:lang w:eastAsia="tr-TR"/>
        </w:rPr>
      </w:pPr>
      <w:r>
        <w:rPr>
          <w:rFonts w:ascii="Comic Sans MS" w:hAnsi="Comic Sans MS" w:cs="Comic Sans MS"/>
          <w:b/>
          <w:bCs/>
          <w:color w:val="565656"/>
          <w:lang w:eastAsia="tr-TR"/>
        </w:rPr>
        <w:t>Nasrettin Hoca’nın eşeğini hepimiz biliriz.Hoca eşeğini çok sever.Fakat yoksulluk bu ya kış gelir.Hoca hayvana yiyecek bulmaz.Kendi karnını bile zor doyurur.Düşünür,taşınır bu duruma bir çare bulur.</w:t>
      </w:r>
    </w:p>
    <w:p w:rsidR="008A5922" w:rsidRDefault="008A5922" w:rsidP="00B468D8">
      <w:pPr>
        <w:ind w:left="-142" w:firstLine="284"/>
        <w:rPr>
          <w:rFonts w:ascii="Comic Sans MS" w:hAnsi="Comic Sans MS" w:cs="Comic Sans MS"/>
          <w:b/>
          <w:bCs/>
          <w:color w:val="565656"/>
          <w:lang w:eastAsia="tr-TR"/>
        </w:rPr>
      </w:pPr>
      <w:r>
        <w:rPr>
          <w:rFonts w:ascii="Comic Sans MS" w:hAnsi="Comic Sans MS" w:cs="Comic Sans MS"/>
          <w:b/>
          <w:bCs/>
          <w:color w:val="565656"/>
          <w:lang w:eastAsia="tr-TR"/>
        </w:rPr>
        <w:t xml:space="preserve"> Her gün eşeğinin yemini bir avuç azaltır.İlk günlerde hayvanda hiçbir değişiklik olmaz.Hoca bu duruma çok sevinir.Günler geçer eşek zayıflar.Bir gün düşer ölür.Hoca eşeğinin ölmüş olduğunu görünce kendi kendine:</w:t>
      </w:r>
    </w:p>
    <w:p w:rsidR="008A5922" w:rsidRPr="00B468D8" w:rsidRDefault="008A5922" w:rsidP="00B468D8">
      <w:pPr>
        <w:ind w:left="-142" w:firstLine="284"/>
        <w:rPr>
          <w:rFonts w:ascii="Comic Sans MS" w:hAnsi="Comic Sans MS" w:cs="Comic Sans MS"/>
          <w:b/>
          <w:bCs/>
          <w:color w:val="565656"/>
          <w:lang w:eastAsia="tr-TR"/>
        </w:rPr>
      </w:pPr>
      <w:r>
        <w:rPr>
          <w:lang w:eastAsia="tr-TR"/>
        </w:rPr>
        <w:pict>
          <v:shape id="_x0000_s1028" type="#_x0000_t12" style="position:absolute;left:0;text-align:left;margin-left:269.35pt;margin-top:23.6pt;width:47.25pt;height:45pt;z-index:251661312" strokecolor="#4bacc6" strokeweight="5pt">
            <v:stroke linestyle="thickThin"/>
            <v:shadow color="#868686"/>
          </v:shape>
        </w:pict>
      </w:r>
      <w:r>
        <w:rPr>
          <w:rFonts w:ascii="Comic Sans MS" w:hAnsi="Comic Sans MS" w:cs="Comic Sans MS"/>
          <w:b/>
          <w:bCs/>
          <w:color w:val="565656"/>
          <w:lang w:eastAsia="tr-TR"/>
        </w:rPr>
        <w:t>-Vah,zavallı hayvan!Tam açlığa alışmıştı,ömrü yetmedi.Neredeyse yemsiz,susuz yaşayacaktı,der.</w:t>
      </w:r>
    </w:p>
    <w:p w:rsidR="008A5922" w:rsidRPr="00600C12" w:rsidRDefault="008A5922">
      <w:pPr>
        <w:rPr>
          <w:rFonts w:ascii="Comic Sans MS" w:hAnsi="Comic Sans MS" w:cs="Comic Sans MS"/>
          <w:color w:val="943634"/>
          <w:sz w:val="24"/>
          <w:szCs w:val="24"/>
          <w:lang w:eastAsia="tr-TR"/>
        </w:rPr>
      </w:pPr>
      <w:r>
        <w:rPr>
          <w:lang w:eastAsia="tr-TR"/>
        </w:rPr>
        <w:pict>
          <v:roundrect id="_x0000_s1029" style="position:absolute;margin-left:275.7pt;margin-top:28.2pt;width:291pt;height:27.75pt;z-index:251662336" arcsize="10923f" strokecolor="#4bacc6" strokeweight="2.5pt">
            <v:shadow color="#868686"/>
            <v:textbox>
              <w:txbxContent>
                <w:p w:rsidR="008A5922" w:rsidRPr="00027093" w:rsidRDefault="008A5922">
                  <w:pPr>
                    <w:rPr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Pr="00027093">
                    <w:rPr>
                      <w:sz w:val="24"/>
                      <w:szCs w:val="24"/>
                    </w:rPr>
                    <w:t>Yaşlı-mavi-küçük-eski-kırmızı-büyük-güzel-acı-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color w:val="943634"/>
          <w:sz w:val="24"/>
          <w:szCs w:val="24"/>
          <w:lang w:eastAsia="tr-TR"/>
        </w:rPr>
        <w:t>Aşağıdaki soruları metne</w:t>
      </w:r>
      <w:r w:rsidRPr="00600C12">
        <w:rPr>
          <w:rFonts w:ascii="Comic Sans MS" w:hAnsi="Comic Sans MS" w:cs="Comic Sans MS"/>
          <w:color w:val="943634"/>
          <w:sz w:val="24"/>
          <w:szCs w:val="24"/>
          <w:lang w:eastAsia="tr-TR"/>
        </w:rPr>
        <w:t xml:space="preserve"> göre cevaplandıralım.</w:t>
      </w:r>
    </w:p>
    <w:p w:rsidR="008A5922" w:rsidRDefault="008A5922" w:rsidP="00600C12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1.Hoca,eşeğinin yemini niçin azaltmış?</w:t>
      </w:r>
    </w:p>
    <w:p w:rsidR="008A5922" w:rsidRDefault="008A5922" w:rsidP="00600C12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…………………………………………………………………………….</w:t>
      </w:r>
    </w:p>
    <w:p w:rsidR="008A5922" w:rsidRDefault="008A5922" w:rsidP="00600C12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2.Nasrettin Hoca eşeğin bakımı için nasıl bir çözüm bulmuş?</w:t>
      </w:r>
    </w:p>
    <w:p w:rsidR="008A5922" w:rsidRDefault="008A5922" w:rsidP="00600C12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……………………………………………………………………………….</w:t>
      </w:r>
    </w:p>
    <w:p w:rsidR="008A5922" w:rsidRDefault="008A5922" w:rsidP="00600C12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3.Eşek ölünce Hoca ne yapmış?</w:t>
      </w:r>
    </w:p>
    <w:p w:rsidR="008A5922" w:rsidRDefault="008A5922" w:rsidP="00600C12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……………………………………………………………………………….</w:t>
      </w:r>
    </w:p>
    <w:p w:rsidR="008A5922" w:rsidRDefault="008A5922" w:rsidP="00600C12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4.Bu fıkradan nasıl bir sonuç çıkarabiliriz?</w:t>
      </w:r>
    </w:p>
    <w:p w:rsidR="008A5922" w:rsidRDefault="008A5922" w:rsidP="00600C12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……………………………………………………………………………</w:t>
      </w:r>
    </w:p>
    <w:p w:rsidR="008A5922" w:rsidRDefault="008A5922" w:rsidP="00600C12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lang w:eastAsia="tr-TR"/>
        </w:rPr>
        <w:pict>
          <v:shape id="_x0000_s1030" type="#_x0000_t12" style="position:absolute;margin-left:270.85pt;margin-top:11.4pt;width:47.25pt;height:45pt;z-index:251663360" strokecolor="#4bacc6" strokeweight="5pt">
            <v:stroke linestyle="thickThin"/>
            <v:shadow color="#868686"/>
          </v:shape>
        </w:pict>
      </w: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5.Fıkraya bir başlık yazalım.</w:t>
      </w:r>
      <w:r w:rsidRPr="00600C12">
        <w:rPr>
          <w:rFonts w:ascii="Comic Sans MS" w:hAnsi="Comic Sans MS" w:cs="Comic Sans MS"/>
          <w:color w:val="000000"/>
          <w:sz w:val="24"/>
          <w:szCs w:val="24"/>
          <w:lang w:eastAsia="tr-TR"/>
        </w:rPr>
        <w:t xml:space="preserve">  </w:t>
      </w:r>
    </w:p>
    <w:p w:rsidR="008A5922" w:rsidRPr="00600C12" w:rsidRDefault="008A5922" w:rsidP="00600C12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lang w:eastAsia="tr-TR"/>
        </w:rPr>
        <w:pict>
          <v:shape id="_x0000_s1031" type="#_x0000_t12" style="position:absolute;margin-left:-22.8pt;margin-top:14.4pt;width:47.25pt;height:45pt;z-index:251653120" strokecolor="#4bacc6" strokeweight="5pt">
            <v:stroke linestyle="thickThin"/>
            <v:shadow color="#868686"/>
          </v:shape>
        </w:pict>
      </w: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……………………………………………………………………………….</w:t>
      </w:r>
      <w:r w:rsidRPr="00600C12">
        <w:rPr>
          <w:rFonts w:ascii="Comic Sans MS" w:hAnsi="Comic Sans MS" w:cs="Comic Sans MS"/>
          <w:color w:val="000000"/>
          <w:sz w:val="24"/>
          <w:szCs w:val="24"/>
          <w:lang w:eastAsia="tr-TR"/>
        </w:rPr>
        <w:t xml:space="preserve">  </w:t>
      </w:r>
    </w:p>
    <w:p w:rsidR="008A5922" w:rsidRDefault="008A5922" w:rsidP="00786570">
      <w:pP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</w:pPr>
      <w:r w:rsidRPr="006642A3"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 xml:space="preserve">    </w:t>
      </w:r>
    </w:p>
    <w:p w:rsidR="008A5922" w:rsidRPr="006149C3" w:rsidRDefault="008A5922" w:rsidP="00786570">
      <w:pP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 xml:space="preserve">     </w:t>
      </w:r>
      <w:r>
        <w:rPr>
          <w:rFonts w:ascii="Comic Sans MS" w:hAnsi="Comic Sans MS" w:cs="Comic Sans MS"/>
        </w:rPr>
        <w:t>Aşağıdaki kelimelere (-lık,-lı-cı-,-  sız)                ekleri getirip yeni kelimeler bulalım.</w:t>
      </w:r>
    </w:p>
    <w:p w:rsidR="008A5922" w:rsidRDefault="008A5922" w:rsidP="00786570">
      <w:pPr>
        <w:rPr>
          <w:rFonts w:ascii="Comic Sans MS" w:hAnsi="Comic Sans MS" w:cs="Comic Sans MS"/>
        </w:rPr>
      </w:pPr>
      <w:r>
        <w:rPr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142.95pt;margin-top:6.7pt;width:24.75pt;height:5.25pt;z-index:251655168"/>
        </w:pict>
      </w:r>
      <w:r>
        <w:rPr>
          <w:lang w:eastAsia="tr-TR"/>
        </w:rPr>
        <w:pict>
          <v:shape id="_x0000_s1033" type="#_x0000_t13" style="position:absolute;margin-left:37.95pt;margin-top:6.7pt;width:24.75pt;height:5.25pt;z-index:251654144"/>
        </w:pict>
      </w:r>
      <w:r>
        <w:rPr>
          <w:rFonts w:ascii="Comic Sans MS" w:hAnsi="Comic Sans MS" w:cs="Comic Sans MS"/>
        </w:rPr>
        <w:t xml:space="preserve">   Güzel        güzellik      göz         ……………….. </w:t>
      </w:r>
    </w:p>
    <w:p w:rsidR="008A5922" w:rsidRDefault="008A5922" w:rsidP="00786570">
      <w:pPr>
        <w:rPr>
          <w:rFonts w:ascii="Comic Sans MS" w:hAnsi="Comic Sans MS" w:cs="Comic Sans MS"/>
        </w:rPr>
      </w:pPr>
      <w:r>
        <w:rPr>
          <w:lang w:eastAsia="tr-TR"/>
        </w:rPr>
        <w:pict>
          <v:shape id="_x0000_s1034" type="#_x0000_t13" style="position:absolute;margin-left:151.95pt;margin-top:6.8pt;width:24.75pt;height:5.25pt;z-index:251657216"/>
        </w:pict>
      </w:r>
      <w:r>
        <w:rPr>
          <w:lang w:eastAsia="tr-TR"/>
        </w:rPr>
        <w:pict>
          <v:shape id="_x0000_s1035" type="#_x0000_t13" style="position:absolute;margin-left:19.95pt;margin-top:6.8pt;width:24.75pt;height:5.25pt;z-index:251656192"/>
        </w:pict>
      </w:r>
      <w:r>
        <w:rPr>
          <w:rFonts w:ascii="Comic Sans MS" w:hAnsi="Comic Sans MS" w:cs="Comic Sans MS"/>
        </w:rPr>
        <w:t xml:space="preserve">  Su        ………………….      Oyun        ………………</w:t>
      </w:r>
    </w:p>
    <w:p w:rsidR="008A5922" w:rsidRDefault="008A5922" w:rsidP="00786570">
      <w:pPr>
        <w:rPr>
          <w:rFonts w:ascii="Comic Sans MS" w:hAnsi="Comic Sans MS" w:cs="Comic Sans MS"/>
        </w:rPr>
      </w:pPr>
      <w:r>
        <w:rPr>
          <w:lang w:eastAsia="tr-TR"/>
        </w:rPr>
        <w:pict>
          <v:shape id="_x0000_s1036" type="#_x0000_t13" style="position:absolute;margin-left:133.95pt;margin-top:6.2pt;width:24.75pt;height:5.25pt;z-index:251659264"/>
        </w:pict>
      </w:r>
      <w:r>
        <w:rPr>
          <w:lang w:eastAsia="tr-TR"/>
        </w:rPr>
        <w:pict>
          <v:shape id="_x0000_s1037" type="#_x0000_t13" style="position:absolute;margin-left:28.2pt;margin-top:6.2pt;width:24.75pt;height:5.25pt;z-index:251658240"/>
        </w:pict>
      </w:r>
      <w:r>
        <w:rPr>
          <w:rFonts w:ascii="Comic Sans MS" w:hAnsi="Comic Sans MS" w:cs="Comic Sans MS"/>
        </w:rPr>
        <w:t xml:space="preserve"> Dost        ……………..       av          …………………</w:t>
      </w:r>
    </w:p>
    <w:p w:rsidR="008A5922" w:rsidRPr="00A75A79" w:rsidRDefault="008A5922" w:rsidP="00786570">
      <w:pPr>
        <w:rPr>
          <w:rFonts w:ascii="Comic Sans MS" w:hAnsi="Comic Sans MS" w:cs="Comic Sans MS"/>
        </w:rPr>
      </w:pPr>
      <w:r w:rsidRPr="00A75A79">
        <w:rPr>
          <w:rFonts w:ascii="Comic Sans MS" w:hAnsi="Comic Sans MS" w:cs="Comic Sans MS"/>
        </w:rPr>
        <w:t xml:space="preserve">         Aşağıdaki eş sesl(sesteş) sözcüklerle  değişik</w:t>
      </w:r>
    </w:p>
    <w:p w:rsidR="008A5922" w:rsidRDefault="008A5922" w:rsidP="00786570">
      <w:pPr>
        <w:rPr>
          <w:rFonts w:ascii="Comic Sans MS" w:hAnsi="Comic Sans MS" w:cs="Comic Sans MS"/>
        </w:rPr>
      </w:pPr>
      <w:r w:rsidRPr="00A75A79">
        <w:rPr>
          <w:rFonts w:ascii="Comic Sans MS" w:hAnsi="Comic Sans MS" w:cs="Comic Sans MS"/>
        </w:rPr>
        <w:t xml:space="preserve">         anlama gelecek tümceler yazalım</w:t>
      </w:r>
      <w:r>
        <w:rPr>
          <w:rFonts w:ascii="Comic Sans MS" w:hAnsi="Comic Sans MS" w:cs="Comic Sans MS"/>
        </w:rPr>
        <w:t>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A75A79">
        <w:rPr>
          <w:rFonts w:ascii="Comic Sans MS" w:hAnsi="Comic Sans MS" w:cs="Comic Sans MS"/>
          <w:b/>
          <w:bCs/>
        </w:rPr>
        <w:t>Dal:</w:t>
      </w:r>
      <w:r>
        <w:rPr>
          <w:rFonts w:ascii="Comic Sans MS" w:hAnsi="Comic Sans MS" w:cs="Comic Sans MS"/>
        </w:rPr>
        <w:t>………………………………………………………………………..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A75A79">
        <w:rPr>
          <w:rFonts w:ascii="Comic Sans MS" w:hAnsi="Comic Sans MS" w:cs="Comic Sans MS"/>
          <w:b/>
          <w:bCs/>
        </w:rPr>
        <w:t>Dal:</w:t>
      </w:r>
      <w:r>
        <w:rPr>
          <w:rFonts w:ascii="Comic Sans MS" w:hAnsi="Comic Sans MS" w:cs="Comic Sans MS"/>
        </w:rPr>
        <w:t>…………………………………………………………………………..</w:t>
      </w:r>
    </w:p>
    <w:p w:rsidR="008A5922" w:rsidRPr="00A75A79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A75A79">
        <w:rPr>
          <w:rFonts w:ascii="Comic Sans MS" w:hAnsi="Comic Sans MS" w:cs="Comic Sans MS"/>
          <w:b/>
          <w:bCs/>
        </w:rPr>
        <w:t>Bel</w:t>
      </w:r>
      <w:r w:rsidRPr="00A75A79">
        <w:rPr>
          <w:rFonts w:ascii="Comic Sans MS" w:hAnsi="Comic Sans MS" w:cs="Comic Sans MS"/>
        </w:rPr>
        <w:t>:……………………………………………………………………………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A75A79">
        <w:rPr>
          <w:rFonts w:ascii="Comic Sans MS" w:hAnsi="Comic Sans MS" w:cs="Comic Sans MS"/>
          <w:b/>
          <w:bCs/>
        </w:rPr>
        <w:t>Bel:</w:t>
      </w:r>
      <w:r>
        <w:rPr>
          <w:rFonts w:ascii="Comic Sans MS" w:hAnsi="Comic Sans MS" w:cs="Comic Sans MS"/>
        </w:rPr>
        <w:t>……………………………………………………………………………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A75A79">
        <w:rPr>
          <w:rFonts w:ascii="Comic Sans MS" w:hAnsi="Comic Sans MS" w:cs="Comic Sans MS"/>
          <w:b/>
          <w:bCs/>
        </w:rPr>
        <w:t>Yüz:</w:t>
      </w:r>
      <w:r>
        <w:rPr>
          <w:rFonts w:ascii="Comic Sans MS" w:hAnsi="Comic Sans MS" w:cs="Comic Sans MS"/>
        </w:rPr>
        <w:t>………………………………………………………………………….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A75A79">
        <w:rPr>
          <w:rFonts w:ascii="Comic Sans MS" w:hAnsi="Comic Sans MS" w:cs="Comic Sans MS"/>
          <w:b/>
          <w:bCs/>
        </w:rPr>
        <w:t>Yüz</w:t>
      </w:r>
      <w:r>
        <w:rPr>
          <w:rFonts w:ascii="Comic Sans MS" w:hAnsi="Comic Sans MS" w:cs="Comic Sans MS"/>
        </w:rPr>
        <w:t>:…………………………………………………………………………..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A75A79">
        <w:rPr>
          <w:rFonts w:ascii="Comic Sans MS" w:hAnsi="Comic Sans MS" w:cs="Comic Sans MS"/>
          <w:b/>
          <w:bCs/>
        </w:rPr>
        <w:t>Yüz</w:t>
      </w:r>
      <w:r>
        <w:rPr>
          <w:rFonts w:ascii="Comic Sans MS" w:hAnsi="Comic Sans MS" w:cs="Comic Sans MS"/>
        </w:rPr>
        <w:t>:…………………………………………………………………………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A75A79">
        <w:rPr>
          <w:rFonts w:ascii="Comic Sans MS" w:hAnsi="Comic Sans MS" w:cs="Comic Sans MS"/>
          <w:b/>
          <w:bCs/>
        </w:rPr>
        <w:t>Yüz:</w:t>
      </w:r>
      <w:r>
        <w:rPr>
          <w:rFonts w:ascii="Comic Sans MS" w:hAnsi="Comic Sans MS" w:cs="Comic Sans MS"/>
        </w:rPr>
        <w:t>…………………………………………………………………………..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       </w:t>
      </w:r>
      <w:r>
        <w:rPr>
          <w:rFonts w:ascii="Comic Sans MS" w:hAnsi="Comic Sans MS" w:cs="Comic Sans MS"/>
          <w:b/>
          <w:bCs/>
        </w:rPr>
        <w:t>Aşağıgaki tümceleri tablodaki   sözcüklerden uygun olan ön adlarla ile tamamlayalım.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                                        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1</w:t>
      </w:r>
      <w:r w:rsidRPr="00027093">
        <w:rPr>
          <w:rFonts w:ascii="Comic Sans MS" w:hAnsi="Comic Sans MS" w:cs="Comic Sans MS"/>
        </w:rPr>
        <w:t>…………………………deniz,</w:t>
      </w:r>
      <w:r>
        <w:rPr>
          <w:rFonts w:ascii="Comic Sans MS" w:hAnsi="Comic Sans MS" w:cs="Comic Sans MS"/>
        </w:rPr>
        <w:t>bir çarşaf gibi düzdü.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027093">
        <w:rPr>
          <w:rFonts w:ascii="Comic Sans MS" w:hAnsi="Comic Sans MS" w:cs="Comic Sans MS"/>
          <w:b/>
          <w:bCs/>
        </w:rPr>
        <w:t>2</w:t>
      </w:r>
      <w:r>
        <w:rPr>
          <w:rFonts w:ascii="Comic Sans MS" w:hAnsi="Comic Sans MS" w:cs="Comic Sans MS"/>
        </w:rPr>
        <w:t>.Duraktaki……………………..kadın hepimizi  güldürdü.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027093">
        <w:rPr>
          <w:rFonts w:ascii="Comic Sans MS" w:hAnsi="Comic Sans MS" w:cs="Comic Sans MS"/>
          <w:b/>
          <w:bCs/>
        </w:rPr>
        <w:t>3.</w:t>
      </w:r>
      <w:r>
        <w:rPr>
          <w:rFonts w:ascii="Comic Sans MS" w:hAnsi="Comic Sans MS" w:cs="Comic Sans MS"/>
        </w:rPr>
        <w:t>Üzerindeki……………………….kazağı yeni almış.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027093">
        <w:rPr>
          <w:rFonts w:ascii="Comic Sans MS" w:hAnsi="Comic Sans MS" w:cs="Comic Sans MS"/>
          <w:b/>
          <w:bCs/>
        </w:rPr>
        <w:t>4</w:t>
      </w:r>
      <w:r>
        <w:rPr>
          <w:rFonts w:ascii="Comic Sans MS" w:hAnsi="Comic Sans MS" w:cs="Comic Sans MS"/>
        </w:rPr>
        <w:t>.Adamın elinde……………………bir vazo vardı.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027093">
        <w:rPr>
          <w:rFonts w:ascii="Comic Sans MS" w:hAnsi="Comic Sans MS" w:cs="Comic Sans MS"/>
          <w:b/>
          <w:bCs/>
        </w:rPr>
        <w:t>5</w:t>
      </w:r>
      <w:r>
        <w:rPr>
          <w:rFonts w:ascii="Comic Sans MS" w:hAnsi="Comic Sans MS" w:cs="Comic Sans MS"/>
        </w:rPr>
        <w:t>……………………….çocuk mışıl mışıl uyuyordu.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027093">
        <w:rPr>
          <w:rFonts w:ascii="Comic Sans MS" w:hAnsi="Comic Sans MS" w:cs="Comic Sans MS"/>
          <w:b/>
          <w:bCs/>
        </w:rPr>
        <w:t>6</w:t>
      </w:r>
      <w:r>
        <w:rPr>
          <w:rFonts w:ascii="Comic Sans MS" w:hAnsi="Comic Sans MS" w:cs="Comic Sans MS"/>
        </w:rPr>
        <w:t>.Arkadaşlarla oturup annemin yaptığı…………………..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Pastaları yedik.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 w:rsidRPr="00027093">
        <w:rPr>
          <w:rFonts w:ascii="Comic Sans MS" w:hAnsi="Comic Sans MS" w:cs="Comic Sans MS"/>
          <w:b/>
          <w:bCs/>
        </w:rPr>
        <w:t>7</w:t>
      </w:r>
      <w:r>
        <w:rPr>
          <w:rFonts w:ascii="Comic Sans MS" w:hAnsi="Comic Sans MS" w:cs="Comic Sans MS"/>
        </w:rPr>
        <w:t>.Dedemin ………………..bir cüzdanı vardı.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  <w:b/>
          <w:bCs/>
        </w:rPr>
      </w:pPr>
      <w:r w:rsidRPr="00027093">
        <w:rPr>
          <w:rFonts w:ascii="Comic Sans MS" w:hAnsi="Comic Sans MS" w:cs="Comic Sans MS"/>
          <w:b/>
          <w:bCs/>
        </w:rPr>
        <w:t>8.</w:t>
      </w:r>
      <w:r>
        <w:rPr>
          <w:rFonts w:ascii="Comic Sans MS" w:hAnsi="Comic Sans MS" w:cs="Comic Sans MS"/>
        </w:rPr>
        <w:t>Yemekte yediğim…………………..biber  dilim yaktı.</w:t>
      </w:r>
      <w:r>
        <w:rPr>
          <w:rFonts w:ascii="Comic Sans MS" w:hAnsi="Comic Sans MS" w:cs="Comic Sans MS"/>
          <w:b/>
          <w:bCs/>
        </w:rPr>
        <w:t xml:space="preserve"> 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Aşağıda verilen adların çeşitlerini bulup işa</w:t>
      </w:r>
    </w:p>
    <w:p w:rsidR="008A5922" w:rsidRDefault="008A5922" w:rsidP="00A75A79">
      <w:pPr>
        <w:tabs>
          <w:tab w:val="left" w:pos="284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X ile işaretleyelim.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1077"/>
        <w:gridCol w:w="1077"/>
        <w:gridCol w:w="1077"/>
        <w:gridCol w:w="1077"/>
      </w:tblGrid>
      <w:tr w:rsidR="008A5922" w:rsidRPr="00863352"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63352">
              <w:rPr>
                <w:rFonts w:ascii="Comic Sans MS" w:hAnsi="Comic Sans MS" w:cs="Comic Sans MS"/>
                <w:b/>
                <w:bCs/>
              </w:rPr>
              <w:t>AD</w:t>
            </w: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63352">
              <w:rPr>
                <w:rFonts w:ascii="Comic Sans MS" w:hAnsi="Comic Sans MS" w:cs="Comic Sans MS"/>
                <w:b/>
                <w:bCs/>
              </w:rPr>
              <w:t>Özel ad</w:t>
            </w: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63352">
              <w:rPr>
                <w:rFonts w:ascii="Comic Sans MS" w:hAnsi="Comic Sans MS" w:cs="Comic Sans MS"/>
                <w:b/>
                <w:bCs/>
              </w:rPr>
              <w:t>Cins ad</w:t>
            </w: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63352">
              <w:rPr>
                <w:rFonts w:ascii="Comic Sans MS" w:hAnsi="Comic Sans MS" w:cs="Comic Sans MS"/>
                <w:b/>
                <w:bCs/>
              </w:rPr>
              <w:t xml:space="preserve">Tekil </w:t>
            </w: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63352">
              <w:rPr>
                <w:rFonts w:ascii="Comic Sans MS" w:hAnsi="Comic Sans MS" w:cs="Comic Sans MS"/>
                <w:b/>
                <w:bCs/>
              </w:rPr>
              <w:t xml:space="preserve">Çoğul </w:t>
            </w:r>
          </w:p>
        </w:tc>
      </w:tr>
      <w:tr w:rsidR="008A5922" w:rsidRPr="00863352"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63352">
              <w:rPr>
                <w:rFonts w:ascii="Comic Sans MS" w:hAnsi="Comic Sans MS" w:cs="Comic Sans MS"/>
                <w:b/>
                <w:bCs/>
              </w:rPr>
              <w:t xml:space="preserve">Türkiye </w:t>
            </w: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</w:tr>
      <w:tr w:rsidR="008A5922" w:rsidRPr="00863352"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63352">
              <w:rPr>
                <w:rFonts w:ascii="Comic Sans MS" w:hAnsi="Comic Sans MS" w:cs="Comic Sans MS"/>
                <w:b/>
                <w:bCs/>
              </w:rPr>
              <w:t>ormanlar</w:t>
            </w: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</w:tr>
      <w:tr w:rsidR="008A5922" w:rsidRPr="00863352"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63352">
              <w:rPr>
                <w:rFonts w:ascii="Comic Sans MS" w:hAnsi="Comic Sans MS" w:cs="Comic Sans MS"/>
                <w:b/>
                <w:bCs/>
              </w:rPr>
              <w:t>limon</w:t>
            </w: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</w:tr>
      <w:tr w:rsidR="008A5922" w:rsidRPr="00863352"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63352">
              <w:rPr>
                <w:rFonts w:ascii="Comic Sans MS" w:hAnsi="Comic Sans MS" w:cs="Comic Sans MS"/>
                <w:b/>
                <w:bCs/>
              </w:rPr>
              <w:t xml:space="preserve">Ayşeler </w:t>
            </w: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077" w:type="dxa"/>
          </w:tcPr>
          <w:p w:rsidR="008A5922" w:rsidRPr="00863352" w:rsidRDefault="008A5922" w:rsidP="0086335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p w:rsidR="008A5922" w:rsidRPr="00027093" w:rsidRDefault="008A5922" w:rsidP="00A75A79">
      <w:pPr>
        <w:tabs>
          <w:tab w:val="left" w:pos="284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Bu sözcükleri birer tümcede kullanıp defterimize yazalım.</w:t>
      </w:r>
    </w:p>
    <w:sectPr w:rsidR="008A5922" w:rsidRPr="00027093" w:rsidSect="00A75A79">
      <w:pgSz w:w="11906" w:h="16838"/>
      <w:pgMar w:top="720" w:right="282" w:bottom="142" w:left="426" w:header="708" w:footer="11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922" w:rsidRDefault="008A5922" w:rsidP="00A601A6">
      <w:pPr>
        <w:spacing w:after="0" w:line="240" w:lineRule="auto"/>
      </w:pPr>
      <w:r>
        <w:separator/>
      </w:r>
    </w:p>
  </w:endnote>
  <w:endnote w:type="continuationSeparator" w:id="0">
    <w:p w:rsidR="008A5922" w:rsidRDefault="008A5922" w:rsidP="00A6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922" w:rsidRDefault="008A5922" w:rsidP="00A601A6">
      <w:pPr>
        <w:spacing w:after="0" w:line="240" w:lineRule="auto"/>
      </w:pPr>
      <w:r>
        <w:separator/>
      </w:r>
    </w:p>
  </w:footnote>
  <w:footnote w:type="continuationSeparator" w:id="0">
    <w:p w:rsidR="008A5922" w:rsidRDefault="008A5922" w:rsidP="00A60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F7124"/>
    <w:multiLevelType w:val="hybridMultilevel"/>
    <w:tmpl w:val="8AEACA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40A0"/>
    <w:rsid w:val="00022B17"/>
    <w:rsid w:val="00027093"/>
    <w:rsid w:val="0005567A"/>
    <w:rsid w:val="00182C73"/>
    <w:rsid w:val="0019253E"/>
    <w:rsid w:val="00192D14"/>
    <w:rsid w:val="001D36C0"/>
    <w:rsid w:val="001F17E4"/>
    <w:rsid w:val="002065EE"/>
    <w:rsid w:val="0028046D"/>
    <w:rsid w:val="00282B1A"/>
    <w:rsid w:val="00296B29"/>
    <w:rsid w:val="002B0245"/>
    <w:rsid w:val="0035207E"/>
    <w:rsid w:val="003525BB"/>
    <w:rsid w:val="0037375F"/>
    <w:rsid w:val="003B49A1"/>
    <w:rsid w:val="003C5E8F"/>
    <w:rsid w:val="00406B8A"/>
    <w:rsid w:val="00453CF0"/>
    <w:rsid w:val="00560DA5"/>
    <w:rsid w:val="00575F50"/>
    <w:rsid w:val="005C3A73"/>
    <w:rsid w:val="005C77EB"/>
    <w:rsid w:val="005D40A0"/>
    <w:rsid w:val="00600C12"/>
    <w:rsid w:val="006149C3"/>
    <w:rsid w:val="00624965"/>
    <w:rsid w:val="00625613"/>
    <w:rsid w:val="006642A3"/>
    <w:rsid w:val="00674EDD"/>
    <w:rsid w:val="006816F6"/>
    <w:rsid w:val="00685E5B"/>
    <w:rsid w:val="006913E7"/>
    <w:rsid w:val="006D22F8"/>
    <w:rsid w:val="00700C64"/>
    <w:rsid w:val="007410DE"/>
    <w:rsid w:val="00783AA4"/>
    <w:rsid w:val="00786570"/>
    <w:rsid w:val="007A2A38"/>
    <w:rsid w:val="007D70F6"/>
    <w:rsid w:val="00801505"/>
    <w:rsid w:val="00824E37"/>
    <w:rsid w:val="00863352"/>
    <w:rsid w:val="008943C2"/>
    <w:rsid w:val="008A5922"/>
    <w:rsid w:val="008B1A4A"/>
    <w:rsid w:val="009178A6"/>
    <w:rsid w:val="009F5FB0"/>
    <w:rsid w:val="00A12B67"/>
    <w:rsid w:val="00A225AF"/>
    <w:rsid w:val="00A45219"/>
    <w:rsid w:val="00A53C08"/>
    <w:rsid w:val="00A56953"/>
    <w:rsid w:val="00A601A6"/>
    <w:rsid w:val="00A75A79"/>
    <w:rsid w:val="00A83DA0"/>
    <w:rsid w:val="00AC3224"/>
    <w:rsid w:val="00B468D8"/>
    <w:rsid w:val="00CB2AFA"/>
    <w:rsid w:val="00CE12C7"/>
    <w:rsid w:val="00D31464"/>
    <w:rsid w:val="00D3394B"/>
    <w:rsid w:val="00DD351A"/>
    <w:rsid w:val="00E14B03"/>
    <w:rsid w:val="00E25FA3"/>
    <w:rsid w:val="00F05B08"/>
    <w:rsid w:val="00F64F48"/>
    <w:rsid w:val="00FE2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8F"/>
    <w:pPr>
      <w:spacing w:after="200" w:line="276" w:lineRule="auto"/>
    </w:pPr>
    <w:rPr>
      <w:rFonts w:cs="Calibri"/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40A0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99"/>
    <w:rsid w:val="0019253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601A6"/>
    <w:rPr>
      <w:noProof/>
    </w:rPr>
  </w:style>
  <w:style w:type="paragraph" w:styleId="Footer">
    <w:name w:val="footer"/>
    <w:basedOn w:val="Normal"/>
    <w:link w:val="FooterChar"/>
    <w:uiPriority w:val="99"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601A6"/>
    <w:rPr>
      <w:noProof/>
    </w:rPr>
  </w:style>
  <w:style w:type="paragraph" w:styleId="ListParagraph">
    <w:name w:val="List Paragraph"/>
    <w:basedOn w:val="Normal"/>
    <w:uiPriority w:val="99"/>
    <w:qFormat/>
    <w:rsid w:val="00600C12"/>
    <w:pPr>
      <w:ind w:left="720"/>
    </w:pPr>
  </w:style>
  <w:style w:type="character" w:styleId="Hyperlink">
    <w:name w:val="Hyperlink"/>
    <w:basedOn w:val="DefaultParagraphFont"/>
    <w:uiPriority w:val="99"/>
    <w:rsid w:val="00282B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1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356</Words>
  <Characters>2035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>http:/www.sorubak.com</cp:keywords>
  <dc:description>http://www.sorubak.com</dc:description>
  <cp:lastModifiedBy>EDANUR</cp:lastModifiedBy>
  <cp:revision>3</cp:revision>
  <dcterms:created xsi:type="dcterms:W3CDTF">2013-04-17T06:00:00Z</dcterms:created>
  <dcterms:modified xsi:type="dcterms:W3CDTF">2013-04-24T18:43:00Z</dcterms:modified>
</cp:coreProperties>
</file>